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dba4" w14:paraId="27ddba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C1507D" w:rsidR="005E3EB7" w:rsidRPr="00DA15C9">
      <w:r w:rsidRPr="00DA15C9">
        <w:tab/>
      </w: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C1507D" w:rsidR="00C1507D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>FINE, OIB: 85821130368, RC Rijeka, Podružnica Pula, Giardini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C1507D">
        <w:t>FIORINI d.o.o.</w:t>
      </w:r>
      <w:r w:rsidR="00C1507D" w:rsidRPr="00936C9E">
        <w:t xml:space="preserve">, </w:t>
      </w:r>
      <w:r w:rsidR="00C1507D">
        <w:t>Brtonigla, Fiorini 4</w:t>
      </w:r>
      <w:r w:rsidR="00C1507D" w:rsidRPr="00936C9E">
        <w:t xml:space="preserve">, OIB: </w:t>
      </w:r>
      <w:r w:rsidR="00C1507D">
        <w:t>51491053042</w:t>
      </w:r>
      <w:r w:rsidR="00237E90">
        <w:t xml:space="preserve">, </w:t>
      </w:r>
    </w:p>
    <w:p w:rsidRDefault="00C1507D" w:rsidP="00C1507D" w:rsidR="005E3EB7" w:rsidRPr="00FE1051">
      <w:r>
        <w:t>0</w:t>
      </w:r>
      <w:r w:rsidR="00460051">
        <w:t>1</w:t>
      </w:r>
      <w:r w:rsidR="00DF28E8" w:rsidRPr="00FE1051">
        <w:t xml:space="preserve">. </w:t>
      </w:r>
      <w:r>
        <w:t>travnja</w:t>
      </w:r>
      <w:r w:rsidR="00671C0E" w:rsidRPr="00FE1051">
        <w:t xml:space="preserve"> 2016</w:t>
      </w:r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C1507D">
        <w:t>FIORINI d.o.o.</w:t>
      </w:r>
      <w:r w:rsidR="00C1507D" w:rsidRPr="00936C9E">
        <w:t xml:space="preserve">, </w:t>
      </w:r>
      <w:r w:rsidR="00C1507D">
        <w:t>Brtonigla, Fiorini 4</w:t>
      </w:r>
      <w:r w:rsidR="00C1507D" w:rsidRPr="00936C9E">
        <w:t xml:space="preserve">, OIB: </w:t>
      </w:r>
      <w:r w:rsidR="00C1507D">
        <w:t>51491053042</w:t>
      </w:r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C1507D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37E90">
        <w:rPr>
          <w:b/>
          <w:lang w:val="pl-PL"/>
        </w:rPr>
        <w:t>10</w:t>
      </w:r>
      <w:r w:rsidR="00C1507D">
        <w:rPr>
          <w:b/>
          <w:lang w:val="pl-PL"/>
        </w:rPr>
        <w:t>:2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Dršćevka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>Podružnica Pula, Giardini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C1507D">
        <w:t>FIORINI d.o.o.</w:t>
      </w:r>
      <w:r w:rsidR="00C1507D" w:rsidRPr="00936C9E">
        <w:t xml:space="preserve">, </w:t>
      </w:r>
      <w:r w:rsidR="00C1507D">
        <w:t>Brtonigla, Fiorini 4</w:t>
      </w:r>
      <w:r w:rsidR="00460051">
        <w:t>,</w:t>
      </w:r>
    </w:p>
    <w:p w:rsidRDefault="00814FDD" w:rsidP="00237E90" w:rsidR="00C1507D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C1507D">
        <w:rPr>
          <w:lang w:val="sv-SE"/>
        </w:rPr>
        <w:t>zakonski zastupnici</w:t>
      </w:r>
      <w:r w:rsidR="005E3EB7" w:rsidRPr="00FE1051">
        <w:rPr>
          <w:lang w:val="sv-SE"/>
        </w:rPr>
        <w:t xml:space="preserve"> dužnika </w:t>
      </w:r>
      <w:r w:rsidR="00C1507D">
        <w:t>Željko Rumin iz Brtonigle</w:t>
      </w:r>
      <w:r w:rsidR="00C1507D" w:rsidRPr="00936C9E">
        <w:t xml:space="preserve">, </w:t>
      </w:r>
      <w:r w:rsidR="00C1507D">
        <w:t>Fiorini 4</w:t>
      </w:r>
      <w:r w:rsidR="00C1507D" w:rsidRPr="00936C9E">
        <w:t xml:space="preserve">, OIB: </w:t>
      </w:r>
      <w:r w:rsidR="00C1507D">
        <w:t>61892361994 i Daniela Rumin iz Grožnjana, Ulica mira 3, OIB: 96243831348,</w:t>
      </w:r>
    </w:p>
    <w:p w:rsidRDefault="00FB0B18" w:rsidP="00237E90" w:rsidR="00237E90">
      <w:r w:rsidRPr="00FE1051">
        <w:tab/>
        <w:t>II.</w:t>
      </w:r>
      <w:r w:rsidRPr="00FE1051">
        <w:tab/>
        <w:t>Poziva</w:t>
      </w:r>
      <w:r w:rsidR="00C1507D">
        <w:t>ju</w:t>
      </w:r>
      <w:r w:rsidRPr="00FE1051">
        <w:t xml:space="preserve"> se </w:t>
      </w:r>
      <w:r w:rsidR="00C1507D">
        <w:rPr>
          <w:lang w:val="sv-SE"/>
        </w:rPr>
        <w:t>zakonski zastupnici</w:t>
      </w:r>
      <w:r w:rsidRPr="00FE1051">
        <w:rPr>
          <w:lang w:val="sv-SE"/>
        </w:rPr>
        <w:t xml:space="preserve"> dužnika </w:t>
      </w:r>
      <w:r w:rsidR="00C1507D">
        <w:t>Željko Rumin iz Brtonigle</w:t>
      </w:r>
      <w:r w:rsidR="00C1507D" w:rsidRPr="00936C9E">
        <w:t xml:space="preserve">, </w:t>
      </w:r>
      <w:r w:rsidR="00C1507D">
        <w:t>Fiorini 4</w:t>
      </w:r>
      <w:r w:rsidR="00C1507D" w:rsidRPr="00936C9E">
        <w:t xml:space="preserve">, OIB: </w:t>
      </w:r>
      <w:r w:rsidR="00C1507D">
        <w:t>61892361994 i Daniela Rumin iz Grožnjana, Ulica mira 3, OIB: 96243831348,</w:t>
      </w:r>
      <w:r w:rsidR="00C1507D">
        <w:rPr>
          <w:lang w:val="sv-SE"/>
        </w:rPr>
        <w:t xml:space="preserve"> </w:t>
      </w:r>
      <w:r w:rsidRPr="00FE1051">
        <w:rPr>
          <w:lang w:val="sv-SE"/>
        </w:rPr>
        <w:t>pristupiti u sud na zakazano ročište radi saslušanja te dostaviti sudu javnobilježnički ovjerovljen prokazni popis imovine za dužnika</w:t>
      </w:r>
      <w:r w:rsidRPr="00FE1051">
        <w:t xml:space="preserve"> </w:t>
      </w:r>
      <w:r w:rsidR="00C1507D">
        <w:t>FIORINI d.o.o.</w:t>
      </w:r>
      <w:r w:rsidR="00C1507D" w:rsidRPr="00936C9E">
        <w:t xml:space="preserve">, </w:t>
      </w:r>
      <w:r w:rsidR="00C1507D">
        <w:t>Brtonigla, Fiorini 4</w:t>
      </w:r>
      <w:r w:rsidR="00C1507D" w:rsidRPr="00936C9E">
        <w:t xml:space="preserve">, OIB: </w:t>
      </w:r>
      <w:r w:rsidR="00C1507D">
        <w:t>51491053042.</w:t>
      </w:r>
    </w:p>
    <w:p w:rsidRDefault="00C1507D" w:rsidP="00237E90" w:rsidR="00C1507D" w:rsidRPr="00237E90"/>
    <w:p w:rsidRDefault="005E3EB7" w:rsidP="00460051" w:rsidR="005E3EB7" w:rsidRPr="00FE1051">
      <w:pPr>
        <w:jc w:val="center"/>
      </w:pPr>
      <w:r w:rsidRPr="00FE1051">
        <w:t xml:space="preserve">U Pazinu, </w:t>
      </w:r>
      <w:r w:rsidR="00C1507D">
        <w:t>01</w:t>
      </w:r>
      <w:r w:rsidR="00036ADB" w:rsidRPr="00FE1051">
        <w:t xml:space="preserve">. </w:t>
      </w:r>
      <w:r w:rsidR="00C1507D">
        <w:t>travnja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460051" w:rsidP="00460051" w:rsidR="00460051"/>
    <w:p w:rsidRDefault="00C1507D" w:rsidP="00460051" w:rsidR="00C1507D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237E90" w:rsidR="00237E90">
      <w:r w:rsidRPr="00FE1051">
        <w:t xml:space="preserve">- dužnik </w:t>
      </w:r>
      <w:r w:rsidR="00C1507D">
        <w:t>FIORINI d.o.o.</w:t>
      </w:r>
      <w:r w:rsidR="00C1507D" w:rsidRPr="00936C9E">
        <w:t xml:space="preserve">, </w:t>
      </w:r>
      <w:r w:rsidR="00C1507D">
        <w:t>Brtonigla, Fiorini 4</w:t>
      </w:r>
    </w:p>
    <w:p w:rsidRDefault="00FB0B18" w:rsidP="00237E90" w:rsidR="00516275">
      <w:r w:rsidRPr="00FE1051">
        <w:rPr>
          <w:lang w:val="sv-SE"/>
        </w:rPr>
        <w:t xml:space="preserve">- zakonski zastupnik dužnika </w:t>
      </w:r>
      <w:r w:rsidR="00C1507D">
        <w:t>Željko Rumin iz Brtonigle</w:t>
      </w:r>
      <w:r w:rsidR="00C1507D" w:rsidRPr="00936C9E">
        <w:t xml:space="preserve">, </w:t>
      </w:r>
      <w:r w:rsidR="00C1507D">
        <w:t>Fiorini 4</w:t>
      </w:r>
    </w:p>
    <w:p w:rsidRDefault="00C1507D" w:rsidP="00237E90" w:rsidR="00C1507D" w:rsidRPr="00FE1051">
      <w:pPr>
        <w:rPr>
          <w:lang w:val="sv-SE"/>
        </w:rPr>
      </w:pPr>
      <w:r>
        <w:t>- zakonski zastupnik dužnika Daniela Rumin iz Grožnjana, Ulica mira 3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507D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237E90">
      <w:t>5</w:t>
    </w:r>
    <w:r w:rsidR="00C1507D">
      <w:t>53</w:t>
    </w:r>
    <w:r w:rsidR="00237E90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1F671E"/>
    <w:rsid w:val="00237E90"/>
    <w:rsid w:val="00254C90"/>
    <w:rsid w:val="00264035"/>
    <w:rsid w:val="002D55AD"/>
    <w:rsid w:val="00360A6A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A672CB"/>
    <w:rsid w:val="00B31B75"/>
    <w:rsid w:val="00B33836"/>
    <w:rsid w:val="00C1507D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2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2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2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2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2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2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2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2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FIORINI d.o.o. BRTONIGLA</izvorni_sadrzaj>
    <derivirana_varijabla naziv="DomainObject.Predmet.ProtustrankaFormated_1">  FIORINI d.o.o. BRTONIGLA</derivirana_varijabla>
  </DomainObject.Predmet.ProtustrankaFormated>
  <DomainObject.Predmet.ProtustrankaFormatedOIB>
    <izvorni_sadrzaj>  FIORINI d.o.o. BRTONIGLA, OIB 51491053042</izvorni_sadrzaj>
    <derivirana_varijabla naziv="DomainObject.Predmet.ProtustrankaFormatedOIB_1">  FIORINI d.o.o. BRTONIGLA, OIB 51491053042</derivirana_varijabla>
  </DomainObject.Predmet.ProtustrankaFormatedOIB>
  <DomainObject.Predmet.ProtustrankaFormatedWithAdress>
    <izvorni_sadrzaj> FIORINI d.o.o. BRTONIGLA, Fiorini 4, 52474 Brtonigla</izvorni_sadrzaj>
    <derivirana_varijabla naziv="DomainObject.Predmet.ProtustrankaFormatedWithAdress_1"> FIORINI d.o.o. BRTONIGLA, Fiorini 4, 52474 Brtonigla</derivirana_varijabla>
  </DomainObject.Predmet.ProtustrankaFormatedWithAdress>
  <DomainObject.Predmet.ProtustrankaFormatedWithAdressOIB>
    <izvorni_sadrzaj> FIORINI d.o.o. BRTONIGLA, OIB 51491053042, Fiorini 4, 52474 Brtonigla</izvorni_sadrzaj>
    <derivirana_varijabla naziv="DomainObject.Predmet.ProtustrankaFormatedWithAdressOIB_1"> FIORINI d.o.o. BRTONIGLA, OIB 51491053042, Fiorini 4, 52474 Brtonigla</derivirana_varijabla>
  </DomainObject.Predmet.ProtustrankaFormatedWithAdressOIB>
  <DomainObject.Predmet.ProtustrankaWithAdress>
    <izvorni_sadrzaj>FIORINI d.o.o. BRTONIGLA Fiorini 4, 52474 Brtonigla</izvorni_sadrzaj>
    <derivirana_varijabla naziv="DomainObject.Predmet.ProtustrankaWithAdress_1">FIORINI d.o.o. BRTONIGLA Fiorini 4, 52474 Brtonigla</derivirana_varijabla>
  </DomainObject.Predmet.ProtustrankaWithAdress>
  <DomainObject.Predmet.ProtustrankaWithAdressOIB>
    <izvorni_sadrzaj>FIORINI d.o.o. BRTONIGLA, OIB 51491053042, Fiorini 4, 52474 Brtonigla</izvorni_sadrzaj>
    <derivirana_varijabla naziv="DomainObject.Predmet.ProtustrankaWithAdressOIB_1">FIORINI d.o.o. BRTONIGLA, OIB 51491053042, Fiorini 4, 52474 Brtonigla</derivirana_varijabla>
  </DomainObject.Predmet.ProtustrankaWithAdressOIB>
  <DomainObject.Predmet.ProtustrankaNazivFormated>
    <izvorni_sadrzaj>FIORINI d.o.o. BRTONIGLA</izvorni_sadrzaj>
    <derivirana_varijabla naziv="DomainObject.Predmet.ProtustrankaNazivFormated_1">FIORINI d.o.o. BRTONIGLA</derivirana_varijabla>
  </DomainObject.Predmet.ProtustrankaNazivFormated>
  <DomainObject.Predmet.ProtustrankaNazivFormatedOIB>
    <izvorni_sadrzaj>FIORINI d.o.o. BRTONIGLA, OIB 51491053042</izvorni_sadrzaj>
    <derivirana_varijabla naziv="DomainObject.Predmet.ProtustrankaNazivFormatedOIB_1">FIORINI d.o.o. BRTONIGLA, OIB 51491053042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16468.21</izvorni_sadrzaj>
    <derivirana_varijabla naziv="DomainObject.Predmet.TrenutnaVrijednost_1">16468.21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FIORINI d.o.o. BRTONIGLA</item>
    </izvorni_sadrzaj>
    <derivirana_varijabla naziv="DomainObject.Predmet.ProtuStrankaListFormated_1">
      <item>FIORINI d.o.o. BRTONIGLA</item>
    </derivirana_varijabla>
  </DomainObject.Predmet.ProtuStrankaListFormated>
  <DomainObject.Predmet.ProtuStrankaListFormatedOIB>
    <izvorni_sadrzaj>
      <item>FIORINI d.o.o. BRTONIGLA, OIB 51491053042</item>
    </izvorni_sadrzaj>
    <derivirana_varijabla naziv="DomainObject.Predmet.ProtuStrankaListFormatedOIB_1">
      <item>FIORINI d.o.o. BRTONIGLA, OIB 51491053042</item>
    </derivirana_varijabla>
  </DomainObject.Predmet.ProtuStrankaListFormatedOIB>
  <DomainObject.Predmet.ProtuStrankaListFormatedWithAdress>
    <izvorni_sadrzaj>
      <item>FIORINI d.o.o. BRTONIGLA, Fiorini 4, 52474 Brtonigla</item>
    </izvorni_sadrzaj>
    <derivirana_varijabla naziv="DomainObject.Predmet.ProtuStrankaListFormatedWithAdress_1">
      <item>FIORINI d.o.o. BRTONIGLA, Fiorini 4, 52474 Brtonigla</item>
    </derivirana_varijabla>
  </DomainObject.Predmet.ProtuStrankaListFormatedWithAdress>
  <DomainObject.Predmet.ProtuStrankaListFormatedWithAdressOIB>
    <izvorni_sadrzaj>
      <item>FIORINI d.o.o. BRTONIGLA, OIB 51491053042, Fiorini 4, 52474 Brtonigla</item>
    </izvorni_sadrzaj>
    <derivirana_varijabla naziv="DomainObject.Predmet.ProtuStrankaListFormatedWithAdressOIB_1">
      <item>FIORINI d.o.o. BRTONIGLA, OIB 51491053042, Fiorini 4, 52474 Brtonigla</item>
    </derivirana_varijabla>
  </DomainObject.Predmet.ProtuStrankaListFormatedWithAdressOIB>
  <DomainObject.Predmet.ProtuStrankaListNazivFormated>
    <izvorni_sadrzaj>
      <item>FIORINI d.o.o. BRTONIGLA</item>
    </izvorni_sadrzaj>
    <derivirana_varijabla naziv="DomainObject.Predmet.ProtuStrankaListNazivFormated_1">
      <item>FIORINI d.o.o. BRTONIGLA</item>
    </derivirana_varijabla>
  </DomainObject.Predmet.ProtuStrankaListNazivFormated>
  <DomainObject.Predmet.ProtuStrankaListNazivFormatedOIB>
    <izvorni_sadrzaj>
      <item>FIORINI d.o.o. BRTONIGLA, OIB 51491053042</item>
    </izvorni_sadrzaj>
    <derivirana_varijabla naziv="DomainObject.Predmet.ProtuStrankaListNazivFormatedOIB_1">
      <item>FIORINI d.o.o. BRTONIGLA, OIB 51491053042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FIORINI d.o.o. BRTONIGLA</izvorni_sadrzaj>
    <derivirana_varijabla naziv="DomainObject.Predmet.ProtustrankaIDrugi_1">FIORINI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FIORINI d.o.o. BRTONIGLA, OIB 51491053042, Fiorini 4, 52474 Brtonigla</izvorni_sadrzaj>
    <derivirana_varijabla naziv="DomainObject.Predmet.ProtustrankaIDrugiAdressOIB_1">FIORINI d.o.o. BRTONIGLA, OIB 51491053042, Fiorini 4,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FIORINI d.o.o. BRTONIGLA</item>
    </izvorni_sadrzaj>
    <derivirana_varijabla naziv="DomainObject.Predmet.SudioniciListNaziv_1">
      <item>FINANCIJSKA AGENCIJA, RC RIJEKA, PODRUŽNICA PULA, PULA</item>
      <item>FIORINI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FIORINI d.o.o. BRTONIGLA, OIB 51491053042, Fiorini 4,52474 Brtonigla</item>
    </izvorni_sadrzaj>
    <derivirana_varijabla naziv="DomainObject.Predmet.SudioniciListAdressOIB_1">
      <item>FINANCIJSKA AGENCIJA, RC RIJEKA, PODRUŽNICA PULA, PULA, OIB 85821130368, Giardini 5,52100 Pula</item>
      <item>FIORINI d.o.o. BRTONIGLA, OIB 51491053042, Fiorini 4,52474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51491053042</item>
    </izvorni_sadrzaj>
    <derivirana_varijabla naziv="DomainObject.Predmet.SudioniciListNazivOIB_1">
      <item>, OIB 85821130368</item>
      <item>, OIB 51491053042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1502</properties:Characters>
  <properties:Lines>47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2016-04-01T09:36:00Z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