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c89e" w14:paraId="1afc89e" w:rsidRDefault="00C56F5E" w:rsidP="00572881" w:rsidR="00585513">
      <w:pPr>
        <w:jc w:val="both"/>
        <w15:collapsed w:val="false"/>
      </w:pPr>
      <w:bookmarkStart w:name="_GoBack" w:id="0"/>
      <w:bookmarkEnd w:id="0"/>
      <w:r>
        <w:t xml:space="preserve">  </w:t>
      </w:r>
      <w:r w:rsidR="00D16E1A">
        <w:t xml:space="preserve">  </w:t>
      </w:r>
    </w:p>
    <w:p w:rsidRDefault="00585513" w:rsidP="00572881" w:rsidR="00572881">
      <w:pPr>
        <w:jc w:val="both"/>
      </w:pPr>
      <w:r>
        <w:t xml:space="preserve">    </w:t>
      </w:r>
      <w:r w:rsidR="00D16E1A">
        <w:t xml:space="preserve"> </w:t>
      </w:r>
      <w:r w:rsidR="00572881"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D16E1A" w:rsidP="00572881" w:rsidR="00572881">
      <w:pPr>
        <w:jc w:val="both"/>
      </w:pPr>
      <w:r>
        <w:t xml:space="preserve">         </w:t>
      </w:r>
      <w:r w:rsidR="00572881"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</w:t>
      </w:r>
      <w:r w:rsidR="004F3A41">
        <w:t xml:space="preserve">                              89</w:t>
      </w:r>
      <w:r>
        <w:t>. St-</w:t>
      </w:r>
      <w:r w:rsidR="004F3A41">
        <w:t>2751</w:t>
      </w:r>
      <w:r>
        <w:t>/1</w:t>
      </w:r>
      <w:r w:rsidR="004F3A41">
        <w:t>5</w:t>
      </w:r>
      <w:r w:rsidR="00D16E1A">
        <w:t>-28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572881" w:rsidP="00572881" w:rsidR="00572881" w:rsidRPr="00936147">
      <w:pPr>
        <w:ind w:firstLine="720"/>
        <w:jc w:val="both"/>
      </w:pPr>
      <w:r w:rsidRPr="00936147">
        <w:t xml:space="preserve">Trgovački sud u Zagrebu, po sucu </w:t>
      </w:r>
      <w:r w:rsidR="004F3A41">
        <w:t>Nikolini Dorić Hadžisejdić</w:t>
      </w:r>
      <w:r w:rsidRPr="00936147">
        <w:t>, u stečajnom postupk</w:t>
      </w:r>
      <w:r w:rsidR="003F6FF3" w:rsidRPr="00936147">
        <w:t xml:space="preserve">u nad dužnikom Stečajna masa iza </w:t>
      </w:r>
      <w:r w:rsidR="00A3734A" w:rsidRPr="00A3734A">
        <w:t xml:space="preserve">BIZ RAZVOJ PROJEKATA d.o.o. u stečaju, </w:t>
      </w:r>
      <w:r w:rsidRPr="00936147">
        <w:t xml:space="preserve"> </w:t>
      </w:r>
      <w:r w:rsidR="00A3734A">
        <w:t>Zagreb, Bolnička cesta 76</w:t>
      </w:r>
      <w:r w:rsidR="003F6FF3" w:rsidRPr="00936147">
        <w:t>, OIB:</w:t>
      </w:r>
      <w:r w:rsidR="006F6707">
        <w:t xml:space="preserve"> 51718687409, </w:t>
      </w:r>
      <w:r w:rsidR="00B66DFB" w:rsidRPr="00B66DFB">
        <w:t xml:space="preserve"> </w:t>
      </w:r>
      <w:r w:rsidR="00916CB8">
        <w:t>3</w:t>
      </w:r>
      <w:r w:rsidRPr="00936147">
        <w:t xml:space="preserve">. </w:t>
      </w:r>
      <w:r w:rsidR="00916CB8">
        <w:t>listopada</w:t>
      </w:r>
      <w:r w:rsidRPr="00936147">
        <w:t xml:space="preserve"> 2018.,</w:t>
      </w:r>
    </w:p>
    <w:p w:rsidRDefault="00572881" w:rsidP="00572881" w:rsidR="00572881" w:rsidRPr="00936147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>
      <w:pPr>
        <w:ind w:hanging="720" w:left="720"/>
        <w:jc w:val="both"/>
      </w:pPr>
    </w:p>
    <w:p w:rsidRDefault="00E85DB8" w:rsidP="00E85DB8" w:rsidR="005454E6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D16E1A">
        <w:rPr>
          <w:rFonts w:hAnsi="Times New Roman" w:ascii="Times New Roman"/>
          <w:szCs w:val="24"/>
        </w:rPr>
        <w:tab/>
      </w:r>
      <w:r w:rsidR="00B92A39">
        <w:rPr>
          <w:rFonts w:hAnsi="Times New Roman" w:ascii="Times New Roman"/>
          <w:szCs w:val="24"/>
        </w:rPr>
        <w:t xml:space="preserve">Nastavlja se postupak nad dužnikom </w:t>
      </w:r>
      <w:r w:rsidR="00210843" w:rsidRPr="00936147">
        <w:rPr>
          <w:rFonts w:hAnsi="Times New Roman" w:ascii="Times New Roman"/>
          <w:szCs w:val="24"/>
        </w:rPr>
        <w:t xml:space="preserve">Stečajna masa iza </w:t>
      </w:r>
      <w:r w:rsidR="00916CB8" w:rsidRPr="00916CB8">
        <w:rPr>
          <w:rFonts w:hAnsi="Times New Roman" w:ascii="Times New Roman"/>
          <w:szCs w:val="24"/>
        </w:rPr>
        <w:t>BIZ RAZVOJ PROJEKATA d.o.o. u stečaju,  Zagreb, Bolnička cesta 76, OIB:</w:t>
      </w:r>
      <w:r w:rsidR="006F6707" w:rsidRPr="006F6707">
        <w:rPr>
          <w:rFonts w:hAnsi="Times New Roman" w:ascii="Times New Roman"/>
          <w:szCs w:val="24"/>
        </w:rPr>
        <w:t xml:space="preserve"> </w:t>
      </w:r>
      <w:r w:rsidR="006F6707" w:rsidRPr="006F6707">
        <w:rPr>
          <w:rFonts w:hAnsi="Times New Roman" w:ascii="Times New Roman"/>
        </w:rPr>
        <w:t>51718687409,</w:t>
      </w:r>
      <w:r w:rsidR="00210843">
        <w:rPr>
          <w:rFonts w:hAnsi="Times New Roman" w:ascii="Times New Roman"/>
          <w:szCs w:val="24"/>
        </w:rPr>
        <w:t xml:space="preserve"> </w:t>
      </w:r>
      <w:r w:rsidR="00B92A39">
        <w:rPr>
          <w:rFonts w:hAnsi="Times New Roman" w:ascii="Times New Roman"/>
          <w:szCs w:val="24"/>
        </w:rPr>
        <w:t>radi naknadne diobe.</w:t>
      </w:r>
      <w:r w:rsidR="00D16E1A">
        <w:rPr>
          <w:rFonts w:hAnsi="Times New Roman" w:ascii="Times New Roman"/>
          <w:szCs w:val="24"/>
        </w:rPr>
        <w:t xml:space="preserve"> </w:t>
      </w:r>
    </w:p>
    <w:p w:rsidRDefault="005454E6" w:rsidP="00E85DB8" w:rsidR="00E85DB8" w:rsidRPr="00E85DB8">
      <w:pPr>
        <w:pStyle w:val="BodyText21"/>
        <w:ind w:firstLine="0" w:left="0"/>
        <w:textAlignment w:val="auto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572881" w:rsidRPr="00D16E1A">
        <w:rPr>
          <w:rFonts w:hAnsi="Times New Roman" w:ascii="Times New Roman"/>
        </w:rPr>
        <w:t xml:space="preserve">Pozivaju se vjerovnici dužnika </w:t>
      </w:r>
      <w:r w:rsidR="0032745C" w:rsidRPr="00D16E1A">
        <w:rPr>
          <w:rFonts w:hAnsi="Times New Roman" w:ascii="Times New Roman"/>
        </w:rPr>
        <w:t xml:space="preserve">Stečajna masa iza </w:t>
      </w:r>
      <w:r w:rsidR="00916CB8" w:rsidRPr="00D16E1A">
        <w:rPr>
          <w:rFonts w:hAnsi="Times New Roman" w:ascii="Times New Roman"/>
        </w:rPr>
        <w:t>BIZ RAZVOJ PROJEKATA d.o.o. u stečaju,  Zagreb, Bolnička cesta 76,</w:t>
      </w:r>
      <w:r w:rsidR="006F6707" w:rsidRPr="00D16E1A">
        <w:rPr>
          <w:rFonts w:hAnsi="Times New Roman" w:ascii="Times New Roman"/>
        </w:rPr>
        <w:t xml:space="preserve"> OIB: 51718687409</w:t>
      </w:r>
      <w:r w:rsidR="00572881" w:rsidRPr="00D16E1A">
        <w:rPr>
          <w:rFonts w:hAnsi="Times New Roman" w:ascii="Times New Roman"/>
          <w:lang w:val="en-GB"/>
        </w:rPr>
        <w:t xml:space="preserve">, </w:t>
      </w:r>
      <w:r w:rsidR="00572881" w:rsidRPr="00D16E1A">
        <w:rPr>
          <w:rFonts w:hAnsi="Times New Roman" w:ascii="Times New Roman"/>
        </w:rPr>
        <w:t>u roku od 30 dana od isteka osmoga dana od dana objave ovog rješenja na mrežnoj stranici e-Oglasna ploča Trgovačkog suda u Zagrebu prijaviti svoje tražbine stečajnom upravitelju na adresu:</w:t>
      </w:r>
      <w:r w:rsidR="006F6707" w:rsidRPr="00D16E1A">
        <w:rPr>
          <w:rFonts w:hAnsi="Times New Roman" w:ascii="Times New Roman"/>
        </w:rPr>
        <w:t xml:space="preserve"> Nikola Remenar, Bolnička cesta 76, Zagreb,</w:t>
      </w:r>
      <w:r w:rsidR="00E13F55" w:rsidRPr="00D16E1A">
        <w:rPr>
          <w:rFonts w:hAnsi="Times New Roman" w:ascii="Times New Roman"/>
        </w:rPr>
        <w:t xml:space="preserve"> </w:t>
      </w:r>
      <w:r w:rsidR="00572881" w:rsidRPr="00D16E1A">
        <w:rPr>
          <w:rFonts w:hAnsi="Times New Roman" w:ascii="Times New Roman"/>
        </w:rPr>
        <w:t>u skladu s pravilima Stečajnog zakona o prijavi tražbina, na propisanom obrascu, u 2 primjerka, s ispravama iz kojih tražbina proizlazi, odnosno kojima se dokazuje, te priložiti potvrd</w:t>
      </w:r>
      <w:r w:rsidR="00E85DB8">
        <w:rPr>
          <w:rFonts w:hAnsi="Times New Roman" w:ascii="Times New Roman"/>
        </w:rPr>
        <w:t>u o uplaćenoj sudskoj pristojbi.</w:t>
      </w:r>
    </w:p>
    <w:p w:rsidRDefault="00E85DB8" w:rsidP="00E85DB8" w:rsidR="00E85DB8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454E6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.</w:t>
      </w:r>
      <w:r w:rsidR="00D16E1A">
        <w:rPr>
          <w:rFonts w:hAnsi="Times New Roman" w:ascii="Times New Roman"/>
          <w:szCs w:val="24"/>
        </w:rPr>
        <w:tab/>
      </w:r>
      <w:r w:rsidR="00572881">
        <w:rPr>
          <w:rFonts w:hAnsi="Times New Roman" w:ascii="Times New Roman"/>
          <w:szCs w:val="24"/>
        </w:rPr>
        <w:t xml:space="preserve">Pozivaju se razlučni i izlučni vjerovnici u roku od 30 dana od isteka osmoga dana od dana objave ovog rješenja na mrežnoj stranici e-Oglasna ploča Trgovačkog suda u Zagrebu podneskom obavijestiti stečajnog upravitelja o postojanju svog razlučnog ili izlučnog prava. </w:t>
      </w:r>
    </w:p>
    <w:p w:rsidRDefault="005454E6" w:rsidP="00572881" w:rsidR="00E85DB8">
      <w:pPr>
        <w:ind w:hanging="720" w:left="720"/>
        <w:jc w:val="both"/>
      </w:pPr>
      <w:r>
        <w:t>IV</w:t>
      </w:r>
      <w:r w:rsidR="00572881">
        <w:t>.</w:t>
      </w:r>
      <w:r w:rsidR="00572881">
        <w:tab/>
        <w:t>Pozivaju se dužnikovi dužnici svoje obveze bez odgode ispunjavati stečajnom upravitelju za stečajnog dužnika.</w:t>
      </w:r>
    </w:p>
    <w:p w:rsidRDefault="00572881" w:rsidP="00572881" w:rsidR="00572881">
      <w:pPr>
        <w:ind w:hanging="720" w:left="720"/>
        <w:jc w:val="both"/>
      </w:pPr>
      <w:r>
        <w:t>V.</w:t>
      </w:r>
      <w:r>
        <w:tab/>
        <w:t>Određuje se ročište vjerovnika na kojem će se ispitati prijavljene tražbine (ispitno ročište) za:</w:t>
      </w:r>
    </w:p>
    <w:p w:rsidRDefault="00E31FA0" w:rsidP="00572881" w:rsidR="00572881">
      <w:pPr>
        <w:ind w:hanging="720" w:left="720"/>
        <w:jc w:val="center"/>
        <w:rPr>
          <w:b/>
        </w:rPr>
      </w:pPr>
      <w:r>
        <w:rPr>
          <w:b/>
        </w:rPr>
        <w:t>7</w:t>
      </w:r>
      <w:r w:rsidR="00572881">
        <w:rPr>
          <w:b/>
        </w:rPr>
        <w:t xml:space="preserve">. </w:t>
      </w:r>
      <w:r>
        <w:rPr>
          <w:b/>
        </w:rPr>
        <w:t>prosinca</w:t>
      </w:r>
      <w:r w:rsidR="00572881">
        <w:rPr>
          <w:b/>
        </w:rPr>
        <w:t xml:space="preserve"> 2018. u 9,30 sati, 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572881" w:rsidP="00572881" w:rsidR="00E85DB8">
      <w:pPr>
        <w:ind w:firstLine="720"/>
        <w:jc w:val="both"/>
      </w:pPr>
      <w:r>
        <w:t xml:space="preserve">u zgradi Trgovačkog suda u Zagrebu, Petrinjska 8, soba broj </w:t>
      </w:r>
      <w:r w:rsidR="00E31FA0">
        <w:t xml:space="preserve">96 (mala dvorana) </w:t>
      </w:r>
      <w:r>
        <w:t xml:space="preserve">– </w:t>
      </w:r>
      <w:r w:rsidR="00E31FA0">
        <w:t>ulična zgrada</w:t>
      </w:r>
      <w:r>
        <w:t>.</w:t>
      </w:r>
    </w:p>
    <w:p w:rsidRDefault="00572881" w:rsidP="00572881" w:rsidR="00572881">
      <w:pPr>
        <w:numPr>
          <w:ilvl w:val="12"/>
          <w:numId w:val="0"/>
        </w:numPr>
        <w:ind w:hanging="720" w:left="720"/>
        <w:jc w:val="both"/>
      </w:pPr>
      <w:r>
        <w:t>V</w:t>
      </w:r>
      <w:r w:rsidR="005454E6">
        <w:t>I</w:t>
      </w:r>
      <w:r>
        <w:t>.</w:t>
      </w:r>
      <w:r>
        <w:tab/>
        <w:t>Određuje se ročište vjerovnika na kojem će se na temelju izvješća stečajnog upravitelja odlučivati o daljnjem tijeku postupka (izvještajno ročište) za:</w:t>
      </w:r>
    </w:p>
    <w:p w:rsidRDefault="00D16E1A" w:rsidP="00572881" w:rsidR="00D16E1A">
      <w:pPr>
        <w:numPr>
          <w:ilvl w:val="12"/>
          <w:numId w:val="0"/>
        </w:numPr>
        <w:ind w:hanging="720" w:left="720"/>
        <w:jc w:val="both"/>
      </w:pPr>
    </w:p>
    <w:p w:rsidRDefault="00E31FA0" w:rsidP="00572881" w:rsidR="00572881">
      <w:pPr>
        <w:ind w:hanging="720" w:left="720"/>
        <w:jc w:val="center"/>
        <w:rPr>
          <w:b/>
        </w:rPr>
      </w:pPr>
      <w:r>
        <w:rPr>
          <w:b/>
        </w:rPr>
        <w:t>7</w:t>
      </w:r>
      <w:r w:rsidR="00572881">
        <w:rPr>
          <w:b/>
        </w:rPr>
        <w:t xml:space="preserve">. </w:t>
      </w:r>
      <w:r>
        <w:rPr>
          <w:b/>
        </w:rPr>
        <w:t xml:space="preserve">prosinca </w:t>
      </w:r>
      <w:r w:rsidR="00572881">
        <w:rPr>
          <w:b/>
        </w:rPr>
        <w:t xml:space="preserve">2018. u 9,45 sati, 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E31FA0" w:rsidP="00572881" w:rsidR="00572881">
      <w:pPr>
        <w:ind w:firstLine="720"/>
        <w:jc w:val="both"/>
      </w:pPr>
      <w:r>
        <w:t>u zgradi Trgovačkog suda u Zagrebu, Petrinjska 8, soba broj 96 (mala dvorana) – ulična zgrada</w:t>
      </w:r>
      <w:r w:rsidR="00572881">
        <w:t>.</w:t>
      </w:r>
    </w:p>
    <w:p w:rsidRDefault="00BE424E" w:rsidP="00572881" w:rsidR="00BE424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585513" w:rsidP="00585513" w:rsidR="00585513"/>
    <w:p w:rsidRDefault="005454E6" w:rsidP="00585513" w:rsidR="005454E6" w:rsidRPr="00585513"/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lastRenderedPageBreak/>
        <w:t>Obrazloženje</w:t>
      </w:r>
    </w:p>
    <w:p w:rsidRDefault="00C56F5E" w:rsidP="00E31FA0" w:rsidR="00C56F5E">
      <w:pPr>
        <w:jc w:val="both"/>
      </w:pPr>
    </w:p>
    <w:p w:rsidRDefault="00572881" w:rsidP="00E31FA0" w:rsidR="00E31FA0" w:rsidRPr="00CB159A">
      <w:pPr>
        <w:jc w:val="both"/>
      </w:pPr>
      <w:r>
        <w:tab/>
      </w:r>
      <w:r w:rsidR="00E31FA0" w:rsidRPr="00CB159A">
        <w:t xml:space="preserve">Rješenjem Trgovačkog suda u Zagrebu poslovni broj St-2751/15-8 od 26. travnja 2016. otvoren je i istovremeno zaključen </w:t>
      </w:r>
      <w:r w:rsidR="008B47D3">
        <w:t xml:space="preserve">skraćeni </w:t>
      </w:r>
      <w:r w:rsidR="00E31FA0" w:rsidRPr="00CB159A">
        <w:t xml:space="preserve">stečajni postupak nad dužnikom, koji </w:t>
      </w:r>
      <w:r w:rsidR="00E31FA0">
        <w:t>je, potom, brisan iz sudskog reg</w:t>
      </w:r>
      <w:r w:rsidR="00E31FA0" w:rsidRPr="00CB159A">
        <w:t>istra.</w:t>
      </w:r>
    </w:p>
    <w:p w:rsidRDefault="00E31FA0" w:rsidP="00E31FA0" w:rsidR="00E31FA0" w:rsidRPr="002B0906">
      <w:pPr>
        <w:jc w:val="both"/>
      </w:pPr>
      <w:r>
        <w:tab/>
      </w:r>
      <w:r w:rsidRPr="00CB159A">
        <w:t xml:space="preserve">Stečajni upravitelj predložio je sudu </w:t>
      </w:r>
      <w:r>
        <w:t xml:space="preserve">nastaviti postupak radi naknadne diobe obzirom da je imovina dužnika (nekretnina upisana u zk. ul. br. 4391 k.o. Diklo, </w:t>
      </w:r>
      <w:r w:rsidRPr="00EE048F">
        <w:t>k.č.br. 758/1 i 758/3 u naravi Pašnjak, ukupne površine 3621 m2</w:t>
      </w:r>
      <w:r>
        <w:t xml:space="preserve">) dovoljna za namirenje troškova postupka.  </w:t>
      </w:r>
    </w:p>
    <w:p w:rsidRDefault="00E037F4" w:rsidP="00C033B7" w:rsidR="00BE424E">
      <w:pPr>
        <w:ind w:firstLine="708"/>
        <w:jc w:val="both"/>
      </w:pPr>
      <w:r>
        <w:t>P</w:t>
      </w:r>
      <w:r w:rsidR="00BE424E">
        <w:t xml:space="preserve">ravomoćnim rješenjem od </w:t>
      </w:r>
      <w:r w:rsidR="00E52134">
        <w:t>11</w:t>
      </w:r>
      <w:r w:rsidR="00C033B7">
        <w:t xml:space="preserve">. </w:t>
      </w:r>
      <w:r w:rsidR="00E52134">
        <w:t>rujna</w:t>
      </w:r>
      <w:r w:rsidR="00C033B7">
        <w:t xml:space="preserve"> </w:t>
      </w:r>
      <w:r w:rsidR="00BE424E">
        <w:t xml:space="preserve">2018., </w:t>
      </w:r>
      <w:r w:rsidR="00B56B7A">
        <w:t>određen je</w:t>
      </w:r>
      <w:r w:rsidR="00BE424E">
        <w:t xml:space="preserve"> upis stečajne mase iza dužnika </w:t>
      </w:r>
      <w:r w:rsidR="00E52134" w:rsidRPr="00CB159A">
        <w:t>BIZ RAZVOJ PROJEKATA d.o.o. u stečaju, Zagreb, Radnička cesta 80, OIB: 62234929836</w:t>
      </w:r>
      <w:r w:rsidR="00BE424E">
        <w:t xml:space="preserve">, u skladu s odredbama članka 133. stavka 1. i 2. </w:t>
      </w:r>
      <w:r w:rsidR="000C21CC" w:rsidRPr="00A37D0E">
        <w:t>Stečajnog zakon</w:t>
      </w:r>
      <w:r w:rsidR="000C21CC">
        <w:t xml:space="preserve">a – ("Narodne novine" broj 71/15 </w:t>
      </w:r>
      <w:r w:rsidR="000C21CC" w:rsidRPr="00A37D0E">
        <w:t>dalje</w:t>
      </w:r>
      <w:r w:rsidR="000C21CC">
        <w:t>:</w:t>
      </w:r>
      <w:r w:rsidR="000C21CC" w:rsidRPr="00A37D0E">
        <w:t xml:space="preserve"> SZ) </w:t>
      </w:r>
      <w:r w:rsidR="00BE424E">
        <w:t>u vezi s odredbom članka 431. stavka 2. SZ-a.</w:t>
      </w:r>
    </w:p>
    <w:p w:rsidRDefault="00BE424E" w:rsidP="00BE424E" w:rsidR="00BE424E">
      <w:pPr>
        <w:jc w:val="both"/>
      </w:pPr>
    </w:p>
    <w:p w:rsidRDefault="00BE424E" w:rsidP="00BE424E" w:rsidR="00BE424E">
      <w:pPr>
        <w:ind w:firstLine="720"/>
        <w:jc w:val="both"/>
      </w:pPr>
      <w:r>
        <w:t>Rješenjem Trgovačkog suda u Zagrebu poslovni broj Tt-18/</w:t>
      </w:r>
      <w:r w:rsidR="000C21CC">
        <w:t>33736-2 od 14</w:t>
      </w:r>
      <w:r>
        <w:t xml:space="preserve">. </w:t>
      </w:r>
      <w:r w:rsidR="000C21CC">
        <w:t>rujna</w:t>
      </w:r>
      <w:r w:rsidR="00816BEC">
        <w:t xml:space="preserve"> </w:t>
      </w:r>
      <w:r>
        <w:t xml:space="preserve">2018. upisana je </w:t>
      </w:r>
      <w:r w:rsidR="00816BEC" w:rsidRPr="00936147">
        <w:t xml:space="preserve">Stečajna masa iza </w:t>
      </w:r>
      <w:r w:rsidR="000C21CC" w:rsidRPr="00936147">
        <w:t xml:space="preserve">Stečajna masa iza </w:t>
      </w:r>
      <w:r w:rsidR="000C21CC" w:rsidRPr="00A3734A">
        <w:t xml:space="preserve">BIZ RAZVOJ PROJEKATA d.o.o. u stečaju, </w:t>
      </w:r>
      <w:r w:rsidR="000C21CC" w:rsidRPr="00936147">
        <w:t xml:space="preserve"> </w:t>
      </w:r>
      <w:r w:rsidR="000C21CC">
        <w:t>Zagreb, Bolnička cesta 76</w:t>
      </w:r>
      <w:r w:rsidR="000C21CC" w:rsidRPr="00936147">
        <w:t>, OIB:</w:t>
      </w:r>
      <w:r w:rsidR="000C21CC">
        <w:t xml:space="preserve"> 51718687409</w:t>
      </w:r>
      <w:r>
        <w:t xml:space="preserve">, u sudski registar ovoga suda (list </w:t>
      </w:r>
      <w:r w:rsidR="000C21CC">
        <w:t>41</w:t>
      </w:r>
      <w:r>
        <w:t xml:space="preserve"> spisa).</w:t>
      </w:r>
    </w:p>
    <w:p w:rsidRDefault="00BE424E" w:rsidP="00BE424E" w:rsidR="00BE424E">
      <w:pPr>
        <w:ind w:firstLine="720"/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 xml:space="preserve">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 xml:space="preserve">S obzirom na to da je u konkretnom slučaju </w:t>
      </w:r>
      <w:r w:rsidR="00C82A32">
        <w:t xml:space="preserve">naknadno </w:t>
      </w:r>
      <w:r>
        <w:t xml:space="preserve">pronađena imovina koja ulazi u stečajnu masu – </w:t>
      </w:r>
      <w:r w:rsidR="001355EE">
        <w:t>navedena nekretnina</w:t>
      </w:r>
      <w:r>
        <w:t>, to su u konkretnom slučaju ispunjene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I. izreke rješenja.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Budući da u skraćenom stečajnom postupku stečajni vjerovnici nisu prijavili svoje tražbine, to su u skladu s odredbama članka 133. stavka 5. u vezi s odredbama članka 289. SZ-a, stečajni vjerovnici pozvani prijaviti svoje tražbine stečajnom upravitelju (točka II. izreke rješenja).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Razlučni i izlučni vjerovnici pozvani su, u točki III. izreke rješenja, obavijestiti stečajnog upravitelja o svojim razlučnim i izlučnim pravima (članak 129. stavak 1. podstavak 5. u vezi s člankom 133. stavak 5. i člankom 289. SZ).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ind w:firstLine="720"/>
        <w:jc w:val="both"/>
      </w:pPr>
      <w: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lastRenderedPageBreak/>
        <w:tab/>
        <w:t>Odluka iz točke IV. izreke rješenja temelji se na odredbi članka 129. stavka 1. podstavak 6. u vezi s člankom 133. stavkom 5. i člankom 289. SZ-a.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Odluka iz točke V. izreke rješenja temelji se na odredbi članka 133. stavka 5. u vezi s odredbama članka 130. SZ-a, a odluka iz točke VI. izreke rješenja na odredbi članka 133. stavka 6. u vezi s odredbama članka 130. SZ-a.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4B2C21" w:rsidR="00572881">
      <w:pPr>
        <w:numPr>
          <w:ilvl w:val="12"/>
          <w:numId w:val="0"/>
        </w:numPr>
        <w:jc w:val="center"/>
      </w:pPr>
      <w:r>
        <w:t xml:space="preserve">U Zagrebu </w:t>
      </w:r>
      <w:r w:rsidR="000C21CC">
        <w:t>3</w:t>
      </w:r>
      <w:r>
        <w:t xml:space="preserve">. </w:t>
      </w:r>
      <w:r w:rsidR="000C21CC">
        <w:t>listopada</w:t>
      </w:r>
      <w:r>
        <w:t xml:space="preserve"> 2018.</w:t>
      </w:r>
    </w:p>
    <w:p w:rsidRDefault="00572881" w:rsidP="00572881" w:rsidR="00D16E1A">
      <w:pPr>
        <w:ind w:firstLine="720" w:left="5040"/>
        <w:jc w:val="center"/>
      </w:pPr>
      <w:r>
        <w:tab/>
      </w:r>
    </w:p>
    <w:p w:rsidRDefault="00572881" w:rsidP="00D16E1A" w:rsidR="00572881">
      <w:pPr>
        <w:ind w:firstLine="720" w:left="5040"/>
        <w:jc w:val="right"/>
      </w:pPr>
      <w:r>
        <w:t>SUDAC</w:t>
      </w:r>
    </w:p>
    <w:p w:rsidRDefault="006A20C0" w:rsidP="00D16E1A" w:rsidR="004B2C21">
      <w:pPr>
        <w:ind w:left="5040"/>
        <w:jc w:val="right"/>
      </w:pPr>
      <w:r>
        <w:tab/>
        <w:t>Nikolina Dorić Hadžisejdić</w:t>
      </w:r>
      <w:r w:rsidR="005820C3">
        <w:t>, v.r.</w:t>
      </w:r>
    </w:p>
    <w:p w:rsidRDefault="00D16E1A" w:rsidP="00572881" w:rsidR="00D16E1A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D16E1A" w:rsidP="00707082" w:rsidR="00D16E1A">
      <w:pPr>
        <w:numPr>
          <w:ilvl w:val="12"/>
          <w:numId w:val="0"/>
        </w:numPr>
        <w:jc w:val="both"/>
      </w:pPr>
    </w:p>
    <w:p w:rsidRDefault="005820C3" w:rsidP="007B64C7" w:rsidR="005820C3">
      <w:pPr>
        <w:ind w:firstLine="708" w:left="3540"/>
        <w:jc w:val="right"/>
      </w:pPr>
    </w:p>
    <w:p w:rsidRDefault="005820C3" w:rsidP="007B64C7" w:rsidR="005820C3">
      <w:pPr>
        <w:ind w:firstLine="708" w:left="3540"/>
        <w:jc w:val="right"/>
      </w:pPr>
      <w:r>
        <w:t>Za točnost otpravka-ovlašteni službenik:</w:t>
      </w:r>
    </w:p>
    <w:p w:rsidRDefault="005820C3" w:rsidP="007B64C7" w:rsidR="005820C3">
      <w:pPr>
        <w:ind w:firstLine="708" w:left="3540"/>
        <w:jc w:val="right"/>
      </w:pPr>
      <w:r>
        <w:t xml:space="preserve">                                       Valentina Gabud</w:t>
      </w:r>
    </w:p>
    <w:p w:rsidRDefault="004B2C21" w:rsidP="00572881" w:rsidR="004B2C21">
      <w:pPr>
        <w:numPr>
          <w:ilvl w:val="12"/>
          <w:numId w:val="0"/>
        </w:numPr>
        <w:jc w:val="both"/>
      </w:pPr>
    </w:p>
    <w:p w:rsidRDefault="00572881" w:rsidP="00707082" w:rsidR="00572881">
      <w:pPr>
        <w:ind w:left="360"/>
        <w:jc w:val="right"/>
      </w:pPr>
    </w:p>
    <w:sectPr w:rsidSect="00D16E1A" w:rsidR="0057288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0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E31FA0">
      <w:t>89</w:t>
    </w:r>
    <w:r w:rsidR="00145BA2" w:rsidRPr="006D0B28">
      <w:t>. St-</w:t>
    </w:r>
    <w:r w:rsidR="00E31FA0">
      <w:t>2751/15-</w:t>
    </w:r>
    <w:r w:rsidR="00D16E1A">
      <w:t>28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E1A" w:rsidR="00D16E1A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5200" cx="723900"/>
          <wp:effectExtent b="635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21CC"/>
    <w:rsid w:val="000C7D9E"/>
    <w:rsid w:val="000D325D"/>
    <w:rsid w:val="000E49B6"/>
    <w:rsid w:val="000E54BD"/>
    <w:rsid w:val="000E6A83"/>
    <w:rsid w:val="000F7391"/>
    <w:rsid w:val="00104558"/>
    <w:rsid w:val="00112845"/>
    <w:rsid w:val="001149A6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57849"/>
    <w:rsid w:val="00263D21"/>
    <w:rsid w:val="002647F1"/>
    <w:rsid w:val="00265143"/>
    <w:rsid w:val="002B4AB3"/>
    <w:rsid w:val="002D1774"/>
    <w:rsid w:val="002E012D"/>
    <w:rsid w:val="002F1273"/>
    <w:rsid w:val="002F1489"/>
    <w:rsid w:val="0030572B"/>
    <w:rsid w:val="003145A7"/>
    <w:rsid w:val="00315FDB"/>
    <w:rsid w:val="0032745C"/>
    <w:rsid w:val="003638C3"/>
    <w:rsid w:val="0038601C"/>
    <w:rsid w:val="003A7554"/>
    <w:rsid w:val="003C7143"/>
    <w:rsid w:val="003D0C5A"/>
    <w:rsid w:val="003D2BC5"/>
    <w:rsid w:val="003D63E6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A4F15"/>
    <w:rsid w:val="004B0080"/>
    <w:rsid w:val="004B2C21"/>
    <w:rsid w:val="004B4B15"/>
    <w:rsid w:val="004D4B8E"/>
    <w:rsid w:val="004E25E3"/>
    <w:rsid w:val="004E5469"/>
    <w:rsid w:val="004E60CA"/>
    <w:rsid w:val="004F022B"/>
    <w:rsid w:val="004F3A41"/>
    <w:rsid w:val="004F4486"/>
    <w:rsid w:val="0051075D"/>
    <w:rsid w:val="005303C5"/>
    <w:rsid w:val="00535795"/>
    <w:rsid w:val="005454E6"/>
    <w:rsid w:val="00551E28"/>
    <w:rsid w:val="00552537"/>
    <w:rsid w:val="00561343"/>
    <w:rsid w:val="00567542"/>
    <w:rsid w:val="00572881"/>
    <w:rsid w:val="00576996"/>
    <w:rsid w:val="00581DE9"/>
    <w:rsid w:val="005820C3"/>
    <w:rsid w:val="00585513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E5507"/>
    <w:rsid w:val="005F641C"/>
    <w:rsid w:val="006002BD"/>
    <w:rsid w:val="00607A83"/>
    <w:rsid w:val="00621B59"/>
    <w:rsid w:val="00637921"/>
    <w:rsid w:val="006405F0"/>
    <w:rsid w:val="006503C6"/>
    <w:rsid w:val="0065656B"/>
    <w:rsid w:val="00665A43"/>
    <w:rsid w:val="00670EFE"/>
    <w:rsid w:val="00674BDB"/>
    <w:rsid w:val="006944F6"/>
    <w:rsid w:val="006A20C0"/>
    <w:rsid w:val="006C05CB"/>
    <w:rsid w:val="006C2C72"/>
    <w:rsid w:val="006D0B28"/>
    <w:rsid w:val="006D1E1E"/>
    <w:rsid w:val="006E4546"/>
    <w:rsid w:val="006E523E"/>
    <w:rsid w:val="006E5550"/>
    <w:rsid w:val="006E5670"/>
    <w:rsid w:val="006E73C9"/>
    <w:rsid w:val="006F37DC"/>
    <w:rsid w:val="006F6707"/>
    <w:rsid w:val="00706BA1"/>
    <w:rsid w:val="00707082"/>
    <w:rsid w:val="00712C93"/>
    <w:rsid w:val="00721E63"/>
    <w:rsid w:val="00776DE7"/>
    <w:rsid w:val="007978E1"/>
    <w:rsid w:val="007A6843"/>
    <w:rsid w:val="007A7401"/>
    <w:rsid w:val="007B25D6"/>
    <w:rsid w:val="007B39F6"/>
    <w:rsid w:val="007B3F07"/>
    <w:rsid w:val="007D33D3"/>
    <w:rsid w:val="007D5812"/>
    <w:rsid w:val="007F0DBF"/>
    <w:rsid w:val="007F72D0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B47D3"/>
    <w:rsid w:val="008D4938"/>
    <w:rsid w:val="008F608A"/>
    <w:rsid w:val="008F7471"/>
    <w:rsid w:val="009012F7"/>
    <w:rsid w:val="00916CB8"/>
    <w:rsid w:val="009308F8"/>
    <w:rsid w:val="00931D01"/>
    <w:rsid w:val="00936147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A32BBB"/>
    <w:rsid w:val="00A36243"/>
    <w:rsid w:val="00A3734A"/>
    <w:rsid w:val="00A47153"/>
    <w:rsid w:val="00A5198B"/>
    <w:rsid w:val="00A553F2"/>
    <w:rsid w:val="00A63480"/>
    <w:rsid w:val="00A658C0"/>
    <w:rsid w:val="00A72654"/>
    <w:rsid w:val="00A77C29"/>
    <w:rsid w:val="00AD128B"/>
    <w:rsid w:val="00AD608A"/>
    <w:rsid w:val="00AF59B2"/>
    <w:rsid w:val="00B20CE9"/>
    <w:rsid w:val="00B27D3D"/>
    <w:rsid w:val="00B316F2"/>
    <w:rsid w:val="00B35FF6"/>
    <w:rsid w:val="00B42BFD"/>
    <w:rsid w:val="00B50150"/>
    <w:rsid w:val="00B56B7A"/>
    <w:rsid w:val="00B639DE"/>
    <w:rsid w:val="00B66DFB"/>
    <w:rsid w:val="00B92A39"/>
    <w:rsid w:val="00BB5EDE"/>
    <w:rsid w:val="00BC1BB8"/>
    <w:rsid w:val="00BC1EB9"/>
    <w:rsid w:val="00BD37FE"/>
    <w:rsid w:val="00BE424E"/>
    <w:rsid w:val="00BE64CD"/>
    <w:rsid w:val="00BF06B4"/>
    <w:rsid w:val="00C033B7"/>
    <w:rsid w:val="00C071DF"/>
    <w:rsid w:val="00C07DA5"/>
    <w:rsid w:val="00C1723C"/>
    <w:rsid w:val="00C23347"/>
    <w:rsid w:val="00C40D3E"/>
    <w:rsid w:val="00C42ADA"/>
    <w:rsid w:val="00C56F5E"/>
    <w:rsid w:val="00C57239"/>
    <w:rsid w:val="00C64649"/>
    <w:rsid w:val="00C729AD"/>
    <w:rsid w:val="00C746F6"/>
    <w:rsid w:val="00C82A32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16E1A"/>
    <w:rsid w:val="00D359EC"/>
    <w:rsid w:val="00D438B6"/>
    <w:rsid w:val="00D55239"/>
    <w:rsid w:val="00D708BD"/>
    <w:rsid w:val="00D77959"/>
    <w:rsid w:val="00DA2F7B"/>
    <w:rsid w:val="00DA755E"/>
    <w:rsid w:val="00DB5821"/>
    <w:rsid w:val="00DF748F"/>
    <w:rsid w:val="00E037F4"/>
    <w:rsid w:val="00E03D7B"/>
    <w:rsid w:val="00E13F55"/>
    <w:rsid w:val="00E23552"/>
    <w:rsid w:val="00E31FA0"/>
    <w:rsid w:val="00E41DEA"/>
    <w:rsid w:val="00E464DC"/>
    <w:rsid w:val="00E52134"/>
    <w:rsid w:val="00E53574"/>
    <w:rsid w:val="00E557F6"/>
    <w:rsid w:val="00E55DFF"/>
    <w:rsid w:val="00E56836"/>
    <w:rsid w:val="00E656ED"/>
    <w:rsid w:val="00E85DB8"/>
    <w:rsid w:val="00E96AD2"/>
    <w:rsid w:val="00EB58B0"/>
    <w:rsid w:val="00EB6CC8"/>
    <w:rsid w:val="00EC1F7C"/>
    <w:rsid w:val="00EC4782"/>
    <w:rsid w:val="00ED606A"/>
    <w:rsid w:val="00EF227F"/>
    <w:rsid w:val="00F211AF"/>
    <w:rsid w:val="00F21890"/>
    <w:rsid w:val="00F24E5C"/>
    <w:rsid w:val="00F45620"/>
    <w:rsid w:val="00F53447"/>
    <w:rsid w:val="00F604D7"/>
    <w:rsid w:val="00F666F5"/>
    <w:rsid w:val="00F73DB9"/>
    <w:rsid w:val="00F8016F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St-2751/2015</izvorni_sadrzaj>
    <derivirana_varijabla naziv="DomainObject.Predmet.OznakaBroj_1">St-2751/2015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 RAZVOJ PROJEKATA d.o.o.</izvorni_sadrzaj>
    <derivirana_varijabla naziv="DomainObject.Predmet.ProtustrankaFormated_1">  BIZ RAZVOJ PROJEKATA d.o.o.</derivirana_varijabla>
  </DomainObject.Predmet.ProtustrankaFormated>
  <DomainObject.Predmet.ProtustrankaFormatedOIB>
    <izvorni_sadrzaj>  BIZ RAZVOJ PROJEKATA d.o.o., OIB 62234929836</izvorni_sadrzaj>
    <derivirana_varijabla naziv="DomainObject.Predmet.ProtustrankaFormatedOIB_1">  BIZ RAZVOJ PROJEKATA d.o.o., OIB 62234929836</derivirana_varijabla>
  </DomainObject.Predmet.ProtustrankaFormatedOIB>
  <DomainObject.Predmet.ProtustrankaFormatedWithAdress>
    <izvorni_sadrzaj> BIZ RAZVOJ PROJEKATA d.o.o., Radnička cesta 80, 10000 Zagreb</izvorni_sadrzaj>
    <derivirana_varijabla naziv="DomainObject.Predmet.ProtustrankaFormatedWithAdress_1"> BIZ RAZVOJ PROJEKATA d.o.o., Radnička cesta 80, 10000 Zagreb</derivirana_varijabla>
  </DomainObject.Predmet.ProtustrankaFormatedWithAdress>
  <DomainObject.Predmet.ProtustrankaFormatedWithAdressOIB>
    <izvorni_sadrzaj> BIZ RAZVOJ PROJEKATA d.o.o., OIB 62234929836, Radnička cesta 80, 10000 Zagreb</izvorni_sadrzaj>
    <derivirana_varijabla naziv="DomainObject.Predmet.ProtustrankaFormatedWithAdressOIB_1"> BIZ RAZVOJ PROJEKATA d.o.o., OIB 62234929836, Radnička cesta 80, 10000 Zagreb</derivirana_varijabla>
  </DomainObject.Predmet.ProtustrankaFormatedWithAdressOIB>
  <DomainObject.Predmet.ProtustrankaWithAdress>
    <izvorni_sadrzaj>BIZ RAZVOJ PROJEKATA d.o.o. Radnička cesta 80, 10000 Zagreb</izvorni_sadrzaj>
    <derivirana_varijabla naziv="DomainObject.Predmet.ProtustrankaWithAdress_1">BIZ RAZVOJ PROJEKATA d.o.o. Radnička cesta 80, 10000 Zagreb</derivirana_varijabla>
  </DomainObject.Predmet.ProtustrankaWithAdress>
  <DomainObject.Predmet.ProtustrankaWithAdressOIB>
    <izvorni_sadrzaj>BIZ RAZVOJ PROJEKATA d.o.o., OIB 62234929836, Radnička cesta 80, 10000 Zagreb</izvorni_sadrzaj>
    <derivirana_varijabla naziv="DomainObject.Predmet.ProtustrankaWithAdressOIB_1">BIZ RAZVOJ PROJEKATA d.o.o., OIB 62234929836, Radnička cesta 80, 10000 Zagreb</derivirana_varijabla>
  </DomainObject.Predmet.ProtustrankaWithAdressOIB>
  <DomainObject.Predmet.ProtustrankaNazivFormated>
    <izvorni_sadrzaj>BIZ RAZVOJ PROJEKATA d.o.o.</izvorni_sadrzaj>
    <derivirana_varijabla naziv="DomainObject.Predmet.ProtustrankaNazivFormated_1">BIZ RAZVOJ PROJEKATA d.o.o.</derivirana_varijabla>
  </DomainObject.Predmet.ProtustrankaNazivFormated>
  <DomainObject.Predmet.ProtustrankaNazivFormatedOIB>
    <izvorni_sadrzaj>BIZ RAZVOJ PROJEKATA d.o.o., OIB 62234929836</izvorni_sadrzaj>
    <derivirana_varijabla naziv="DomainObject.Predmet.ProtustrankaNazivFormatedOIB_1">BIZ RAZVOJ PROJEKATA d.o.o., OIB 62234929836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 RAZVOJ PROJEKATA d.o.o.</item>
    </izvorni_sadrzaj>
    <derivirana_varijabla naziv="DomainObject.Predmet.ProtuStrankaListFormated_1">
      <item>BIZ RAZVOJ PROJEKATA d.o.o.</item>
    </derivirana_varijabla>
  </DomainObject.Predmet.ProtuStrankaListFormated>
  <DomainObject.Predmet.ProtuStrankaListFormatedOIB>
    <izvorni_sadrzaj>
      <item>BIZ RAZVOJ PROJEKATA d.o.o., OIB 62234929836</item>
    </izvorni_sadrzaj>
    <derivirana_varijabla naziv="DomainObject.Predmet.ProtuStrankaListFormatedOIB_1">
      <item>BIZ RAZVOJ PROJEKATA d.o.o., OIB 62234929836</item>
    </derivirana_varijabla>
  </DomainObject.Predmet.ProtuStrankaListFormatedOIB>
  <DomainObject.Predmet.ProtuStrankaListFormatedWithAdress>
    <izvorni_sadrzaj>
      <item>BIZ RAZVOJ PROJEKATA d.o.o., Radnička cesta 80, 10000 Zagreb</item>
    </izvorni_sadrzaj>
    <derivirana_varijabla naziv="DomainObject.Predmet.ProtuStrankaListFormatedWithAdress_1">
      <item>BIZ RAZVOJ PROJEKATA d.o.o., Radnička cesta 80, 10000 Zagreb</item>
    </derivirana_varijabla>
  </DomainObject.Predmet.ProtuStrankaListFormatedWithAdress>
  <DomainObject.Predmet.ProtuStrankaListFormatedWithAdressOIB>
    <izvorni_sadrzaj>
      <item>BIZ RAZVOJ PROJEKATA d.o.o., OIB 62234929836, Radnička cesta 80, 10000 Zagreb</item>
    </izvorni_sadrzaj>
    <derivirana_varijabla naziv="DomainObject.Predmet.ProtuStrankaListFormatedWithAdressOIB_1">
      <item>BIZ RAZVOJ PROJEKATA d.o.o., OIB 62234929836, Radnička cesta 80, 10000 Zagreb</item>
    </derivirana_varijabla>
  </DomainObject.Predmet.ProtuStrankaListFormatedWithAdressOIB>
  <DomainObject.Predmet.ProtuStrankaListNazivFormated>
    <izvorni_sadrzaj>
      <item>BIZ RAZVOJ PROJEKATA d.o.o.</item>
    </izvorni_sadrzaj>
    <derivirana_varijabla naziv="DomainObject.Predmet.ProtuStrankaListNazivFormated_1">
      <item>BIZ RAZVOJ PROJEKATA d.o.o.</item>
    </derivirana_varijabla>
  </DomainObject.Predmet.ProtuStrankaListNazivFormated>
  <DomainObject.Predmet.ProtuStrankaListNazivFormatedOIB>
    <izvorni_sadrzaj>
      <item>BIZ RAZVOJ PROJEKATA d.o.o., OIB 62234929836</item>
    </izvorni_sadrzaj>
    <derivirana_varijabla naziv="DomainObject.Predmet.ProtuStrankaListNazivFormatedOIB_1">
      <item>BIZ RAZVOJ PROJEKATA d.o.o., OIB 62234929836</item>
    </derivirana_varijabla>
  </DomainObject.Predmet.ProtuStrankaListNazivFormatedOIB>
  <DomainObject.Predmet.OstaliListFormated>
    <izvorni_sadrzaj>
      <item>ALBERT BERISHA</item>
      <item>SANJA MILIČEVIĆ</item>
    </izvorni_sadrzaj>
    <derivirana_varijabla naziv="DomainObject.Predmet.OstaliListFormated_1">
      <item>ALBERT BERISHA</item>
      <item>SANJA MILIČEVIĆ</item>
    </derivirana_varijabla>
  </DomainObject.Predmet.OstaliListFormated>
  <DomainObject.Predmet.OstaliListFormatedOIB>
    <izvorni_sadrzaj>
      <item>ALBERT BERISHA, OIB 80354474681</item>
      <item>SANJA MILIČEVIĆ</item>
    </izvorni_sadrzaj>
    <derivirana_varijabla naziv="DomainObject.Predmet.OstaliListFormatedOIB_1">
      <item>ALBERT BERISHA, OIB 80354474681</item>
      <item>SANJA MILIČEVIĆ</item>
    </derivirana_varijabla>
  </DomainObject.Predmet.OstaliListFormatedOIB>
  <DomainObject.Predmet.OstaliListFormatedWithAdress>
    <izvorni_sadrzaj>
      <item>ALBERT BERISHA, Paška 14, 10000 Zagreb</item>
      <item>SANJA MILIČEVIĆ, ŠIROKA ULICA 12, 23000 Zadar</item>
    </izvorni_sadrzaj>
    <derivirana_varijabla naziv="DomainObject.Predmet.OstaliListFormatedWithAdress_1">
      <item>ALBERT BERISHA, Paška 14, 10000 Zagreb</item>
      <item>SANJA MILIČEVIĆ, ŠIROKA ULICA 12, 23000 Zadar</item>
    </derivirana_varijabla>
  </DomainObject.Predmet.OstaliListFormatedWithAdress>
  <DomainObject.Predmet.OstaliListFormatedWithAdressOIB>
    <izvorni_sadrzaj>
      <item>ALBERT BERISHA, OIB 80354474681, Paška 14, 10000 Zagreb</item>
      <item>SANJA MILIČEVIĆ, ŠIROKA ULICA 12, 23000 Zadar</item>
    </izvorni_sadrzaj>
    <derivirana_varijabla naziv="DomainObject.Predmet.OstaliListFormatedWithAdressOIB_1">
      <item>ALBERT BERISHA, OIB 80354474681, Paška 14, 10000 Zagreb</item>
      <item>SANJA MILIČEVIĆ, ŠIROKA ULICA 12, 23000 Zadar</item>
    </derivirana_varijabla>
  </DomainObject.Predmet.OstaliListFormatedWithAdressOIB>
  <DomainObject.Predmet.OstaliListNazivFormated>
    <izvorni_sadrzaj>
      <item>ALBERT BERISHA</item>
      <item>SANJA MILIČEVIĆ</item>
    </izvorni_sadrzaj>
    <derivirana_varijabla naziv="DomainObject.Predmet.OstaliListNazivFormated_1">
      <item>ALBERT BERISHA</item>
      <item>SANJA MILIČEVIĆ</item>
    </derivirana_varijabla>
  </DomainObject.Predmet.OstaliListNazivFormated>
  <DomainObject.Predmet.OstaliListNazivFormatedOIB>
    <izvorni_sadrzaj>
      <item>ALBERT BERISHA, OIB 80354474681</item>
      <item>SANJA MILIČEVIĆ</item>
    </izvorni_sadrzaj>
    <derivirana_varijabla naziv="DomainObject.Predmet.OstaliListNazivFormatedOIB_1">
      <item>ALBERT BERISHA, OIB 80354474681</item>
      <item>SANJA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 RAZVOJ PROJEKATA d.o.o.</izvorni_sadrzaj>
    <derivirana_varijabla naziv="DomainObject.Predmet.ProtustrankaIDrugi_1">BIZ RAZVOJ PROJEKATA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 RAZVOJ PROJEKATA d.o.o., OIB 62234929836, Radnička cesta 80, 10000 Zagreb</izvorni_sadrzaj>
    <derivirana_varijabla naziv="DomainObject.Predmet.ProtustrankaIDrugiAdressOIB_1">BIZ RAZVOJ PROJEKATA d.o.o., OIB 62234929836,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St-2751/2015-8</izvorni_sadrzaj>
    <derivirana_varijabla naziv="DomainObject.Predmet.OdlukaRjesenje.Oznaka_1">St-2751/2015-8</derivirana_varijabla>
  </DomainObject.Predmet.OdlukaRjesenje.Oznaka>
  <DomainObject.Predmet.SudioniciListNaziv>
    <izvorni_sadrzaj>
      <item>BIZ RAZVOJ PROJEKATA d.o.o.</item>
      <item>FINA Regionalni centar Zagreb</item>
      <item>ALBERT BERISHA</item>
      <item>SANJA MILIČEVIĆ</item>
    </izvorni_sadrzaj>
    <derivirana_varijabla naziv="DomainObject.Predmet.SudioniciListNaziv_1">
      <item>BIZ RAZVOJ PROJEKATA d.o.o.</item>
      <item>FINA Regionalni centar Zagreb</item>
      <item>ALBERT BERISHA</item>
      <item>SANJA MILIČEVIĆ</item>
    </derivirana_varijabla>
  </DomainObject.Predmet.SudioniciListNaziv>
  <DomainObject.Predmet.SudioniciListAdressOIB>
    <izvorni_sadrzaj>
      <item>BIZ RAZVOJ PROJEKATA d.o.o., OIB 62234929836, Radnička cesta 80,10000 Zagreb</item>
      <item>FINA Regionalni centar Zagreb, OIB 85821130368, Trg svibanjskih žrtava 1995. 1,10000 Zagreb</item>
      <item>ALBERT BERISHA, OIB 80354474681, Paška 14,10000 Zagreb</item>
      <item>SANJA MILIČEVIĆ, ŠIROKA ULICA 12,23000 Zadar</item>
    </izvorni_sadrzaj>
    <derivirana_varijabla naziv="DomainObject.Predmet.SudioniciListAdressOIB_1">
      <item>BIZ RAZVOJ PROJEKATA d.o.o., OIB 62234929836, Radnička cesta 80,10000 Zagreb</item>
      <item>FINA Regionalni centar Zagreb, OIB 85821130368, Trg svibanjskih žrtava 1995. 1,10000 Zagreb</item>
      <item>ALBERT BERISHA, OIB 80354474681, Paška 14,10000 Zagreb</item>
      <item>SANJA MILIČEVIĆ,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62234929836</item>
      <item>, OIB 85821130368</item>
      <item>, OIB 80354474681</item>
      <item>, OIB null</item>
    </izvorni_sadrzaj>
    <derivirana_varijabla naziv="DomainObject.Predmet.SudioniciListNazivOIB_1">
      <item>, OIB 62234929836</item>
      <item>, OIB 85821130368</item>
      <item>, OIB 80354474681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959</properties:Words>
  <properties:Characters>5042</properties:Characters>
  <properties:Lines>119</properties:Lines>
  <properties:Paragraphs>37</properties:Paragraphs>
  <properties:TotalTime>375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Valentina Gabud</cp:lastModifiedBy>
  <cp:lastPrinted>2018-10-03T13:19:00Z</cp:lastPrinted>
  <dcterms:modified xmlns:xsi="http://www.w3.org/2001/XMLSchema-instance" xsi:type="dcterms:W3CDTF">2018-10-03T13:19:00Z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(5. Rješenje_ NASTAVAK I poziv_vjerovnicima_prijaviti_tražbine_čl.133.st.5.i_6.SZ-.docx)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