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CF7B33" w:rsidR="00CF7B33" w:rsidTr="009D2EA9">
        <w:tc>
          <w:tcPr>
            <w:tcW w:w="2985" w:type="dxa"/>
            <w:shd w:val="clear" w:color="auto" w:fill="auto"/>
          </w:tcPr>
          <w:p w:rsidRPr="00CF7B33" w:rsidR="00CF7B33" w:rsidP="00CF7B33" w:rsidRDefault="00CF7B33">
            <w:pPr>
              <w:widowControl w:val="false"/>
              <w:jc w:val="center"/>
              <w:rPr>
                <w:snapToGrid w:val="false"/>
                <w:szCs w:val="20"/>
                <w:lang w:val="en-US" w:eastAsia="en-US"/>
              </w:rPr>
            </w:pPr>
            <w:bookmarkStart w:name="_GoBack" w:id="0"/>
            <w:bookmarkEnd w:id="0"/>
            <w:r w:rsidRPr="00CF7B33">
              <w:rPr>
                <w:noProof/>
                <w:snapToGrid w:val="false"/>
                <w:szCs w:val="20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9A5B8A" w:rsidR="00CF7B33" w:rsidP="00CF7B33" w:rsidRDefault="00CF7B33">
            <w:pPr>
              <w:widowControl w:val="false"/>
              <w:jc w:val="center"/>
              <w:rPr>
                <w:snapToGrid w:val="false"/>
                <w:szCs w:val="20"/>
                <w:lang w:val="it-IT" w:eastAsia="en-US"/>
              </w:rPr>
            </w:pPr>
            <w:r w:rsidRPr="009A5B8A">
              <w:rPr>
                <w:snapToGrid w:val="false"/>
                <w:szCs w:val="20"/>
                <w:lang w:val="it-IT" w:eastAsia="en-US"/>
              </w:rPr>
              <w:t>Republika Hrvatska</w:t>
            </w:r>
          </w:p>
          <w:p w:rsidRPr="009A5B8A" w:rsidR="00CF7B33" w:rsidP="00CF7B33" w:rsidRDefault="00CF7B33">
            <w:pPr>
              <w:widowControl w:val="false"/>
              <w:jc w:val="center"/>
              <w:rPr>
                <w:snapToGrid w:val="false"/>
                <w:szCs w:val="20"/>
                <w:lang w:val="it-IT" w:eastAsia="en-US"/>
              </w:rPr>
            </w:pPr>
            <w:r w:rsidRPr="009A5B8A">
              <w:rPr>
                <w:snapToGrid w:val="false"/>
                <w:szCs w:val="20"/>
                <w:lang w:val="it-IT" w:eastAsia="en-US"/>
              </w:rPr>
              <w:t>Trgovački sud u Varaždinu</w:t>
            </w:r>
          </w:p>
          <w:p w:rsidRPr="00CF7B33" w:rsidR="00CF7B33" w:rsidP="00CF7B33" w:rsidRDefault="00CF7B33">
            <w:pPr>
              <w:widowControl w:val="false"/>
              <w:jc w:val="center"/>
              <w:rPr>
                <w:snapToGrid w:val="false"/>
                <w:szCs w:val="20"/>
                <w:lang w:val="en-US" w:eastAsia="en-US"/>
              </w:rPr>
            </w:pPr>
            <w:r w:rsidRPr="00CF7B33">
              <w:rPr>
                <w:snapToGrid w:val="false"/>
                <w:szCs w:val="20"/>
                <w:lang w:val="en-US" w:eastAsia="en-US"/>
              </w:rPr>
              <w:t>Varaždin, Braće Radić 2</w:t>
            </w:r>
          </w:p>
        </w:tc>
      </w:tr>
    </w:tbl>
    <w:p w:rsidRPr="00CF7B33" w:rsidR="00CF7B33" w:rsidP="00CF7B33" w:rsidRDefault="00CF7B33" w14:paraId="00bfa04" w14:textId="00bfa04">
      <w:pPr>
        <w:widowControl w:val="false"/>
        <w:jc w:val="right"/>
        <w15:collapsed w:val="false"/>
        <w:rPr>
          <w:snapToGrid w:val="false"/>
          <w:sz w:val="12"/>
          <w:szCs w:val="20"/>
          <w:lang w:val="en-US" w:eastAsia="en-US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CF7B33" w:rsidR="00CF7B33" w:rsidTr="009D2EA9">
        <w:trPr>
          <w:jc w:val="right"/>
        </w:trPr>
        <w:tc>
          <w:tcPr>
            <w:tcW w:w="4320" w:type="dxa"/>
          </w:tcPr>
          <w:p w:rsidRPr="00CF7B33" w:rsidR="00CF7B33" w:rsidP="00655A9C" w:rsidRDefault="0019140C">
            <w:pPr>
              <w:jc w:val="right"/>
            </w:pPr>
            <w:r>
              <w:t>Poslovni broj: 5 St-</w:t>
            </w:r>
            <w:r w:rsidR="00655A9C">
              <w:t>232/2019-4</w:t>
            </w:r>
            <w:r w:rsidRPr="00CF7B33" w:rsidR="00CF7B33">
              <w:t xml:space="preserve"> </w:t>
            </w:r>
          </w:p>
        </w:tc>
      </w:tr>
    </w:tbl>
    <w:p w:rsidR="00CF7B33" w:rsidP="00637444" w:rsidRDefault="00CF7B33">
      <w:pPr>
        <w:jc w:val="both"/>
        <w:rPr>
          <w:snapToGrid w:val="false"/>
          <w:szCs w:val="20"/>
          <w:lang w:val="en-US" w:eastAsia="en-US"/>
        </w:rPr>
      </w:pPr>
    </w:p>
    <w:p w:rsidR="00CF7B33" w:rsidP="00637444" w:rsidRDefault="00CF7B33">
      <w:pPr>
        <w:jc w:val="both"/>
        <w:rPr>
          <w:snapToGrid w:val="false"/>
          <w:szCs w:val="20"/>
          <w:lang w:val="en-US" w:eastAsia="en-US"/>
        </w:rPr>
      </w:pPr>
    </w:p>
    <w:p w:rsidR="00CB6C18" w:rsidP="00D85FBA" w:rsidRDefault="0081351D">
      <w:pPr>
        <w:jc w:val="both"/>
      </w:pPr>
      <w:r>
        <w:tab/>
      </w:r>
      <w:r w:rsidR="00637444">
        <w:t>Trgovački sud u Varaždinu</w:t>
      </w:r>
      <w:r w:rsidR="00CF7B33">
        <w:t>,</w:t>
      </w:r>
      <w:r w:rsidR="00637444">
        <w:t xml:space="preserve">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</w:t>
      </w:r>
      <w:r w:rsidR="0019056F">
        <w:t>, OIB: 85821130368,</w:t>
      </w:r>
      <w:r w:rsidRPr="0081351D">
        <w:t xml:space="preserve"> Regionalni centar Zagreb, Podružnica Varaždin, Augusta Cesarca 2, Varaždin</w:t>
      </w:r>
      <w:r w:rsidRPr="0081351D" w:rsidR="00637444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655A9C">
        <w:t xml:space="preserve"> STARS d.o.o., Glavna 17, Macinec, OIB: 28063072833</w:t>
      </w:r>
      <w:r w:rsidR="009A5B8A">
        <w:t xml:space="preserve">, </w:t>
      </w:r>
      <w:r w:rsidR="00CF3517">
        <w:t>28</w:t>
      </w:r>
      <w:r w:rsidR="007A7CF4">
        <w:t>. kolovoza</w:t>
      </w:r>
      <w:r w:rsidR="009A5B8A">
        <w:t xml:space="preserve"> 2019</w:t>
      </w:r>
      <w:r w:rsidR="00CF7B33">
        <w:t>.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Pr="00CB6C18" w:rsidR="00CB6C18">
        <w:t xml:space="preserve"> </w:t>
      </w:r>
      <w:r w:rsidR="00CB6C18">
        <w:t>Stečajnog zakona („Narodne novine“ 71/</w:t>
      </w:r>
      <w:r w:rsidR="004D2A4A">
        <w:t>20</w:t>
      </w:r>
      <w:r w:rsidR="00CB6C18">
        <w:t>15</w:t>
      </w:r>
      <w:r w:rsidR="008415BE">
        <w:t xml:space="preserve"> i 104/17</w:t>
      </w:r>
      <w:r w:rsidR="00CB6C18">
        <w:t>, u daljnjem tekstu SZ) objavljuje sljedeći</w:t>
      </w:r>
    </w:p>
    <w:p w:rsidR="007367BB" w:rsidP="00D85FBA" w:rsidRDefault="007367BB">
      <w:pPr>
        <w:jc w:val="both"/>
      </w:pPr>
    </w:p>
    <w:p w:rsidR="00CB6C18" w:rsidP="00CB6C18" w:rsidRDefault="00CB6C18">
      <w:pPr>
        <w:jc w:val="center"/>
      </w:pPr>
      <w:r>
        <w:t>OGLAS</w:t>
      </w:r>
    </w:p>
    <w:p w:rsidR="00D60907" w:rsidRDefault="00D60907"/>
    <w:p w:rsidR="00CB6C18" w:rsidP="00D60907" w:rsidRDefault="00D60907">
      <w:pPr>
        <w:jc w:val="both"/>
      </w:pPr>
      <w:r>
        <w:t>I/</w:t>
      </w:r>
      <w:r>
        <w:tab/>
      </w:r>
      <w:r w:rsidR="00CB6C18">
        <w:t xml:space="preserve">Utvrđuje se da ukupni </w:t>
      </w:r>
      <w:r w:rsidR="00286FCE">
        <w:t>iznos evidentiranog duga dužnika</w:t>
      </w:r>
      <w:r w:rsidR="00655A9C">
        <w:t xml:space="preserve"> STARS d.o.o., Glavna 17, Macinec, OIB: 28063072833</w:t>
      </w:r>
      <w:r w:rsidR="00740000">
        <w:t xml:space="preserve">, </w:t>
      </w:r>
      <w:r w:rsidR="00CB6C18">
        <w:t xml:space="preserve">iznosi </w:t>
      </w:r>
      <w:r w:rsidR="00655A9C">
        <w:t>16.282,60</w:t>
      </w:r>
      <w:r w:rsidR="00CF3517">
        <w:t xml:space="preserve"> </w:t>
      </w:r>
      <w:r w:rsidR="00CB6C18">
        <w:t>kn.</w:t>
      </w:r>
    </w:p>
    <w:p w:rsidR="00CB6C18" w:rsidP="00D60907" w:rsidRDefault="00CB6C18">
      <w:pPr>
        <w:jc w:val="both"/>
      </w:pPr>
    </w:p>
    <w:p w:rsidRPr="00D85FBA" w:rsidR="00D85FBA" w:rsidP="00D60907" w:rsidRDefault="00CB6C18">
      <w:pPr>
        <w:jc w:val="both"/>
        <w:rPr>
          <w:rFonts w:eastAsia="Calibri"/>
        </w:rPr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>oziva</w:t>
      </w:r>
      <w:r w:rsidR="00776F48">
        <w:t xml:space="preserve"> se direktor</w:t>
      </w:r>
      <w:r w:rsidR="009B6C00">
        <w:t xml:space="preserve"> dužnika</w:t>
      </w:r>
      <w:r w:rsidR="00655A9C">
        <w:t xml:space="preserve"> Mihael Posavec, Glavna ulica 17, Macinec, OIB: 25693585052</w:t>
      </w:r>
      <w:r w:rsidR="008415BE">
        <w:t>,</w:t>
      </w:r>
      <w:r w:rsidR="00D85FBA"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</w:t>
      </w:r>
      <w:r w:rsidR="00AE50E3">
        <w:t>d dana objave ovog oglasa na e-O</w:t>
      </w:r>
      <w:r w:rsidR="005E111A">
        <w:t>glasnoj ploči suda</w:t>
      </w:r>
      <w:r w:rsidR="009A5B8A">
        <w:t xml:space="preserve"> podnese</w:t>
      </w:r>
      <w:r w:rsidR="002A0EDB">
        <w:t xml:space="preserve"> </w:t>
      </w:r>
      <w:r w:rsidR="00D60907">
        <w:t>ovome sudu,</w:t>
      </w:r>
      <w:r w:rsidR="001159F0">
        <w:t xml:space="preserve"> </w:t>
      </w:r>
      <w:r w:rsidR="00D60907">
        <w:t xml:space="preserve">pozivom na gornji broj spisa, javnobilježnički </w:t>
      </w:r>
      <w:r w:rsidRPr="009D0EE1" w:rsidR="00D85FBA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eastAsia="zh-CN" w:bidi="hi-IN"/>
        </w:rPr>
        <w:t xml:space="preserve"> </w:t>
      </w:r>
      <w:r w:rsidRPr="009D0EE1" w:rsidR="00D85FBA">
        <w:rPr>
          <w:rFonts w:eastAsia="Calibri"/>
        </w:rPr>
        <w:t>sa podacima propisanom čl. 17. Stečajnog zakona, o tome da li je dužnik vlasnik nekretnina i pokretnina, da li ima kakve novčane tražbine prema svojim dužnicima, da li ima kakvih prava koja čine imovinu dužnika, te koje su obveze duž</w:t>
      </w:r>
      <w:r w:rsidR="00D85FBA">
        <w:rPr>
          <w:rFonts w:eastAsia="Calibri"/>
        </w:rPr>
        <w:t>nika unesene u poslovne knjige.</w:t>
      </w:r>
    </w:p>
    <w:p w:rsidR="00D60907" w:rsidP="00D60907" w:rsidRDefault="00D60907">
      <w:pPr>
        <w:jc w:val="both"/>
      </w:pPr>
    </w:p>
    <w:p w:rsidRPr="006A424F" w:rsidR="00CB6C18" w:rsidP="00CB6C18" w:rsidRDefault="00D60907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776F48">
        <w:t>direktor</w:t>
      </w:r>
      <w:r w:rsidR="00FE715E">
        <w:t xml:space="preserve">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Pr="00CB6C18" w:rsidR="0081351D">
        <w:t xml:space="preserve"> </w:t>
      </w:r>
      <w:r w:rsidRPr="006A424F" w:rsidR="0081351D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Pr="006A424F" w:rsidR="0081351D">
        <w:t xml:space="preserve"> te čl. </w:t>
      </w:r>
      <w:r w:rsidR="0081351D">
        <w:t>286</w:t>
      </w:r>
      <w:r w:rsidRPr="006A424F" w:rsidR="0081351D">
        <w:t xml:space="preserve">. do </w:t>
      </w:r>
      <w:r w:rsidR="0081351D">
        <w:t>292</w:t>
      </w:r>
      <w:r w:rsidRPr="006A424F" w:rsidR="0081351D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Pr="005E111A" w:rsidR="005E111A">
        <w:t xml:space="preserve"> </w:t>
      </w:r>
      <w:r w:rsidR="005E111A">
        <w:t>od dana objave ov</w:t>
      </w:r>
      <w:r w:rsidR="00AE50E3">
        <w:t>og oglasa na e-O</w:t>
      </w:r>
      <w:r w:rsidR="005E111A">
        <w:t>glasnoj ploči suda</w:t>
      </w:r>
      <w:r w:rsidR="002A0EDB">
        <w:t xml:space="preserve"> ne podnes</w:t>
      </w:r>
      <w:r w:rsidR="009A5B8A">
        <w:t>e</w:t>
      </w:r>
      <w:r w:rsidR="00D85FBA">
        <w:t xml:space="preserve"> javnobilježnički </w:t>
      </w:r>
      <w:r w:rsidRPr="009D0EE1" w:rsidR="00D85FBA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eastAsia="zh-CN" w:bidi="hi-IN"/>
        </w:rPr>
        <w:t xml:space="preserve"> </w:t>
      </w:r>
      <w:r w:rsidRPr="009D0EE1" w:rsidR="00D85FBA">
        <w:rPr>
          <w:rFonts w:eastAsia="Calibri"/>
        </w:rPr>
        <w:t>sa podacima propisanom čl. 17. Stečajnog zakona</w:t>
      </w:r>
      <w:r w:rsidR="00D85FBA">
        <w:t xml:space="preserve">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="00D60907" w:rsidRDefault="00D60907"/>
    <w:p w:rsidRPr="00421691" w:rsidR="00D60907" w:rsidP="00D60907" w:rsidRDefault="00D60907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AE50E3">
        <w:t xml:space="preserve"> oglasa na e-O</w:t>
      </w:r>
      <w:r w:rsidR="0081351D">
        <w:t xml:space="preserve">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="00D60907" w:rsidP="00D60907" w:rsidRDefault="00D60907">
      <w:pPr>
        <w:jc w:val="both"/>
        <w:rPr>
          <w:color w:val="000000"/>
        </w:rPr>
      </w:pPr>
      <w:r w:rsidRPr="00421691">
        <w:tab/>
      </w:r>
    </w:p>
    <w:p w:rsidR="00D85FBA" w:rsidP="00DC6991" w:rsidRDefault="00CB6C18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Pr="0081351D" w:rsidR="0081351D">
        <w:t xml:space="preserve"> </w:t>
      </w:r>
      <w:r w:rsidRPr="006A424F" w:rsidR="0081351D">
        <w:t xml:space="preserve">smatrat će se da je </w:t>
      </w:r>
      <w:r w:rsidR="0081351D">
        <w:t>dužnik</w:t>
      </w:r>
      <w:r w:rsidRPr="006A424F" w:rsidR="0081351D">
        <w:t xml:space="preserve"> nesposob</w:t>
      </w:r>
      <w:r w:rsidR="0081351D">
        <w:t>an</w:t>
      </w:r>
      <w:r w:rsidRPr="006A424F" w:rsidR="0081351D">
        <w:t xml:space="preserve"> za plaćanje.</w:t>
      </w:r>
      <w:r w:rsidRPr="00CB6C18">
        <w:t xml:space="preserve"> a</w:t>
      </w:r>
      <w:r w:rsidRPr="006A424F" w:rsidR="00D60907">
        <w:t>ko ni jedan vjerovnik u roku od 45 dana od objave oglasa ovog poziva ne predlo</w:t>
      </w:r>
      <w:r w:rsidR="00AF154A">
        <w:t>ži otvaranje stečajnog postupka.</w:t>
      </w:r>
      <w:r w:rsidRPr="006A424F" w:rsidR="00D60907">
        <w:t xml:space="preserve"> U tom slučaju sud će po službenoj dužnosti donijeti rješenje o otvaranju i zaključenju stečajnog postupka </w:t>
      </w:r>
      <w:r w:rsidRPr="006A424F" w:rsidR="0081351D">
        <w:t xml:space="preserve">uz primjenu odredbi čl. </w:t>
      </w:r>
      <w:r w:rsidR="00AF154A">
        <w:t>132. i 133</w:t>
      </w:r>
      <w:r w:rsidRPr="006A424F" w:rsidR="0081351D">
        <w:t xml:space="preserve">. te čl. </w:t>
      </w:r>
      <w:r w:rsidR="0081351D">
        <w:t>286</w:t>
      </w:r>
      <w:r w:rsidRPr="006A424F" w:rsidR="0081351D">
        <w:t xml:space="preserve">. do </w:t>
      </w:r>
      <w:r w:rsidR="0081351D">
        <w:t>292</w:t>
      </w:r>
      <w:r w:rsidRPr="006A424F" w:rsidR="0081351D">
        <w:t xml:space="preserve">. </w:t>
      </w:r>
      <w:r w:rsidR="0081351D">
        <w:t>SZ-a na odgovarajući način.</w:t>
      </w:r>
    </w:p>
    <w:p w:rsidR="004F5BC7" w:rsidP="00DC6991" w:rsidRDefault="004F5BC7">
      <w:pPr>
        <w:jc w:val="both"/>
      </w:pPr>
    </w:p>
    <w:p w:rsidRPr="001F5BF6" w:rsidR="001F5BF6" w:rsidP="001F5BF6" w:rsidRDefault="0081351D">
      <w:pPr>
        <w:jc w:val="center"/>
      </w:pPr>
      <w:r>
        <w:t>U Varaždinu</w:t>
      </w:r>
      <w:r w:rsidR="002B1115">
        <w:t>,</w:t>
      </w:r>
      <w:r>
        <w:t xml:space="preserve"> </w:t>
      </w:r>
      <w:r w:rsidR="00CF3517">
        <w:t>28</w:t>
      </w:r>
      <w:r w:rsidR="007A7CF4">
        <w:t>. kolovoza</w:t>
      </w:r>
      <w:r w:rsidR="009A5B8A">
        <w:t xml:space="preserve"> 2019</w:t>
      </w:r>
      <w:r>
        <w:t>.</w:t>
      </w:r>
    </w:p>
    <w:p w:rsidRPr="00102896" w:rsidR="001F5BF6" w:rsidP="001F5BF6" w:rsidRDefault="00313A40">
      <w:pPr>
        <w:ind w:left="4248"/>
        <w:jc w:val="center"/>
      </w:pPr>
      <w:r>
        <w:t>Sudac</w:t>
      </w:r>
    </w:p>
    <w:p w:rsidR="001F5BF6" w:rsidP="001F5BF6" w:rsidRDefault="001F5BF6">
      <w:pPr>
        <w:ind w:left="4248"/>
        <w:jc w:val="center"/>
      </w:pPr>
    </w:p>
    <w:p w:rsidRPr="00102896" w:rsidR="0019140C" w:rsidP="001F5BF6" w:rsidRDefault="0019140C">
      <w:pPr>
        <w:ind w:left="4248"/>
        <w:jc w:val="center"/>
      </w:pPr>
    </w:p>
    <w:p w:rsidRPr="00102896" w:rsidR="001F5BF6" w:rsidP="0019140C" w:rsidRDefault="001F5BF6">
      <w:pPr>
        <w:ind w:left="4248"/>
        <w:jc w:val="center"/>
      </w:pPr>
      <w:r w:rsidRPr="00102896">
        <w:t>Ksenija Flack-Makitan</w:t>
      </w:r>
    </w:p>
    <w:p w:rsidR="001159F0" w:rsidP="00F949CB" w:rsidRDefault="001159F0"/>
    <w:sectPr w:rsidR="001159F0" w:rsidSect="00740000">
      <w:headerReference w:type="even" r:id="rId11"/>
      <w:headerReference w:type="default" r:id="rId12"/>
      <w:pgSz w:w="11906" w:h="16838"/>
      <w:pgMar w:top="1417" w:right="1558" w:bottom="14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D0D42" w:rsidRDefault="000D0D42">
      <w:r>
        <w:separator/>
      </w:r>
    </w:p>
  </w:endnote>
  <w:endnote w:type="continuationSeparator" w:id="0">
    <w:p w:rsidR="000D0D42" w:rsidRDefault="000D0D4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D0D42" w:rsidRDefault="000D0D42">
      <w:r>
        <w:separator/>
      </w:r>
    </w:p>
  </w:footnote>
  <w:footnote w:type="continuationSeparator" w:id="0">
    <w:p w:rsidR="000D0D42" w:rsidRDefault="000D0D4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20F99" w:rsidP="0047710E" w:rsidRDefault="00420F9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20F99" w:rsidRDefault="00420F9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20F99" w:rsidP="0047710E" w:rsidRDefault="00420F9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6FCE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CF7EB7" w:rsidP="00CF7EB7" w:rsidRDefault="00CF7EB7">
    <w:pPr>
      <w:jc w:val="right"/>
    </w:pPr>
    <w:r>
      <w:t>Poslovni broj: 9 St-</w:t>
    </w:r>
    <w:r w:rsidR="00FA2088">
      <w:t>282</w:t>
    </w:r>
    <w:r>
      <w:t>/14-3</w:t>
    </w:r>
  </w:p>
  <w:p w:rsidRPr="00CF7EB7" w:rsidR="00420F99" w:rsidP="00CF7EB7" w:rsidRDefault="00420F99">
    <w:pPr>
      <w:pStyle w:val="Zaglavlje"/>
      <w:jc w:val="right"/>
      <w:rPr>
        <w:b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E92FC5"/>
    <w:multiLevelType w:val="hybridMultilevel"/>
    <w:tmpl w:val="F7C614E8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444"/>
    <w:rsid w:val="0000533F"/>
    <w:rsid w:val="00005B2A"/>
    <w:rsid w:val="00014AF8"/>
    <w:rsid w:val="00035D03"/>
    <w:rsid w:val="00067BAE"/>
    <w:rsid w:val="00075CAF"/>
    <w:rsid w:val="0009315E"/>
    <w:rsid w:val="000C00E4"/>
    <w:rsid w:val="000C201A"/>
    <w:rsid w:val="000C22F8"/>
    <w:rsid w:val="000D0D42"/>
    <w:rsid w:val="000D3AEC"/>
    <w:rsid w:val="000D41E5"/>
    <w:rsid w:val="000E1119"/>
    <w:rsid w:val="000E51F0"/>
    <w:rsid w:val="000E597F"/>
    <w:rsid w:val="000F0403"/>
    <w:rsid w:val="0010211E"/>
    <w:rsid w:val="00106C14"/>
    <w:rsid w:val="0011336F"/>
    <w:rsid w:val="00113E7E"/>
    <w:rsid w:val="001159F0"/>
    <w:rsid w:val="00121DEA"/>
    <w:rsid w:val="00125406"/>
    <w:rsid w:val="00152BA7"/>
    <w:rsid w:val="00173FC2"/>
    <w:rsid w:val="0019056F"/>
    <w:rsid w:val="0019140C"/>
    <w:rsid w:val="001A3EA5"/>
    <w:rsid w:val="001A7A7A"/>
    <w:rsid w:val="001B2513"/>
    <w:rsid w:val="001B72D6"/>
    <w:rsid w:val="001C18C0"/>
    <w:rsid w:val="001E3957"/>
    <w:rsid w:val="001E6833"/>
    <w:rsid w:val="001F549C"/>
    <w:rsid w:val="001F5BF6"/>
    <w:rsid w:val="002009E7"/>
    <w:rsid w:val="002055B4"/>
    <w:rsid w:val="002260EF"/>
    <w:rsid w:val="002500E3"/>
    <w:rsid w:val="002522AD"/>
    <w:rsid w:val="00274464"/>
    <w:rsid w:val="002778B1"/>
    <w:rsid w:val="00286FCE"/>
    <w:rsid w:val="00290391"/>
    <w:rsid w:val="00297471"/>
    <w:rsid w:val="002A0EDB"/>
    <w:rsid w:val="002A2674"/>
    <w:rsid w:val="002A51F7"/>
    <w:rsid w:val="002A750B"/>
    <w:rsid w:val="002B1115"/>
    <w:rsid w:val="002B49A1"/>
    <w:rsid w:val="002B541F"/>
    <w:rsid w:val="002B7CE3"/>
    <w:rsid w:val="002F1F37"/>
    <w:rsid w:val="003074E6"/>
    <w:rsid w:val="00313A40"/>
    <w:rsid w:val="00324220"/>
    <w:rsid w:val="00324518"/>
    <w:rsid w:val="00327690"/>
    <w:rsid w:val="003329B8"/>
    <w:rsid w:val="00350F83"/>
    <w:rsid w:val="00352165"/>
    <w:rsid w:val="003A46E1"/>
    <w:rsid w:val="003A7C72"/>
    <w:rsid w:val="003D1833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8057D"/>
    <w:rsid w:val="0048721E"/>
    <w:rsid w:val="00497129"/>
    <w:rsid w:val="004C1E71"/>
    <w:rsid w:val="004D2A4A"/>
    <w:rsid w:val="004D30E2"/>
    <w:rsid w:val="004E68E4"/>
    <w:rsid w:val="004F0490"/>
    <w:rsid w:val="004F5BC7"/>
    <w:rsid w:val="00504E12"/>
    <w:rsid w:val="00525276"/>
    <w:rsid w:val="005253B8"/>
    <w:rsid w:val="00526778"/>
    <w:rsid w:val="00550E19"/>
    <w:rsid w:val="005534CA"/>
    <w:rsid w:val="0055592E"/>
    <w:rsid w:val="00555E70"/>
    <w:rsid w:val="00560431"/>
    <w:rsid w:val="00560B8A"/>
    <w:rsid w:val="00581316"/>
    <w:rsid w:val="00594278"/>
    <w:rsid w:val="005974B4"/>
    <w:rsid w:val="005A77D6"/>
    <w:rsid w:val="005A7A90"/>
    <w:rsid w:val="005A7FE2"/>
    <w:rsid w:val="005C337D"/>
    <w:rsid w:val="005D0289"/>
    <w:rsid w:val="005D48EE"/>
    <w:rsid w:val="005E111A"/>
    <w:rsid w:val="005E39EB"/>
    <w:rsid w:val="00602682"/>
    <w:rsid w:val="006036AB"/>
    <w:rsid w:val="0060392F"/>
    <w:rsid w:val="006129FF"/>
    <w:rsid w:val="006141B6"/>
    <w:rsid w:val="00622E8C"/>
    <w:rsid w:val="0062655A"/>
    <w:rsid w:val="0063224D"/>
    <w:rsid w:val="00637444"/>
    <w:rsid w:val="006377A6"/>
    <w:rsid w:val="006412A2"/>
    <w:rsid w:val="00643933"/>
    <w:rsid w:val="00655A9C"/>
    <w:rsid w:val="00665A9B"/>
    <w:rsid w:val="00686AFC"/>
    <w:rsid w:val="00693375"/>
    <w:rsid w:val="00693CD2"/>
    <w:rsid w:val="006B6987"/>
    <w:rsid w:val="006C1AAA"/>
    <w:rsid w:val="006C4747"/>
    <w:rsid w:val="006E630A"/>
    <w:rsid w:val="006F25A8"/>
    <w:rsid w:val="007177D2"/>
    <w:rsid w:val="00723ABC"/>
    <w:rsid w:val="00727355"/>
    <w:rsid w:val="00733A5A"/>
    <w:rsid w:val="00735822"/>
    <w:rsid w:val="007367BB"/>
    <w:rsid w:val="00740000"/>
    <w:rsid w:val="00741660"/>
    <w:rsid w:val="007459ED"/>
    <w:rsid w:val="00766804"/>
    <w:rsid w:val="00776F48"/>
    <w:rsid w:val="007925A0"/>
    <w:rsid w:val="007A4B50"/>
    <w:rsid w:val="007A4CCC"/>
    <w:rsid w:val="007A7CF4"/>
    <w:rsid w:val="007B10CE"/>
    <w:rsid w:val="007C38F0"/>
    <w:rsid w:val="007C6AC1"/>
    <w:rsid w:val="007D407F"/>
    <w:rsid w:val="007F2727"/>
    <w:rsid w:val="007F70BC"/>
    <w:rsid w:val="008027CF"/>
    <w:rsid w:val="00807045"/>
    <w:rsid w:val="0081351D"/>
    <w:rsid w:val="00830F43"/>
    <w:rsid w:val="008338F1"/>
    <w:rsid w:val="008354B4"/>
    <w:rsid w:val="00835902"/>
    <w:rsid w:val="008415BE"/>
    <w:rsid w:val="008469F5"/>
    <w:rsid w:val="00852A7C"/>
    <w:rsid w:val="0085458E"/>
    <w:rsid w:val="00862F8B"/>
    <w:rsid w:val="00865367"/>
    <w:rsid w:val="008A024C"/>
    <w:rsid w:val="008D03CD"/>
    <w:rsid w:val="008D31B2"/>
    <w:rsid w:val="00902D81"/>
    <w:rsid w:val="00906B85"/>
    <w:rsid w:val="009137D4"/>
    <w:rsid w:val="009314F0"/>
    <w:rsid w:val="00933038"/>
    <w:rsid w:val="00940790"/>
    <w:rsid w:val="00941627"/>
    <w:rsid w:val="00943931"/>
    <w:rsid w:val="009463BE"/>
    <w:rsid w:val="0095167E"/>
    <w:rsid w:val="00982CC9"/>
    <w:rsid w:val="009941B0"/>
    <w:rsid w:val="009A1525"/>
    <w:rsid w:val="009A5019"/>
    <w:rsid w:val="009A5B8A"/>
    <w:rsid w:val="009B6C00"/>
    <w:rsid w:val="009C6F6D"/>
    <w:rsid w:val="009D0C5B"/>
    <w:rsid w:val="009E0051"/>
    <w:rsid w:val="009E2798"/>
    <w:rsid w:val="009E3C97"/>
    <w:rsid w:val="009E56C9"/>
    <w:rsid w:val="00A00D9B"/>
    <w:rsid w:val="00A05A32"/>
    <w:rsid w:val="00A237F6"/>
    <w:rsid w:val="00A27869"/>
    <w:rsid w:val="00A632A3"/>
    <w:rsid w:val="00A71FB9"/>
    <w:rsid w:val="00A779EF"/>
    <w:rsid w:val="00A86085"/>
    <w:rsid w:val="00AA5CF3"/>
    <w:rsid w:val="00AB0D02"/>
    <w:rsid w:val="00AE50E3"/>
    <w:rsid w:val="00AF154A"/>
    <w:rsid w:val="00AF2C11"/>
    <w:rsid w:val="00B07AE6"/>
    <w:rsid w:val="00B1348E"/>
    <w:rsid w:val="00B235B5"/>
    <w:rsid w:val="00B26931"/>
    <w:rsid w:val="00B30979"/>
    <w:rsid w:val="00B34567"/>
    <w:rsid w:val="00B346C2"/>
    <w:rsid w:val="00B37ED5"/>
    <w:rsid w:val="00B406BD"/>
    <w:rsid w:val="00B50F3F"/>
    <w:rsid w:val="00B62791"/>
    <w:rsid w:val="00B6439D"/>
    <w:rsid w:val="00B71062"/>
    <w:rsid w:val="00B8770D"/>
    <w:rsid w:val="00B87CA4"/>
    <w:rsid w:val="00B9668D"/>
    <w:rsid w:val="00B97476"/>
    <w:rsid w:val="00B97BE7"/>
    <w:rsid w:val="00BA14F9"/>
    <w:rsid w:val="00BB6955"/>
    <w:rsid w:val="00BC2E00"/>
    <w:rsid w:val="00BE1E4C"/>
    <w:rsid w:val="00BF5CAE"/>
    <w:rsid w:val="00C07FA4"/>
    <w:rsid w:val="00C13561"/>
    <w:rsid w:val="00C14471"/>
    <w:rsid w:val="00C15721"/>
    <w:rsid w:val="00C34073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A5551"/>
    <w:rsid w:val="00CB41F0"/>
    <w:rsid w:val="00CB6C18"/>
    <w:rsid w:val="00CC7B8F"/>
    <w:rsid w:val="00CE19A1"/>
    <w:rsid w:val="00CE29CC"/>
    <w:rsid w:val="00CE42DB"/>
    <w:rsid w:val="00CF3517"/>
    <w:rsid w:val="00CF7B33"/>
    <w:rsid w:val="00CF7EB7"/>
    <w:rsid w:val="00D10EDA"/>
    <w:rsid w:val="00D13960"/>
    <w:rsid w:val="00D14378"/>
    <w:rsid w:val="00D20431"/>
    <w:rsid w:val="00D24B81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85FBA"/>
    <w:rsid w:val="00D97524"/>
    <w:rsid w:val="00D97B84"/>
    <w:rsid w:val="00DA2D75"/>
    <w:rsid w:val="00DA3691"/>
    <w:rsid w:val="00DA54DB"/>
    <w:rsid w:val="00DC6991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15AD"/>
    <w:rsid w:val="00EA5D61"/>
    <w:rsid w:val="00EA6BCC"/>
    <w:rsid w:val="00EB1A4E"/>
    <w:rsid w:val="00EC718C"/>
    <w:rsid w:val="00ED1BED"/>
    <w:rsid w:val="00EE70BF"/>
    <w:rsid w:val="00F03265"/>
    <w:rsid w:val="00F06657"/>
    <w:rsid w:val="00F10C2B"/>
    <w:rsid w:val="00F644E6"/>
    <w:rsid w:val="00F8229D"/>
    <w:rsid w:val="00F949CB"/>
    <w:rsid w:val="00FA2088"/>
    <w:rsid w:val="00FB3344"/>
    <w:rsid w:val="00FC01C2"/>
    <w:rsid w:val="00FE715E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37444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420F9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20F99"/>
  </w:style>
  <w:style w:type="paragraph" w:styleId="Podnoje">
    <w:name w:val="footer"/>
    <w:basedOn w:val="Normal"/>
    <w:link w:val="PodnojeChar"/>
    <w:uiPriority w:val="99"/>
    <w:unhideWhenUsed/>
    <w:rsid w:val="00CF7EB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CF7EB7"/>
    <w:rPr>
      <w:sz w:val="24"/>
      <w:szCs w:val="24"/>
    </w:rPr>
  </w:style>
  <w:style w:type="paragraph" w:styleId="tekst" w:customStyle="true">
    <w:name w:val="tekst"/>
    <w:basedOn w:val="Normal"/>
    <w:rsid w:val="00D60907"/>
    <w:pPr>
      <w:spacing w:before="100" w:beforeAutospacing="true" w:after="100" w:afterAutospacing="true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159F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159F0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B3097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30979"/>
    <w:rPr>
      <w:rFonts w:ascii="Times New Roman" w:hAnsi="Times New Roman" w:cs="Times New Roman"/>
      <w:sz w:val="24"/>
      <w:szCs w:val="20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30979"/>
    <w:rPr>
      <w:szCs w:val="20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30979"/>
    <w:rPr>
      <w:rFonts w:ascii="Times New Roman" w:hAnsi="Times New Roman" w:cs="Times New Roman"/>
      <w:sz w:val="24"/>
      <w:szCs w:val="20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30979"/>
    <w:rPr>
      <w:rFonts w:ascii="Times New Roman" w:hAnsi="Times New Roman" w:cs="Times New Roman"/>
      <w:sz w:val="24"/>
      <w:szCs w:val="20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09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979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30979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30979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30979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2019.</izvorni_sadrzaj>
    <derivirana_varijabla naziv="DomainObject.DatumDonosenjaOdluke_1">28.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kolovoza 2019.</izvorni_sadrzaj>
    <derivirana_varijabla naziv="DomainObject.Predmet.DatumIzradeOptuznogAkta_1">7. kolovoza 2019.</derivirana_varijabla>
  </DomainObject.Predmet.DatumIzradeOptuznogAkta>
  <DomainObject.Predmet.DatumIzradeOptuznogAktaFormated>
    <izvorni_sadrzaj>7.8.2019.</izvorni_sadrzaj>
    <derivirana_varijabla naziv="DomainObject.Predmet.DatumIzradeOptuznogAktaFormated_1">7.8.2019.</derivirana_varijabla>
  </DomainObject.Predmet.DatumIzradeOptuznogAktaFormated>
  <DomainObject.Predmet.DatumOsnivanja>
    <izvorni_sadrzaj>7. kolovoza 2019.</izvorni_sadrzaj>
    <derivirana_varijabla naziv="DomainObject.Predmet.DatumOsnivanja_1">7.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kolovoza 2019.</izvorni_sadrzaj>
    <derivirana_varijabla naziv="DomainObject.Predmet.DatumPrimitkaOptuznogAkta_1">7.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St-232/2019</izvorni_sadrzaj>
    <derivirana_varijabla naziv="DomainObject.Predmet.OznakaBroj_1">St-232/2019</derivirana_varijabla>
  </DomainObject.Predmet.OznakaBroj>
  <DomainObject.Predmet.OznakaBrojOptuznogAkta>
    <izvorni_sadrzaj>04-06-19-3377</izvorni_sadrzaj>
    <derivirana_varijabla naziv="DomainObject.Predmet.OznakaBrojOptuznogAkta_1">04-06-19-3377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STARS društvo s ograničenom odgovornošću za trgovinu i usluge</izvorni_sadrzaj>
    <derivirana_varijabla naziv="DomainObject.Predmet.ProtustrankaFormated_1">  STARS društvo s ograničenom odgovornošću za trgovinu i usluge</derivirana_varijabla>
  </DomainObject.Predmet.ProtustrankaFormated>
  <DomainObject.Predmet.ProtustrankaFormatedOIB>
    <izvorni_sadrzaj>  STARS društvo s ograničenom odgovornošću za trgovinu i usluge, OIB 28063072833</izvorni_sadrzaj>
    <derivirana_varijabla naziv="DomainObject.Predmet.ProtustrankaFormatedOIB_1">  STARS društvo s ograničenom odgovornošću za trgovinu i usluge, OIB 28063072833</derivirana_varijabla>
  </DomainObject.Predmet.ProtustrankaFormatedOIB>
  <DomainObject.Predmet.ProtustrankaFormatedWithAdress>
    <izvorni_sadrzaj> STARS društvo s ograničenom odgovornošću za trgovinu i usluge, Glavna 17, 40000 Macinec</izvorni_sadrzaj>
    <derivirana_varijabla naziv="DomainObject.Predmet.ProtustrankaFormatedWithAdress_1"> STARS društvo s ograničenom odgovornošću za trgovinu i usluge, Glavna 17, 40000 Macinec</derivirana_varijabla>
  </DomainObject.Predmet.ProtustrankaFormatedWithAdress>
  <DomainObject.Predmet.ProtustrankaFormatedWithAdressOIB>
    <izvorni_sadrzaj> STARS društvo s ograničenom odgovornošću za trgovinu i usluge, OIB 28063072833, Glavna 17, 40000 Macinec</izvorni_sadrzaj>
    <derivirana_varijabla naziv="DomainObject.Predmet.ProtustrankaFormatedWithAdressOIB_1"> STARS društvo s ograničenom odgovornošću za trgovinu i usluge, OIB 28063072833, Glavna 17, 40000 Macinec</derivirana_varijabla>
  </DomainObject.Predmet.ProtustrankaFormatedWithAdressOIB>
  <DomainObject.Predmet.ProtustrankaWithAdress>
    <izvorni_sadrzaj>STARS društvo s ograničenom odgovornošću za trgovinu i usluge Glavna 17, 40000 Macinec</izvorni_sadrzaj>
    <derivirana_varijabla naziv="DomainObject.Predmet.ProtustrankaWithAdress_1">STARS društvo s ograničenom odgovornošću za trgovinu i usluge Glavna 17, 40000 Macinec</derivirana_varijabla>
  </DomainObject.Predmet.ProtustrankaWithAdress>
  <DomainObject.Predmet.ProtustrankaWithAdressOIB>
    <izvorni_sadrzaj>STARS društvo s ograničenom odgovornošću za trgovinu i usluge, OIB 28063072833, Glavna 17, 40000 Macinec</izvorni_sadrzaj>
    <derivirana_varijabla naziv="DomainObject.Predmet.ProtustrankaWithAdressOIB_1">STARS društvo s ograničenom odgovornošću za trgovinu i usluge, OIB 28063072833, Glavna 17, 40000 Macinec</derivirana_varijabla>
  </DomainObject.Predmet.ProtustrankaWithAdressOIB>
  <DomainObject.Predmet.ProtustrankaNazivFormated>
    <izvorni_sadrzaj>STARS društvo s ograničenom odgovornošću za trgovinu i usluge</izvorni_sadrzaj>
    <derivirana_varijabla naziv="DomainObject.Predmet.ProtustrankaNazivFormated_1">STARS društvo s ograničenom odgovornošću za trgovinu i usluge</derivirana_varijabla>
  </DomainObject.Predmet.ProtustrankaNazivFormated>
  <DomainObject.Predmet.ProtustrankaNazivFormatedOIB>
    <izvorni_sadrzaj>STARS društvo s ograničenom odgovornošću za trgovinu i usluge, OIB 28063072833</izvorni_sadrzaj>
    <derivirana_varijabla naziv="DomainObject.Predmet.ProtustrankaNazivFormatedOIB_1">STARS društvo s ograničenom odgovornošću za trgovinu i usluge, OIB 28063072833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STARS društvo s ograničenom odgovornošću za trgovinu i usluge</item>
    </izvorni_sadrzaj>
    <derivirana_varijabla naziv="DomainObject.Predmet.ProtuStrankaListFormated_1">
      <item>STARS društvo s ograničenom odgovornošću za trgovinu i usluge</item>
    </derivirana_varijabla>
  </DomainObject.Predmet.ProtuStrankaListFormated>
  <DomainObject.Predmet.ProtuStrankaListFormatedOIB>
    <izvorni_sadrzaj>
      <item>STARS društvo s ograničenom odgovornošću za trgovinu i usluge, OIB 28063072833</item>
    </izvorni_sadrzaj>
    <derivirana_varijabla naziv="DomainObject.Predmet.ProtuStrankaListFormatedOIB_1">
      <item>STARS društvo s ograničenom odgovornošću za trgovinu i usluge, OIB 28063072833</item>
    </derivirana_varijabla>
  </DomainObject.Predmet.ProtuStrankaListFormatedOIB>
  <DomainObject.Predmet.ProtuStrankaListFormatedWithAdress>
    <izvorni_sadrzaj>
      <item>STARS društvo s ograničenom odgovornošću za trgovinu i usluge, Glavna 17, 40000 Macinec</item>
    </izvorni_sadrzaj>
    <derivirana_varijabla naziv="DomainObject.Predmet.ProtuStrankaListFormatedWithAdress_1">
      <item>STARS društvo s ograničenom odgovornošću za trgovinu i usluge, Glavna 17, 40000 Macinec</item>
    </derivirana_varijabla>
  </DomainObject.Predmet.ProtuStrankaListFormatedWithAdress>
  <DomainObject.Predmet.ProtuStrankaListFormatedWithAdressOIB>
    <izvorni_sadrzaj>
      <item>STARS društvo s ograničenom odgovornošću za trgovinu i usluge, OIB 28063072833, Glavna 17, 40000 Macinec</item>
    </izvorni_sadrzaj>
    <derivirana_varijabla naziv="DomainObject.Predmet.ProtuStrankaListFormatedWithAdressOIB_1">
      <item>STARS društvo s ograničenom odgovornošću za trgovinu i usluge, OIB 28063072833, Glavna 17, 40000 Macinec</item>
    </derivirana_varijabla>
  </DomainObject.Predmet.ProtuStrankaListFormatedWithAdressOIB>
  <DomainObject.Predmet.ProtuStrankaListNazivFormated>
    <izvorni_sadrzaj>
      <item>STARS društvo s ograničenom odgovornošću za trgovinu i usluge</item>
    </izvorni_sadrzaj>
    <derivirana_varijabla naziv="DomainObject.Predmet.ProtuStrankaListNazivFormated_1">
      <item>STARS društvo s ograničenom odgovornošću za trgovinu i usluge</item>
    </derivirana_varijabla>
  </DomainObject.Predmet.ProtuStrankaListNazivFormated>
  <DomainObject.Predmet.ProtuStrankaListNazivFormatedOIB>
    <izvorni_sadrzaj>
      <item>STARS društvo s ograničenom odgovornošću za trgovinu i usluge, OIB 28063072833</item>
    </izvorni_sadrzaj>
    <derivirana_varijabla naziv="DomainObject.Predmet.ProtuStrankaListNazivFormatedOIB_1">
      <item>STARS društvo s ograničenom odgovornošću za trgovinu i usluge, OIB 28063072833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2019.</izvorni_sadrzaj>
    <derivirana_varijabla naziv="DomainObject.Datum_1">28.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STARS društvo s ograničenom odgovornošću za trgovinu i usluge</izvorni_sadrzaj>
    <derivirana_varijabla naziv="DomainObject.Predmet.ProtustrankaIDrugi_1">STARS društvo s ograničenom odgovornošću za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STARS društvo s ograničenom odgovornošću za trgovinu i usluge, OIB 28063072833, Glavna 17, 40000 Macinec</izvorni_sadrzaj>
    <derivirana_varijabla naziv="DomainObject.Predmet.ProtustrankaIDrugiAdressOIB_1">STARS društvo s ograničenom odgovornošću za trgovinu i usluge, OIB 28063072833, Glavna 17, 40000 Macinec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STARS društvo s ograničenom odgovornošću za trgovinu i usluge</item>
      <item>Financijska agencija</item>
    </izvorni_sadrzaj>
    <derivirana_varijabla naziv="DomainObject.Predmet.SudioniciListNaziv_1">
      <item>STARS društvo s ograničenom odgovornošću za trgovinu i usluge</item>
      <item>Financijska agencija</item>
    </derivirana_varijabla>
  </DomainObject.Predmet.SudioniciListNaziv>
  <DomainObject.Predmet.SudioniciListAdressOIB>
    <izvorni_sadrzaj>
      <item>STARS društvo s ograničenom odgovornošću za trgovinu i usluge, OIB 28063072833, Glavna 17,40000 Macinec</item>
      <item>Financijska agencija, OIB 85821130368, A.CESARCA 2,42000 Varaždin</item>
    </izvorni_sadrzaj>
    <derivirana_varijabla naziv="DomainObject.Predmet.SudioniciListAdressOIB_1">
      <item>STARS društvo s ograničenom odgovornošću za trgovinu i usluge, OIB 28063072833, Glavna 17,40000 Macinec</item>
      <item>Financijska agencija, OIB 85821130368, A.CESARCA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28063072833</item>
      <item>, OIB 85821130368</item>
    </izvorni_sadrzaj>
    <derivirana_varijabla naziv="DomainObject.Predmet.SudioniciListNazivOIB_1">
      <item>, OIB 28063072833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FEF730-F536-4F31-945D-1E0A72AE529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392</properties:Words>
  <properties:Characters>2107</properties:Characters>
  <properties:Lines>51</properties:Lines>
  <properties:Paragraphs>14</properties:Paragraphs>
  <properties:TotalTime>282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Poslovni broj: 9 ST-355/13-3</vt:lpstr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2019-08-28T06:19:00Z</cp:lastPrinted>
  <dcterms:modified xmlns:xsi="http://www.w3.org/2001/XMLSchema-instance" xsi:type="dcterms:W3CDTF">2019-08-28T06:33:00Z</dcterms:modified>
  <cp:revision>182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