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a617d1" w14:paraId="da617d1" w:rsidRDefault="00413C9C" w:rsidP="00413C9C" w:rsidR="00413C9C" w:rsidRPr="004D3E08">
      <w:pPr>
        <w:jc w:val="both"/>
        <w15:collapsed w:val="false"/>
      </w:pPr>
      <w:bookmarkStart w:name="_GoBack" w:id="0"/>
      <w:bookmarkEnd w:id="0"/>
      <w:r w:rsidRPr="004D3E08">
        <w:rPr>
          <w:noProof/>
        </w:rPr>
        <w:drawing>
          <wp:inline distR="0" distL="0" distB="0" distT="0">
            <wp:extent cy="962025" cx="714375"/>
            <wp:effectExtent b="9525" r="9525" t="0" l="0"/>
            <wp:docPr descr="Grb" name="Slika 1" id="1"/>
            <wp:cNvGraphicFramePr>
              <a:graphicFrameLocks noChangeAspect="true"/>
            </wp:cNvGraphicFramePr>
            <a:graphic>
              <a:graphicData uri="http://schemas.openxmlformats.org/drawingml/2006/picture">
                <pic:pic>
                  <pic:nvPicPr>
                    <pic:cNvPr descr="Grb"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noFill/>
                    <a:ln>
                      <a:noFill/>
                    </a:ln>
                  </pic:spPr>
                </pic:pic>
              </a:graphicData>
            </a:graphic>
          </wp:inline>
        </w:drawing>
      </w:r>
    </w:p>
    <w:p w:rsidRDefault="00413C9C" w:rsidP="00413C9C" w:rsidR="00413C9C" w:rsidRPr="004D3E08">
      <w:pPr>
        <w:jc w:val="both"/>
      </w:pPr>
      <w:r w:rsidRPr="004D3E08">
        <w:t>REPUBLIKA HRVATSKA                                                                     1 St-1094/12</w:t>
      </w:r>
    </w:p>
    <w:p w:rsidRDefault="00413C9C" w:rsidP="00413C9C" w:rsidR="00413C9C" w:rsidRPr="004D3E08">
      <w:pPr>
        <w:jc w:val="both"/>
      </w:pPr>
      <w:r w:rsidRPr="004D3E08">
        <w:t>TRGOVAČKI SUD U ZAGREBU</w:t>
      </w:r>
    </w:p>
    <w:p w:rsidRDefault="00413C9C" w:rsidP="00413C9C" w:rsidR="00413C9C" w:rsidRPr="004D3E08">
      <w:pPr>
        <w:jc w:val="both"/>
      </w:pPr>
      <w:r w:rsidRPr="004D3E08">
        <w:t xml:space="preserve">Zagreb, </w:t>
      </w:r>
      <w:proofErr w:type="spellStart"/>
      <w:r w:rsidRPr="004D3E08">
        <w:t>Amruševa</w:t>
      </w:r>
      <w:proofErr w:type="spellEnd"/>
      <w:r w:rsidRPr="004D3E08">
        <w:t xml:space="preserve"> 1/II</w:t>
      </w:r>
    </w:p>
    <w:p w:rsidRDefault="00413C9C" w:rsidP="00413C9C" w:rsidR="00413C9C" w:rsidRPr="004D3E08">
      <w:pPr>
        <w:jc w:val="center"/>
      </w:pPr>
      <w:r w:rsidRPr="004D3E08">
        <w:t>Z  A  K  L J  U  Č  A   K</w:t>
      </w:r>
    </w:p>
    <w:p w:rsidRDefault="00413C9C" w:rsidP="00413C9C" w:rsidR="00413C9C" w:rsidRPr="004D3E08">
      <w:pPr>
        <w:jc w:val="both"/>
      </w:pPr>
    </w:p>
    <w:p w:rsidRDefault="00413C9C" w:rsidP="00E330F4" w:rsidR="00413C9C" w:rsidRPr="004D3E08">
      <w:pPr>
        <w:ind w:firstLine="708"/>
        <w:jc w:val="both"/>
      </w:pPr>
      <w:r w:rsidRPr="004D3E08">
        <w:t xml:space="preserve">Trgovački sud u Zagrebu po sucu Nini Radiću kao stečajnom sucu u stečajnom postupku nad, JARUŠČICA PROJEKT d.o.o. za poslovanje nekretninama, Zagreb, </w:t>
      </w:r>
      <w:proofErr w:type="spellStart"/>
      <w:r w:rsidRPr="004D3E08">
        <w:t>Jaruščica</w:t>
      </w:r>
      <w:proofErr w:type="spellEnd"/>
      <w:r w:rsidRPr="004D3E08">
        <w:t xml:space="preserve"> 7,</w:t>
      </w:r>
      <w:r w:rsidR="00425E42" w:rsidRPr="004D3E08">
        <w:t xml:space="preserve"> </w:t>
      </w:r>
      <w:r w:rsidRPr="004D3E08">
        <w:t xml:space="preserve">MBS:080729411, OIB:02217546383, </w:t>
      </w:r>
      <w:r w:rsidR="00AC7951" w:rsidRPr="004D3E08">
        <w:t>6</w:t>
      </w:r>
      <w:r w:rsidR="0005526D" w:rsidRPr="004D3E08">
        <w:t>. ožujka</w:t>
      </w:r>
      <w:r w:rsidR="00FC58E4" w:rsidRPr="004D3E08">
        <w:t xml:space="preserve"> 2019</w:t>
      </w:r>
      <w:r w:rsidRPr="004D3E08">
        <w:t>. godine,</w:t>
      </w:r>
    </w:p>
    <w:p w:rsidRDefault="005B3F68" w:rsidP="00413C9C" w:rsidR="005B3F68" w:rsidRPr="004D3E08">
      <w:pPr>
        <w:jc w:val="both"/>
      </w:pPr>
    </w:p>
    <w:p w:rsidRDefault="00413C9C" w:rsidP="00413C9C" w:rsidR="00413C9C" w:rsidRPr="004D3E08">
      <w:pPr>
        <w:jc w:val="center"/>
      </w:pPr>
      <w:r w:rsidRPr="004D3E08">
        <w:t xml:space="preserve">z  a  k  </w:t>
      </w:r>
      <w:proofErr w:type="spellStart"/>
      <w:r w:rsidRPr="004D3E08">
        <w:t>lj</w:t>
      </w:r>
      <w:proofErr w:type="spellEnd"/>
      <w:r w:rsidRPr="004D3E08">
        <w:t xml:space="preserve">  u  č  i  o      j  e</w:t>
      </w:r>
    </w:p>
    <w:p w:rsidRDefault="00413C9C" w:rsidP="00413C9C" w:rsidR="00413C9C" w:rsidRPr="004D3E08">
      <w:pPr>
        <w:jc w:val="both"/>
        <w:rPr>
          <w:b/>
        </w:rPr>
      </w:pPr>
    </w:p>
    <w:p w:rsidRDefault="004C6A79" w:rsidP="004C6A79" w:rsidR="004C6A79" w:rsidRPr="004D3E08">
      <w:pPr>
        <w:jc w:val="both"/>
        <w:rPr>
          <w:b/>
        </w:rPr>
      </w:pPr>
      <w:r w:rsidRPr="004D3E08">
        <w:t xml:space="preserve">I </w:t>
      </w:r>
      <w:r w:rsidR="00E330F4" w:rsidRPr="004D3E08">
        <w:tab/>
      </w:r>
      <w:r w:rsidRPr="004D3E08">
        <w:t xml:space="preserve">Nekretnina, upisana u  zemljišne knjige,  Općinskog suda u Novom Zagrebu, </w:t>
      </w:r>
      <w:r w:rsidRPr="004D3E08">
        <w:rPr>
          <w:b/>
        </w:rPr>
        <w:t xml:space="preserve">K.O. BLATO NOVO, Z.K.ULOŽAK </w:t>
      </w:r>
      <w:r w:rsidR="00DA2E3A" w:rsidRPr="004D3E08">
        <w:rPr>
          <w:b/>
        </w:rPr>
        <w:t>50267</w:t>
      </w:r>
      <w:r w:rsidRPr="004D3E08">
        <w:rPr>
          <w:b/>
        </w:rPr>
        <w:t xml:space="preserve"> BROJ PODULOŠKA</w:t>
      </w:r>
    </w:p>
    <w:p w:rsidRDefault="004D3E08" w:rsidP="004D3E08" w:rsidR="004D3E08" w:rsidRPr="004D3E08">
      <w:pPr>
        <w:rPr>
          <w:b/>
        </w:rPr>
      </w:pPr>
      <w:r w:rsidRPr="004D3E08">
        <w:rPr>
          <w:b/>
        </w:rPr>
        <w:t xml:space="preserve">278. ETAŽA: 39/10000  </w:t>
      </w:r>
      <w:r w:rsidRPr="004D3E08">
        <w:rPr>
          <w:b/>
        </w:rPr>
        <w:tab/>
      </w:r>
    </w:p>
    <w:p w:rsidRDefault="004D3E08" w:rsidP="004D3E08" w:rsidR="004C6A79" w:rsidRPr="004D3E08">
      <w:pPr>
        <w:pStyle w:val="Bezproreda"/>
        <w:jc w:val="both"/>
        <w:rPr>
          <w:rFonts w:cs="Times New Roman" w:hAnsi="Times New Roman" w:ascii="Times New Roman"/>
          <w:sz w:val="24"/>
          <w:szCs w:val="24"/>
        </w:rPr>
      </w:pPr>
      <w:r w:rsidRPr="004D3E08">
        <w:rPr>
          <w:rFonts w:cs="Times New Roman" w:hAnsi="Times New Roman" w:ascii="Times New Roman"/>
          <w:sz w:val="24"/>
          <w:szCs w:val="24"/>
        </w:rPr>
        <w:t xml:space="preserve">1.dvosobni stan oznake 311, u trećem katu objekta S 4, neto korisne površine 53,13 m2, u etažnom elaboratu sve označeno žutom bojom, na listu A opisano kao zgrada mješovite namjene br. 11, </w:t>
      </w:r>
      <w:proofErr w:type="spellStart"/>
      <w:r w:rsidRPr="004D3E08">
        <w:rPr>
          <w:rFonts w:cs="Times New Roman" w:hAnsi="Times New Roman" w:ascii="Times New Roman"/>
          <w:sz w:val="24"/>
          <w:szCs w:val="24"/>
        </w:rPr>
        <w:t>Jaruščica</w:t>
      </w:r>
      <w:proofErr w:type="spellEnd"/>
      <w:r w:rsidRPr="004D3E08">
        <w:rPr>
          <w:rFonts w:cs="Times New Roman" w:hAnsi="Times New Roman" w:ascii="Times New Roman"/>
          <w:sz w:val="24"/>
          <w:szCs w:val="24"/>
        </w:rPr>
        <w:t xml:space="preserve"> 1 i dvorište u površini 5693 m2, sve na </w:t>
      </w:r>
      <w:proofErr w:type="spellStart"/>
      <w:r w:rsidRPr="004D3E08">
        <w:rPr>
          <w:rFonts w:cs="Times New Roman" w:hAnsi="Times New Roman" w:ascii="Times New Roman"/>
          <w:sz w:val="24"/>
          <w:szCs w:val="24"/>
        </w:rPr>
        <w:t>kat.čestici</w:t>
      </w:r>
      <w:proofErr w:type="spellEnd"/>
      <w:r w:rsidRPr="004D3E08">
        <w:rPr>
          <w:rFonts w:cs="Times New Roman" w:hAnsi="Times New Roman" w:ascii="Times New Roman"/>
          <w:sz w:val="24"/>
          <w:szCs w:val="24"/>
        </w:rPr>
        <w:t xml:space="preserve"> 1354/2  / zgrada mješovite namjene br. 11, </w:t>
      </w:r>
      <w:proofErr w:type="spellStart"/>
      <w:r w:rsidRPr="004D3E08">
        <w:rPr>
          <w:rFonts w:cs="Times New Roman" w:hAnsi="Times New Roman" w:ascii="Times New Roman"/>
          <w:sz w:val="24"/>
          <w:szCs w:val="24"/>
        </w:rPr>
        <w:t>Jaruščica</w:t>
      </w:r>
      <w:proofErr w:type="spellEnd"/>
      <w:r w:rsidRPr="004D3E08">
        <w:rPr>
          <w:rFonts w:cs="Times New Roman" w:hAnsi="Times New Roman" w:ascii="Times New Roman"/>
          <w:sz w:val="24"/>
          <w:szCs w:val="24"/>
        </w:rPr>
        <w:t xml:space="preserve">  u površini 1956 m2 i dvorište u površini 3737 m2</w:t>
      </w:r>
      <w:r w:rsidR="00E330F4" w:rsidRPr="004D3E08">
        <w:rPr>
          <w:rFonts w:cs="Times New Roman" w:hAnsi="Times New Roman" w:ascii="Times New Roman"/>
          <w:sz w:val="24"/>
          <w:szCs w:val="24"/>
        </w:rPr>
        <w:t>, na kojoj nekretnini je na listu C / teretovnica/ upisano pravo pod</w:t>
      </w:r>
      <w:r w:rsidR="00E330F4" w:rsidRPr="004D3E08">
        <w:rPr>
          <w:rFonts w:cs="Times New Roman" w:hAnsi="Times New Roman" w:ascii="Times New Roman"/>
          <w:color w:val="444444"/>
          <w:sz w:val="24"/>
          <w:szCs w:val="24"/>
        </w:rPr>
        <w:t xml:space="preserve"> </w:t>
      </w:r>
      <w:r w:rsidR="00DA2E3A" w:rsidRPr="004D3E08">
        <w:rPr>
          <w:rFonts w:cs="Times New Roman" w:hAnsi="Times New Roman" w:ascii="Times New Roman"/>
          <w:sz w:val="24"/>
          <w:szCs w:val="24"/>
        </w:rPr>
        <w:t>Z-66527/07, Z-29677/08, Z-62741/08, Z-1637/09 Z-41622/10 sve u korist  Zagrebačka banka d.d. Zagreb,</w:t>
      </w:r>
      <w:r w:rsidR="008E5AEA" w:rsidRPr="004D3E08">
        <w:rPr>
          <w:rFonts w:cs="Times New Roman" w:hAnsi="Times New Roman" w:ascii="Times New Roman"/>
          <w:sz w:val="24"/>
          <w:szCs w:val="24"/>
        </w:rPr>
        <w:t xml:space="preserve"> </w:t>
      </w:r>
      <w:r w:rsidR="00DA2E3A" w:rsidRPr="004D3E08">
        <w:rPr>
          <w:rFonts w:cs="Times New Roman" w:hAnsi="Times New Roman" w:ascii="Times New Roman"/>
          <w:sz w:val="24"/>
          <w:szCs w:val="24"/>
        </w:rPr>
        <w:t>OIB:92963223473</w:t>
      </w:r>
      <w:r w:rsidR="008E5AEA" w:rsidRPr="004D3E08">
        <w:rPr>
          <w:rFonts w:cs="Times New Roman" w:hAnsi="Times New Roman" w:ascii="Times New Roman"/>
          <w:sz w:val="24"/>
          <w:szCs w:val="24"/>
        </w:rPr>
        <w:t>,</w:t>
      </w:r>
      <w:r w:rsidR="00DA2E3A" w:rsidRPr="004D3E08">
        <w:rPr>
          <w:rFonts w:cs="Times New Roman" w:hAnsi="Times New Roman" w:ascii="Times New Roman"/>
          <w:sz w:val="24"/>
          <w:szCs w:val="24"/>
        </w:rPr>
        <w:t xml:space="preserve"> Paromlinska 2 i pod Z-1637/09 i Z-66527/07 u korist </w:t>
      </w:r>
      <w:proofErr w:type="spellStart"/>
      <w:r w:rsidR="00DA2E3A" w:rsidRPr="004D3E08">
        <w:rPr>
          <w:rFonts w:cs="Times New Roman" w:hAnsi="Times New Roman" w:ascii="Times New Roman"/>
          <w:sz w:val="24"/>
          <w:szCs w:val="24"/>
        </w:rPr>
        <w:t>Unicredit</w:t>
      </w:r>
      <w:proofErr w:type="spellEnd"/>
      <w:r w:rsidR="00DA2E3A" w:rsidRPr="004D3E08">
        <w:rPr>
          <w:rFonts w:cs="Times New Roman" w:hAnsi="Times New Roman" w:ascii="Times New Roman"/>
          <w:sz w:val="24"/>
          <w:szCs w:val="24"/>
        </w:rPr>
        <w:t xml:space="preserve"> Zagrebačka banka d.d. Bosna i Hercegovina, Mostar, upisano pravo pod</w:t>
      </w:r>
      <w:r w:rsidR="00DA2E3A" w:rsidRPr="004D3E08">
        <w:rPr>
          <w:rFonts w:cs="Times New Roman" w:hAnsi="Times New Roman" w:ascii="Times New Roman"/>
          <w:b/>
          <w:sz w:val="24"/>
          <w:szCs w:val="24"/>
        </w:rPr>
        <w:t xml:space="preserve"> </w:t>
      </w:r>
      <w:r w:rsidR="00DA2E3A" w:rsidRPr="004D3E08">
        <w:rPr>
          <w:rFonts w:cs="Times New Roman" w:hAnsi="Times New Roman" w:ascii="Times New Roman"/>
          <w:sz w:val="24"/>
          <w:szCs w:val="24"/>
        </w:rPr>
        <w:t xml:space="preserve">Z-22590/17 uknjižba ustupanja založnog prava u korist novog založnog vjerovnika APS DELTA S.A., OIB: 45421012929, 1 </w:t>
      </w:r>
      <w:proofErr w:type="spellStart"/>
      <w:r w:rsidR="00DA2E3A" w:rsidRPr="004D3E08">
        <w:rPr>
          <w:rFonts w:cs="Times New Roman" w:hAnsi="Times New Roman" w:ascii="Times New Roman"/>
          <w:sz w:val="24"/>
          <w:szCs w:val="24"/>
        </w:rPr>
        <w:t>Rue</w:t>
      </w:r>
      <w:proofErr w:type="spellEnd"/>
      <w:r w:rsidR="00DA2E3A" w:rsidRPr="004D3E08">
        <w:rPr>
          <w:rFonts w:cs="Times New Roman" w:hAnsi="Times New Roman" w:ascii="Times New Roman"/>
          <w:sz w:val="24"/>
          <w:szCs w:val="24"/>
        </w:rPr>
        <w:t xml:space="preserve"> </w:t>
      </w:r>
      <w:proofErr w:type="spellStart"/>
      <w:r w:rsidR="00DA2E3A" w:rsidRPr="004D3E08">
        <w:rPr>
          <w:rFonts w:cs="Times New Roman" w:hAnsi="Times New Roman" w:ascii="Times New Roman"/>
          <w:sz w:val="24"/>
          <w:szCs w:val="24"/>
        </w:rPr>
        <w:t>Jean</w:t>
      </w:r>
      <w:proofErr w:type="spellEnd"/>
      <w:r w:rsidR="00DA2E3A" w:rsidRPr="004D3E08">
        <w:rPr>
          <w:rFonts w:cs="Times New Roman" w:hAnsi="Times New Roman" w:ascii="Times New Roman"/>
          <w:sz w:val="24"/>
          <w:szCs w:val="24"/>
        </w:rPr>
        <w:t xml:space="preserve"> </w:t>
      </w:r>
      <w:proofErr w:type="spellStart"/>
      <w:r w:rsidR="00DA2E3A" w:rsidRPr="004D3E08">
        <w:rPr>
          <w:rFonts w:cs="Times New Roman" w:hAnsi="Times New Roman" w:ascii="Times New Roman"/>
          <w:sz w:val="24"/>
          <w:szCs w:val="24"/>
        </w:rPr>
        <w:t>Piret</w:t>
      </w:r>
      <w:proofErr w:type="spellEnd"/>
      <w:r w:rsidR="00DA2E3A" w:rsidRPr="004D3E08">
        <w:rPr>
          <w:rFonts w:cs="Times New Roman" w:hAnsi="Times New Roman" w:ascii="Times New Roman"/>
          <w:sz w:val="24"/>
          <w:szCs w:val="24"/>
        </w:rPr>
        <w:t>, L-2350, Luksemburg</w:t>
      </w:r>
      <w:r w:rsidR="00E330F4" w:rsidRPr="004D3E08">
        <w:rPr>
          <w:rFonts w:cs="Times New Roman" w:hAnsi="Times New Roman" w:ascii="Times New Roman"/>
          <w:sz w:val="24"/>
          <w:szCs w:val="24"/>
        </w:rPr>
        <w:t xml:space="preserve">, </w:t>
      </w:r>
      <w:r w:rsidR="004C6A79" w:rsidRPr="004D3E08">
        <w:rPr>
          <w:rFonts w:cs="Times New Roman" w:hAnsi="Times New Roman" w:ascii="Times New Roman"/>
          <w:sz w:val="24"/>
          <w:szCs w:val="24"/>
        </w:rPr>
        <w:t xml:space="preserve">dosuđena pravomoćnim rješenjem od </w:t>
      </w:r>
      <w:r w:rsidR="00FC58E4" w:rsidRPr="004D3E08">
        <w:rPr>
          <w:rFonts w:cs="Times New Roman" w:hAnsi="Times New Roman" w:ascii="Times New Roman"/>
          <w:sz w:val="24"/>
          <w:szCs w:val="24"/>
        </w:rPr>
        <w:t>7. siječnja 2019</w:t>
      </w:r>
      <w:r w:rsidR="00D17862" w:rsidRPr="004D3E08">
        <w:rPr>
          <w:rFonts w:cs="Times New Roman" w:hAnsi="Times New Roman" w:ascii="Times New Roman"/>
          <w:sz w:val="24"/>
          <w:szCs w:val="24"/>
        </w:rPr>
        <w:t>.</w:t>
      </w:r>
      <w:r w:rsidR="004C6A79" w:rsidRPr="004D3E08">
        <w:rPr>
          <w:rFonts w:cs="Times New Roman" w:hAnsi="Times New Roman" w:ascii="Times New Roman"/>
          <w:sz w:val="24"/>
          <w:szCs w:val="24"/>
        </w:rPr>
        <w:t xml:space="preserve"> godine </w:t>
      </w:r>
      <w:r w:rsidR="00D17862" w:rsidRPr="004D3E08">
        <w:rPr>
          <w:rFonts w:cs="Times New Roman" w:hAnsi="Times New Roman" w:ascii="Times New Roman"/>
          <w:sz w:val="24"/>
          <w:szCs w:val="24"/>
        </w:rPr>
        <w:t>kupcu</w:t>
      </w:r>
      <w:r w:rsidR="004C6A79" w:rsidRPr="004D3E08">
        <w:rPr>
          <w:rFonts w:cs="Times New Roman" w:hAnsi="Times New Roman" w:ascii="Times New Roman"/>
          <w:sz w:val="24"/>
          <w:szCs w:val="24"/>
        </w:rPr>
        <w:t xml:space="preserve"> </w:t>
      </w:r>
      <w:r w:rsidRPr="004D3E08">
        <w:rPr>
          <w:rFonts w:cs="Times New Roman" w:hAnsi="Times New Roman" w:ascii="Times New Roman"/>
          <w:b/>
          <w:sz w:val="24"/>
          <w:szCs w:val="24"/>
        </w:rPr>
        <w:t xml:space="preserve">Damir Petričević, OIB:19240755447, Zagreb, Ulica Radoslava </w:t>
      </w:r>
      <w:proofErr w:type="spellStart"/>
      <w:r w:rsidRPr="004D3E08">
        <w:rPr>
          <w:rFonts w:cs="Times New Roman" w:hAnsi="Times New Roman" w:ascii="Times New Roman"/>
          <w:b/>
          <w:sz w:val="24"/>
          <w:szCs w:val="24"/>
        </w:rPr>
        <w:t>Cimmermana</w:t>
      </w:r>
      <w:proofErr w:type="spellEnd"/>
      <w:r w:rsidRPr="004D3E08">
        <w:rPr>
          <w:rFonts w:cs="Times New Roman" w:hAnsi="Times New Roman" w:ascii="Times New Roman"/>
          <w:b/>
          <w:sz w:val="24"/>
          <w:szCs w:val="24"/>
        </w:rPr>
        <w:t xml:space="preserve"> 74a,</w:t>
      </w:r>
      <w:r w:rsidR="004C6A79" w:rsidRPr="004D3E08">
        <w:rPr>
          <w:rFonts w:cs="Times New Roman" w:hAnsi="Times New Roman" w:ascii="Times New Roman"/>
          <w:sz w:val="24"/>
          <w:szCs w:val="24"/>
        </w:rPr>
        <w:t xml:space="preserve"> predaje se u posjed kupcu. </w:t>
      </w:r>
    </w:p>
    <w:p w:rsidRDefault="00840161" w:rsidP="00413C9C" w:rsidR="00413C9C" w:rsidRPr="004D3E08">
      <w:pPr>
        <w:jc w:val="both"/>
        <w:rPr>
          <w:b/>
        </w:rPr>
      </w:pPr>
      <w:r w:rsidRPr="004D3E08">
        <w:t>II</w:t>
      </w:r>
      <w:r w:rsidR="00E330F4" w:rsidRPr="004D3E08">
        <w:tab/>
      </w:r>
      <w:r w:rsidR="00413C9C" w:rsidRPr="004D3E08">
        <w:t>Potvrđuje se da je kupac</w:t>
      </w:r>
      <w:r w:rsidR="0069517D" w:rsidRPr="004D3E08">
        <w:t xml:space="preserve"> </w:t>
      </w:r>
      <w:r w:rsidR="004D3E08" w:rsidRPr="004D3E08">
        <w:rPr>
          <w:b/>
        </w:rPr>
        <w:t xml:space="preserve">Damir Petričević, OIB:19240755447, Zagreb, Ulica Radoslava </w:t>
      </w:r>
      <w:proofErr w:type="spellStart"/>
      <w:r w:rsidR="004D3E08" w:rsidRPr="004D3E08">
        <w:rPr>
          <w:b/>
        </w:rPr>
        <w:t>Cimmermana</w:t>
      </w:r>
      <w:proofErr w:type="spellEnd"/>
      <w:r w:rsidR="004D3E08" w:rsidRPr="004D3E08">
        <w:rPr>
          <w:b/>
        </w:rPr>
        <w:t xml:space="preserve"> 74a,</w:t>
      </w:r>
      <w:r w:rsidR="00413C9C" w:rsidRPr="004D3E08">
        <w:t xml:space="preserve"> položio  </w:t>
      </w:r>
      <w:proofErr w:type="spellStart"/>
      <w:r w:rsidR="00413C9C" w:rsidRPr="004D3E08">
        <w:t>kupovninu</w:t>
      </w:r>
      <w:proofErr w:type="spellEnd"/>
      <w:r w:rsidR="00413C9C" w:rsidRPr="004D3E08">
        <w:t xml:space="preserve"> u cijelosti, te se dozvoljava i određuje upis iz točke </w:t>
      </w:r>
      <w:r w:rsidRPr="004D3E08">
        <w:t>XXX</w:t>
      </w:r>
      <w:r w:rsidR="00C83E74" w:rsidRPr="004D3E08">
        <w:t>V</w:t>
      </w:r>
      <w:r w:rsidRPr="004D3E08">
        <w:t>II</w:t>
      </w:r>
      <w:r w:rsidR="00DA2E3A" w:rsidRPr="004D3E08">
        <w:t>I</w:t>
      </w:r>
      <w:r w:rsidR="00413C9C" w:rsidRPr="004D3E08">
        <w:t xml:space="preserve"> rješenja od </w:t>
      </w:r>
      <w:r w:rsidR="00FC58E4" w:rsidRPr="004D3E08">
        <w:t>7. siječnja 2019</w:t>
      </w:r>
      <w:r w:rsidR="00413C9C" w:rsidRPr="004D3E08">
        <w:t>. u cijelosti.</w:t>
      </w:r>
    </w:p>
    <w:p w:rsidRDefault="00840161" w:rsidP="00413C9C" w:rsidR="00413C9C" w:rsidRPr="004D3E08">
      <w:pPr>
        <w:jc w:val="both"/>
      </w:pPr>
      <w:r w:rsidRPr="004D3E08">
        <w:t>III</w:t>
      </w:r>
      <w:r w:rsidR="00E330F4" w:rsidRPr="004D3E08">
        <w:tab/>
      </w:r>
      <w:r w:rsidR="00413C9C" w:rsidRPr="004D3E08">
        <w:t xml:space="preserve">Ovaj zaključak dostavlja se Općinskom sudu u Novom Zagrebu, zemljišnoknjižni odjel radi obavljanja upisa (članak 101. stavak 3. OZ-a) uz pravomoćno rješenje o dosudi od </w:t>
      </w:r>
      <w:r w:rsidR="00FC58E4" w:rsidRPr="004D3E08">
        <w:t>7. siječnja 2019</w:t>
      </w:r>
      <w:r w:rsidR="00413C9C" w:rsidRPr="004D3E08">
        <w:t>. godine.</w:t>
      </w:r>
    </w:p>
    <w:p w:rsidRDefault="00413C9C" w:rsidP="00413C9C" w:rsidR="00413C9C" w:rsidRPr="004D3E08">
      <w:pPr>
        <w:ind w:left="360"/>
        <w:jc w:val="center"/>
      </w:pPr>
      <w:r w:rsidRPr="004D3E08">
        <w:t>O  b  r  a  z  l  o  ž  e  nj  e</w:t>
      </w:r>
    </w:p>
    <w:p w:rsidRDefault="00413C9C" w:rsidP="00413C9C" w:rsidR="00413C9C" w:rsidRPr="004D3E08">
      <w:pPr>
        <w:ind w:left="360"/>
        <w:jc w:val="both"/>
        <w:rPr>
          <w:b/>
        </w:rPr>
      </w:pPr>
    </w:p>
    <w:p w:rsidRDefault="00413C9C" w:rsidP="00070A25" w:rsidR="00413C9C" w:rsidRPr="004D3E08">
      <w:pPr>
        <w:ind w:firstLine="360"/>
        <w:jc w:val="both"/>
      </w:pPr>
      <w:r w:rsidRPr="004D3E08">
        <w:t xml:space="preserve">Rješenje gornjeg broja od </w:t>
      </w:r>
      <w:r w:rsidR="00FC58E4" w:rsidRPr="004D3E08">
        <w:t>7. siječnja 2019</w:t>
      </w:r>
      <w:r w:rsidRPr="004D3E08">
        <w:t>. godine steklo je u cijelosti svojstvo pravomoćnosti. Kupac je uplatio cijenu</w:t>
      </w:r>
      <w:r w:rsidR="00606A10" w:rsidRPr="004D3E08">
        <w:t xml:space="preserve"> u iznosu od </w:t>
      </w:r>
      <w:r w:rsidR="004D3E08" w:rsidRPr="004D3E08">
        <w:t>516.400</w:t>
      </w:r>
      <w:r w:rsidR="00AC7951" w:rsidRPr="004D3E08">
        <w:t xml:space="preserve">,00 kn </w:t>
      </w:r>
      <w:r w:rsidRPr="004D3E08">
        <w:t xml:space="preserve">u cijelosti. Temeljem stanja spisa, sukladno članku 101. Ovršnog zakona, donijet je ovaj zaključak. </w:t>
      </w:r>
    </w:p>
    <w:p w:rsidRDefault="00413C9C" w:rsidP="00413C9C" w:rsidR="00413C9C" w:rsidRPr="004D3E08">
      <w:pPr>
        <w:jc w:val="both"/>
      </w:pPr>
    </w:p>
    <w:p w:rsidRDefault="00413C9C" w:rsidP="00413C9C" w:rsidR="00413C9C" w:rsidRPr="004D3E08">
      <w:pPr>
        <w:jc w:val="center"/>
      </w:pPr>
      <w:r w:rsidRPr="004D3E08">
        <w:t>U Zag</w:t>
      </w:r>
      <w:r w:rsidR="00C07C9E" w:rsidRPr="004D3E08">
        <w:t>rebu,</w:t>
      </w:r>
      <w:r w:rsidR="0024079D" w:rsidRPr="004D3E08">
        <w:t xml:space="preserve"> </w:t>
      </w:r>
      <w:r w:rsidR="00AC7951" w:rsidRPr="004D3E08">
        <w:t>6</w:t>
      </w:r>
      <w:r w:rsidR="0005526D" w:rsidRPr="004D3E08">
        <w:t xml:space="preserve">. ožujka </w:t>
      </w:r>
      <w:r w:rsidR="00FC58E4" w:rsidRPr="004D3E08">
        <w:t>2019</w:t>
      </w:r>
      <w:r w:rsidRPr="004D3E08">
        <w:t>. godine</w:t>
      </w:r>
    </w:p>
    <w:p w:rsidRDefault="00413C9C" w:rsidP="00413C9C" w:rsidR="00413C9C" w:rsidRPr="004D3E08">
      <w:pPr>
        <w:jc w:val="center"/>
      </w:pPr>
    </w:p>
    <w:p w:rsidRDefault="00413C9C" w:rsidP="00413C9C" w:rsidR="00413C9C" w:rsidRPr="004D3E08">
      <w:pPr>
        <w:jc w:val="both"/>
      </w:pPr>
      <w:r w:rsidRPr="004D3E08">
        <w:t xml:space="preserve">                                                                                                    STEČAJNI SUDAC:</w:t>
      </w:r>
    </w:p>
    <w:p w:rsidRDefault="00413C9C" w:rsidP="00413C9C" w:rsidR="00413C9C" w:rsidRPr="004D3E08">
      <w:pPr>
        <w:jc w:val="both"/>
      </w:pPr>
      <w:r w:rsidRPr="004D3E08">
        <w:t xml:space="preserve">                                                                                                    NINO RADIĆ  </w:t>
      </w:r>
      <w:r w:rsidR="0046400F">
        <w:t xml:space="preserve">v.r. </w:t>
      </w:r>
    </w:p>
    <w:p w:rsidRDefault="00413C9C" w:rsidP="00413C9C" w:rsidR="00413C9C" w:rsidRPr="004D3E08">
      <w:pPr>
        <w:jc w:val="both"/>
      </w:pPr>
      <w:r w:rsidRPr="004D3E08">
        <w:t>POUKA</w:t>
      </w:r>
      <w:r w:rsidR="00BD099A" w:rsidRPr="004D3E08">
        <w:t xml:space="preserve"> O PRAVNOM LIJEKU</w:t>
      </w:r>
      <w:r w:rsidRPr="004D3E08">
        <w:t xml:space="preserve">: </w:t>
      </w:r>
    </w:p>
    <w:p w:rsidRDefault="00413C9C" w:rsidP="00413C9C" w:rsidR="00413C9C" w:rsidRPr="004D3E08">
      <w:pPr>
        <w:jc w:val="both"/>
      </w:pPr>
      <w:r w:rsidRPr="004D3E08">
        <w:t>Protiv ovog zaključka žalba nije dopuštena (čl. 11. stavak 9. SZ-a).</w:t>
      </w:r>
      <w:r w:rsidRPr="004D3E08">
        <w:tab/>
      </w:r>
    </w:p>
    <w:p w:rsidRDefault="0046400F" w:rsidP="00413C9C" w:rsidR="00413C9C">
      <w:pPr>
        <w:jc w:val="both"/>
      </w:pPr>
      <w:r>
        <w:tab/>
      </w:r>
      <w:r>
        <w:tab/>
      </w:r>
      <w:r>
        <w:tab/>
      </w:r>
      <w:r>
        <w:tab/>
      </w:r>
      <w:r>
        <w:tab/>
      </w:r>
      <w:r>
        <w:tab/>
      </w:r>
      <w:r>
        <w:tab/>
        <w:t xml:space="preserve">Za točnost </w:t>
      </w:r>
      <w:proofErr w:type="spellStart"/>
      <w:r>
        <w:t>otpravka</w:t>
      </w:r>
      <w:proofErr w:type="spellEnd"/>
      <w:r>
        <w:t xml:space="preserve">-ovlašteni službenik: </w:t>
      </w:r>
    </w:p>
    <w:p w:rsidRDefault="0046400F" w:rsidP="00413C9C" w:rsidR="0046400F" w:rsidRPr="004D3E08">
      <w:pPr>
        <w:jc w:val="both"/>
      </w:pPr>
      <w:r>
        <w:tab/>
      </w:r>
      <w:r>
        <w:tab/>
      </w:r>
      <w:r>
        <w:tab/>
      </w:r>
      <w:r>
        <w:tab/>
      </w:r>
      <w:r>
        <w:tab/>
      </w:r>
      <w:r>
        <w:tab/>
      </w:r>
      <w:r>
        <w:tab/>
      </w:r>
      <w:r>
        <w:tab/>
        <w:t xml:space="preserve">       Tatjana Slaviček </w:t>
      </w:r>
    </w:p>
    <w:sectPr w:rsidSect="00117783" w:rsidR="0046400F" w:rsidRPr="004D3E08">
      <w:pgSz w:h="16838" w:w="11906"/>
      <w:pgMar w:gutter="0" w:footer="708" w:header="708" w:left="1417" w:bottom="993"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006858"/>
    <w:multiLevelType w:val="hybridMultilevel"/>
    <w:tmpl w:val="DD442DF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13C9C"/>
    <w:rsid w:val="0005526D"/>
    <w:rsid w:val="00057E85"/>
    <w:rsid w:val="00070A25"/>
    <w:rsid w:val="000D6121"/>
    <w:rsid w:val="000F51BD"/>
    <w:rsid w:val="00117783"/>
    <w:rsid w:val="001808D9"/>
    <w:rsid w:val="00187312"/>
    <w:rsid w:val="001E7687"/>
    <w:rsid w:val="00212CD6"/>
    <w:rsid w:val="0024079D"/>
    <w:rsid w:val="002529C7"/>
    <w:rsid w:val="002C0A4D"/>
    <w:rsid w:val="002F0173"/>
    <w:rsid w:val="002F4FC7"/>
    <w:rsid w:val="002F6556"/>
    <w:rsid w:val="00323FE2"/>
    <w:rsid w:val="003454D4"/>
    <w:rsid w:val="003F60EE"/>
    <w:rsid w:val="00413C9C"/>
    <w:rsid w:val="00425E42"/>
    <w:rsid w:val="00450457"/>
    <w:rsid w:val="0046400F"/>
    <w:rsid w:val="004C6A79"/>
    <w:rsid w:val="004D3E08"/>
    <w:rsid w:val="00526219"/>
    <w:rsid w:val="00545FE2"/>
    <w:rsid w:val="005862D8"/>
    <w:rsid w:val="005958DF"/>
    <w:rsid w:val="005B3F68"/>
    <w:rsid w:val="005E4F6E"/>
    <w:rsid w:val="00606A10"/>
    <w:rsid w:val="00673167"/>
    <w:rsid w:val="0069517D"/>
    <w:rsid w:val="007479F2"/>
    <w:rsid w:val="007644BB"/>
    <w:rsid w:val="00807318"/>
    <w:rsid w:val="00840161"/>
    <w:rsid w:val="00860DA0"/>
    <w:rsid w:val="008E4276"/>
    <w:rsid w:val="008E5AEA"/>
    <w:rsid w:val="00A45B3F"/>
    <w:rsid w:val="00AB0D15"/>
    <w:rsid w:val="00AC7951"/>
    <w:rsid w:val="00AF19FE"/>
    <w:rsid w:val="00B1233B"/>
    <w:rsid w:val="00BD099A"/>
    <w:rsid w:val="00BD0AFD"/>
    <w:rsid w:val="00C07C9E"/>
    <w:rsid w:val="00C83E74"/>
    <w:rsid w:val="00CA28FB"/>
    <w:rsid w:val="00CB23AB"/>
    <w:rsid w:val="00CB2E5E"/>
    <w:rsid w:val="00CF2CA8"/>
    <w:rsid w:val="00CF3A0E"/>
    <w:rsid w:val="00D17862"/>
    <w:rsid w:val="00D41945"/>
    <w:rsid w:val="00D454FE"/>
    <w:rsid w:val="00D71957"/>
    <w:rsid w:val="00DA0D61"/>
    <w:rsid w:val="00DA2E3A"/>
    <w:rsid w:val="00DD2C6B"/>
    <w:rsid w:val="00DE1447"/>
    <w:rsid w:val="00E330F4"/>
    <w:rsid w:val="00E60179"/>
    <w:rsid w:val="00E72A7C"/>
    <w:rsid w:val="00E8352F"/>
    <w:rsid w:val="00EB1497"/>
    <w:rsid w:val="00F34418"/>
    <w:rsid w:val="00F36648"/>
    <w:rsid w:val="00F95671"/>
    <w:rsid w:val="00FC58E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13C9C"/>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413C9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13C9C"/>
    <w:rPr>
      <w:rFonts w:cs="Tahoma" w:eastAsia="Times New Roman" w:hAnsi="Tahoma" w:ascii="Tahoma"/>
      <w:sz w:val="16"/>
      <w:szCs w:val="16"/>
      <w:lang w:eastAsia="hr-HR"/>
    </w:rPr>
  </w:style>
  <w:style w:styleId="Odlomakpopisa" w:type="paragraph">
    <w:name w:val="List Paragraph"/>
    <w:basedOn w:val="Normal"/>
    <w:uiPriority w:val="34"/>
    <w:qFormat/>
    <w:rsid w:val="00EB1497"/>
    <w:pPr>
      <w:ind w:left="720"/>
      <w:contextualSpacing/>
    </w:pPr>
  </w:style>
  <w:style w:styleId="Bezproreda" w:type="paragraph">
    <w:name w:val="No Spacing"/>
    <w:uiPriority w:val="1"/>
    <w:qFormat/>
    <w:rsid w:val="004C6A79"/>
    <w:rPr>
      <w:rFonts w:hAnsiTheme="minorHAnsi" w:asciiTheme="minorHAnsi"/>
      <w:sz w:val="22"/>
    </w:rPr>
  </w:style>
  <w:style w:styleId="Obinitekst" w:type="paragraph">
    <w:name w:val="Plain Text"/>
    <w:basedOn w:val="Normal"/>
    <w:link w:val="ObinitekstChar"/>
    <w:uiPriority w:val="99"/>
    <w:semiHidden/>
    <w:unhideWhenUsed/>
    <w:rsid w:val="0069517D"/>
    <w:rPr>
      <w:rFonts w:cstheme="minorBidi" w:eastAsiaTheme="minorHAnsi" w:hAnsi="Calibri" w:ascii="Calibri"/>
      <w:sz w:val="22"/>
      <w:szCs w:val="21"/>
      <w:lang w:eastAsia="en-US"/>
    </w:rPr>
  </w:style>
  <w:style w:customStyle="true" w:styleId="ObinitekstChar" w:type="character">
    <w:name w:val="Obični tekst Char"/>
    <w:basedOn w:val="Zadanifontodlomka"/>
    <w:link w:val="Obinitekst"/>
    <w:uiPriority w:val="99"/>
    <w:semiHidden/>
    <w:rsid w:val="0069517D"/>
    <w:rPr>
      <w:rFonts w:hAnsi="Calibri" w:ascii="Calibri"/>
      <w:sz w:val="22"/>
      <w:szCs w:val="21"/>
    </w:rPr>
  </w:style>
  <w:style w:styleId="Tekstrezerviranogmjesta" w:type="character">
    <w:name w:val="Placeholder Text"/>
    <w:basedOn w:val="Zadanifontodlomka"/>
    <w:uiPriority w:val="99"/>
    <w:semiHidden/>
    <w:rsid w:val="00F34418"/>
    <w:rPr>
      <w:color w:val="808080"/>
      <w:bdr w:space="0" w:sz="0" w:color="auto" w:val="none"/>
      <w:shd w:fill="auto" w:color="auto" w:val="clear"/>
    </w:rPr>
  </w:style>
  <w:style w:customStyle="true" w:styleId="eSPISCCParagraphDefaultFont" w:type="character">
    <w:name w:val="eSPIS_CC_Paragraph Default Font"/>
    <w:basedOn w:val="Zadanifontodlomka"/>
    <w:rsid w:val="00F3441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34418"/>
    <w:rPr>
      <w:bdr w:space="0" w:sz="0" w:color="auto" w:val="none"/>
      <w:shd w:fill="FFFFCC" w:color="auto" w:val="clear"/>
      <w:lang w:val="hr-HR"/>
    </w:rPr>
  </w:style>
  <w:style w:customStyle="true" w:styleId="PozadinaSvijetloCrvena" w:type="character">
    <w:name w:val="Pozadina_SvijetloCrvena"/>
    <w:basedOn w:val="eSPISCCParagraphDefaultFont"/>
    <w:rsid w:val="00F3441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3441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13C9C"/>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413C9C"/>
    <w:rPr>
      <w:rFonts w:ascii="Tahoma" w:cs="Tahoma" w:hAnsi="Tahoma"/>
      <w:sz w:val="16"/>
      <w:szCs w:val="16"/>
    </w:rPr>
  </w:style>
  <w:style w:customStyle="1" w:styleId="TekstbaloniaChar" w:type="character">
    <w:name w:val="Tekst balončića Char"/>
    <w:basedOn w:val="Zadanifontodlomka"/>
    <w:link w:val="Tekstbalonia"/>
    <w:uiPriority w:val="99"/>
    <w:semiHidden/>
    <w:rsid w:val="00413C9C"/>
    <w:rPr>
      <w:rFonts w:ascii="Tahoma" w:cs="Tahoma" w:eastAsia="Times New Roman" w:hAnsi="Tahoma"/>
      <w:sz w:val="16"/>
      <w:szCs w:val="16"/>
      <w:lang w:eastAsia="hr-HR"/>
    </w:rPr>
  </w:style>
  <w:style w:styleId="Odlomakpopisa" w:type="paragraph">
    <w:name w:val="List Paragraph"/>
    <w:basedOn w:val="Normal"/>
    <w:uiPriority w:val="34"/>
    <w:qFormat/>
    <w:rsid w:val="00EB1497"/>
    <w:pPr>
      <w:ind w:left="720"/>
      <w:contextualSpacing/>
    </w:pPr>
  </w:style>
  <w:style w:styleId="Bezproreda" w:type="paragraph">
    <w:name w:val="No Spacing"/>
    <w:uiPriority w:val="1"/>
    <w:qFormat/>
    <w:rsid w:val="004C6A79"/>
    <w:rPr>
      <w:rFonts w:asciiTheme="minorHAnsi" w:hAnsiTheme="minorHAnsi"/>
      <w:sz w:val="22"/>
    </w:rPr>
  </w:style>
  <w:style w:styleId="Obinitekst" w:type="paragraph">
    <w:name w:val="Plain Text"/>
    <w:basedOn w:val="Normal"/>
    <w:link w:val="ObinitekstChar"/>
    <w:uiPriority w:val="99"/>
    <w:semiHidden/>
    <w:unhideWhenUsed/>
    <w:rsid w:val="0069517D"/>
    <w:rPr>
      <w:rFonts w:ascii="Calibri" w:cstheme="minorBidi" w:eastAsiaTheme="minorHAnsi" w:hAnsi="Calibri"/>
      <w:sz w:val="22"/>
      <w:szCs w:val="21"/>
      <w:lang w:eastAsia="en-US"/>
    </w:rPr>
  </w:style>
  <w:style w:customStyle="1" w:styleId="ObinitekstChar" w:type="character">
    <w:name w:val="Obični tekst Char"/>
    <w:basedOn w:val="Zadanifontodlomka"/>
    <w:link w:val="Obinitekst"/>
    <w:uiPriority w:val="99"/>
    <w:semiHidden/>
    <w:rsid w:val="0069517D"/>
    <w:rPr>
      <w:rFonts w:ascii="Calibri" w:hAnsi="Calibri"/>
      <w:sz w:val="22"/>
      <w:szCs w:val="21"/>
    </w:rPr>
  </w:style>
  <w:style w:styleId="Tekstrezerviranogmjesta" w:type="character">
    <w:name w:val="Placeholder Text"/>
    <w:basedOn w:val="Zadanifontodlomka"/>
    <w:uiPriority w:val="99"/>
    <w:semiHidden/>
    <w:rsid w:val="00F34418"/>
    <w:rPr>
      <w:color w:val="808080"/>
      <w:bdr w:color="auto" w:space="0" w:sz="0" w:val="none"/>
      <w:shd w:color="auto" w:fill="auto" w:val="clear"/>
    </w:rPr>
  </w:style>
  <w:style w:customStyle="1" w:styleId="eSPISCCParagraphDefaultFont" w:type="character">
    <w:name w:val="eSPIS_CC_Paragraph Default Font"/>
    <w:basedOn w:val="Zadanifontodlomka"/>
    <w:rsid w:val="00F3441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34418"/>
    <w:rPr>
      <w:bdr w:color="auto" w:space="0" w:sz="0" w:val="none"/>
      <w:shd w:color="auto" w:fill="FFFFCC" w:val="clear"/>
      <w:lang w:val="hr-HR"/>
    </w:rPr>
  </w:style>
  <w:style w:customStyle="1" w:styleId="PozadinaSvijetloCrvena" w:type="character">
    <w:name w:val="Pozadina_SvijetloCrvena"/>
    <w:basedOn w:val="eSPISCCParagraphDefaultFont"/>
    <w:rsid w:val="00F3441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3441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245494">
      <w:bodyDiv w:val="true"/>
      <w:marLeft w:val="0"/>
      <w:marRight w:val="0"/>
      <w:marTop w:val="0"/>
      <w:marBottom w:val="0"/>
      <w:divBdr>
        <w:top w:space="0" w:sz="0" w:color="auto" w:val="none"/>
        <w:left w:space="0" w:sz="0" w:color="auto" w:val="none"/>
        <w:bottom w:space="0" w:sz="0" w:color="auto" w:val="none"/>
        <w:right w:space="0" w:sz="0" w:color="auto" w:val="none"/>
      </w:divBdr>
    </w:div>
    <w:div w:id="111678947">
      <w:bodyDiv w:val="true"/>
      <w:marLeft w:val="0"/>
      <w:marRight w:val="0"/>
      <w:marTop w:val="0"/>
      <w:marBottom w:val="0"/>
      <w:divBdr>
        <w:top w:space="0" w:sz="0" w:color="auto" w:val="none"/>
        <w:left w:space="0" w:sz="0" w:color="auto" w:val="none"/>
        <w:bottom w:space="0" w:sz="0" w:color="auto" w:val="none"/>
        <w:right w:space="0" w:sz="0" w:color="auto" w:val="none"/>
      </w:divBdr>
    </w:div>
    <w:div w:id="312107475">
      <w:bodyDiv w:val="true"/>
      <w:marLeft w:val="0"/>
      <w:marRight w:val="0"/>
      <w:marTop w:val="0"/>
      <w:marBottom w:val="0"/>
      <w:divBdr>
        <w:top w:space="0" w:sz="0" w:color="auto" w:val="none"/>
        <w:left w:space="0" w:sz="0" w:color="auto" w:val="none"/>
        <w:bottom w:space="0" w:sz="0" w:color="auto" w:val="none"/>
        <w:right w:space="0" w:sz="0" w:color="auto" w:val="none"/>
      </w:divBdr>
    </w:div>
    <w:div w:id="356346858">
      <w:bodyDiv w:val="true"/>
      <w:marLeft w:val="0"/>
      <w:marRight w:val="0"/>
      <w:marTop w:val="0"/>
      <w:marBottom w:val="0"/>
      <w:divBdr>
        <w:top w:space="0" w:sz="0" w:color="auto" w:val="none"/>
        <w:left w:space="0" w:sz="0" w:color="auto" w:val="none"/>
        <w:bottom w:space="0" w:sz="0" w:color="auto" w:val="none"/>
        <w:right w:space="0" w:sz="0" w:color="auto" w:val="none"/>
      </w:divBdr>
    </w:div>
    <w:div w:id="362361056">
      <w:bodyDiv w:val="true"/>
      <w:marLeft w:val="0"/>
      <w:marRight w:val="0"/>
      <w:marTop w:val="0"/>
      <w:marBottom w:val="0"/>
      <w:divBdr>
        <w:top w:space="0" w:sz="0" w:color="auto" w:val="none"/>
        <w:left w:space="0" w:sz="0" w:color="auto" w:val="none"/>
        <w:bottom w:space="0" w:sz="0" w:color="auto" w:val="none"/>
        <w:right w:space="0" w:sz="0" w:color="auto" w:val="none"/>
      </w:divBdr>
    </w:div>
    <w:div w:id="496772246">
      <w:bodyDiv w:val="true"/>
      <w:marLeft w:val="0"/>
      <w:marRight w:val="0"/>
      <w:marTop w:val="0"/>
      <w:marBottom w:val="0"/>
      <w:divBdr>
        <w:top w:space="0" w:sz="0" w:color="auto" w:val="none"/>
        <w:left w:space="0" w:sz="0" w:color="auto" w:val="none"/>
        <w:bottom w:space="0" w:sz="0" w:color="auto" w:val="none"/>
        <w:right w:space="0" w:sz="0" w:color="auto" w:val="none"/>
      </w:divBdr>
    </w:div>
    <w:div w:id="631905470">
      <w:bodyDiv w:val="true"/>
      <w:marLeft w:val="0"/>
      <w:marRight w:val="0"/>
      <w:marTop w:val="0"/>
      <w:marBottom w:val="0"/>
      <w:divBdr>
        <w:top w:space="0" w:sz="0" w:color="auto" w:val="none"/>
        <w:left w:space="0" w:sz="0" w:color="auto" w:val="none"/>
        <w:bottom w:space="0" w:sz="0" w:color="auto" w:val="none"/>
        <w:right w:space="0" w:sz="0" w:color="auto" w:val="none"/>
      </w:divBdr>
    </w:div>
    <w:div w:id="653146062">
      <w:bodyDiv w:val="true"/>
      <w:marLeft w:val="0"/>
      <w:marRight w:val="0"/>
      <w:marTop w:val="0"/>
      <w:marBottom w:val="0"/>
      <w:divBdr>
        <w:top w:space="0" w:sz="0" w:color="auto" w:val="none"/>
        <w:left w:space="0" w:sz="0" w:color="auto" w:val="none"/>
        <w:bottom w:space="0" w:sz="0" w:color="auto" w:val="none"/>
        <w:right w:space="0" w:sz="0" w:color="auto" w:val="none"/>
      </w:divBdr>
    </w:div>
    <w:div w:id="812212581">
      <w:bodyDiv w:val="true"/>
      <w:marLeft w:val="0"/>
      <w:marRight w:val="0"/>
      <w:marTop w:val="0"/>
      <w:marBottom w:val="0"/>
      <w:divBdr>
        <w:top w:space="0" w:sz="0" w:color="auto" w:val="none"/>
        <w:left w:space="0" w:sz="0" w:color="auto" w:val="none"/>
        <w:bottom w:space="0" w:sz="0" w:color="auto" w:val="none"/>
        <w:right w:space="0" w:sz="0" w:color="auto" w:val="none"/>
      </w:divBdr>
    </w:div>
    <w:div w:id="827676108">
      <w:bodyDiv w:val="true"/>
      <w:marLeft w:val="0"/>
      <w:marRight w:val="0"/>
      <w:marTop w:val="0"/>
      <w:marBottom w:val="0"/>
      <w:divBdr>
        <w:top w:space="0" w:sz="0" w:color="auto" w:val="none"/>
        <w:left w:space="0" w:sz="0" w:color="auto" w:val="none"/>
        <w:bottom w:space="0" w:sz="0" w:color="auto" w:val="none"/>
        <w:right w:space="0" w:sz="0" w:color="auto" w:val="none"/>
      </w:divBdr>
    </w:div>
    <w:div w:id="830609317">
      <w:bodyDiv w:val="true"/>
      <w:marLeft w:val="0"/>
      <w:marRight w:val="0"/>
      <w:marTop w:val="0"/>
      <w:marBottom w:val="0"/>
      <w:divBdr>
        <w:top w:space="0" w:sz="0" w:color="auto" w:val="none"/>
        <w:left w:space="0" w:sz="0" w:color="auto" w:val="none"/>
        <w:bottom w:space="0" w:sz="0" w:color="auto" w:val="none"/>
        <w:right w:space="0" w:sz="0" w:color="auto" w:val="none"/>
      </w:divBdr>
    </w:div>
    <w:div w:id="831528641">
      <w:bodyDiv w:val="true"/>
      <w:marLeft w:val="0"/>
      <w:marRight w:val="0"/>
      <w:marTop w:val="0"/>
      <w:marBottom w:val="0"/>
      <w:divBdr>
        <w:top w:space="0" w:sz="0" w:color="auto" w:val="none"/>
        <w:left w:space="0" w:sz="0" w:color="auto" w:val="none"/>
        <w:bottom w:space="0" w:sz="0" w:color="auto" w:val="none"/>
        <w:right w:space="0" w:sz="0" w:color="auto" w:val="none"/>
      </w:divBdr>
    </w:div>
    <w:div w:id="903755638">
      <w:bodyDiv w:val="true"/>
      <w:marLeft w:val="0"/>
      <w:marRight w:val="0"/>
      <w:marTop w:val="0"/>
      <w:marBottom w:val="0"/>
      <w:divBdr>
        <w:top w:space="0" w:sz="0" w:color="auto" w:val="none"/>
        <w:left w:space="0" w:sz="0" w:color="auto" w:val="none"/>
        <w:bottom w:space="0" w:sz="0" w:color="auto" w:val="none"/>
        <w:right w:space="0" w:sz="0" w:color="auto" w:val="none"/>
      </w:divBdr>
    </w:div>
    <w:div w:id="961498318">
      <w:bodyDiv w:val="true"/>
      <w:marLeft w:val="0"/>
      <w:marRight w:val="0"/>
      <w:marTop w:val="0"/>
      <w:marBottom w:val="0"/>
      <w:divBdr>
        <w:top w:space="0" w:sz="0" w:color="auto" w:val="none"/>
        <w:left w:space="0" w:sz="0" w:color="auto" w:val="none"/>
        <w:bottom w:space="0" w:sz="0" w:color="auto" w:val="none"/>
        <w:right w:space="0" w:sz="0" w:color="auto" w:val="none"/>
      </w:divBdr>
    </w:div>
    <w:div w:id="1176463153">
      <w:bodyDiv w:val="true"/>
      <w:marLeft w:val="0"/>
      <w:marRight w:val="0"/>
      <w:marTop w:val="0"/>
      <w:marBottom w:val="0"/>
      <w:divBdr>
        <w:top w:space="0" w:sz="0" w:color="auto" w:val="none"/>
        <w:left w:space="0" w:sz="0" w:color="auto" w:val="none"/>
        <w:bottom w:space="0" w:sz="0" w:color="auto" w:val="none"/>
        <w:right w:space="0" w:sz="0" w:color="auto" w:val="none"/>
      </w:divBdr>
    </w:div>
    <w:div w:id="1275599237">
      <w:bodyDiv w:val="true"/>
      <w:marLeft w:val="0"/>
      <w:marRight w:val="0"/>
      <w:marTop w:val="0"/>
      <w:marBottom w:val="0"/>
      <w:divBdr>
        <w:top w:space="0" w:sz="0" w:color="auto" w:val="none"/>
        <w:left w:space="0" w:sz="0" w:color="auto" w:val="none"/>
        <w:bottom w:space="0" w:sz="0" w:color="auto" w:val="none"/>
        <w:right w:space="0" w:sz="0" w:color="auto" w:val="none"/>
      </w:divBdr>
    </w:div>
    <w:div w:id="1376344386">
      <w:bodyDiv w:val="true"/>
      <w:marLeft w:val="0"/>
      <w:marRight w:val="0"/>
      <w:marTop w:val="0"/>
      <w:marBottom w:val="0"/>
      <w:divBdr>
        <w:top w:space="0" w:sz="0" w:color="auto" w:val="none"/>
        <w:left w:space="0" w:sz="0" w:color="auto" w:val="none"/>
        <w:bottom w:space="0" w:sz="0" w:color="auto" w:val="none"/>
        <w:right w:space="0" w:sz="0" w:color="auto" w:val="none"/>
      </w:divBdr>
    </w:div>
    <w:div w:id="1538423635">
      <w:bodyDiv w:val="true"/>
      <w:marLeft w:val="0"/>
      <w:marRight w:val="0"/>
      <w:marTop w:val="0"/>
      <w:marBottom w:val="0"/>
      <w:divBdr>
        <w:top w:space="0" w:sz="0" w:color="auto" w:val="none"/>
        <w:left w:space="0" w:sz="0" w:color="auto" w:val="none"/>
        <w:bottom w:space="0" w:sz="0" w:color="auto" w:val="none"/>
        <w:right w:space="0" w:sz="0" w:color="auto" w:val="none"/>
      </w:divBdr>
    </w:div>
    <w:div w:id="1670593211">
      <w:bodyDiv w:val="true"/>
      <w:marLeft w:val="0"/>
      <w:marRight w:val="0"/>
      <w:marTop w:val="0"/>
      <w:marBottom w:val="0"/>
      <w:divBdr>
        <w:top w:space="0" w:sz="0" w:color="auto" w:val="none"/>
        <w:left w:space="0" w:sz="0" w:color="auto" w:val="none"/>
        <w:bottom w:space="0" w:sz="0" w:color="auto" w:val="none"/>
        <w:right w:space="0" w:sz="0" w:color="auto" w:val="none"/>
      </w:divBdr>
    </w:div>
    <w:div w:id="1767262490">
      <w:bodyDiv w:val="true"/>
      <w:marLeft w:val="0"/>
      <w:marRight w:val="0"/>
      <w:marTop w:val="0"/>
      <w:marBottom w:val="0"/>
      <w:divBdr>
        <w:top w:space="0" w:sz="0" w:color="auto" w:val="none"/>
        <w:left w:space="0" w:sz="0" w:color="auto" w:val="none"/>
        <w:bottom w:space="0" w:sz="0" w:color="auto" w:val="none"/>
        <w:right w:space="0" w:sz="0" w:color="auto" w:val="none"/>
      </w:divBdr>
    </w:div>
    <w:div w:id="1912301691">
      <w:bodyDiv w:val="true"/>
      <w:marLeft w:val="0"/>
      <w:marRight w:val="0"/>
      <w:marTop w:val="0"/>
      <w:marBottom w:val="0"/>
      <w:divBdr>
        <w:top w:space="0" w:sz="0" w:color="auto" w:val="none"/>
        <w:left w:space="0" w:sz="0" w:color="auto" w:val="none"/>
        <w:bottom w:space="0" w:sz="0" w:color="auto" w:val="none"/>
        <w:right w:space="0" w:sz="0" w:color="auto" w:val="none"/>
      </w:divBdr>
    </w:div>
    <w:div w:id="1971545529">
      <w:bodyDiv w:val="true"/>
      <w:marLeft w:val="0"/>
      <w:marRight w:val="0"/>
      <w:marTop w:val="0"/>
      <w:marBottom w:val="0"/>
      <w:divBdr>
        <w:top w:space="0" w:sz="0" w:color="auto" w:val="none"/>
        <w:left w:space="0" w:sz="0" w:color="auto" w:val="none"/>
        <w:bottom w:space="0" w:sz="0" w:color="auto" w:val="none"/>
        <w:right w:space="0" w:sz="0" w:color="auto" w:val="none"/>
      </w:divBdr>
    </w:div>
    <w:div w:id="1996569445">
      <w:bodyDiv w:val="true"/>
      <w:marLeft w:val="0"/>
      <w:marRight w:val="0"/>
      <w:marTop w:val="0"/>
      <w:marBottom w:val="0"/>
      <w:divBdr>
        <w:top w:space="0" w:sz="0" w:color="auto" w:val="none"/>
        <w:left w:space="0" w:sz="0" w:color="auto" w:val="none"/>
        <w:bottom w:space="0" w:sz="0" w:color="auto" w:val="none"/>
        <w:right w:space="0" w:sz="0" w:color="auto" w:val="none"/>
      </w:divBdr>
    </w:div>
    <w:div w:id="2025739826">
      <w:bodyDiv w:val="true"/>
      <w:marLeft w:val="0"/>
      <w:marRight w:val="0"/>
      <w:marTop w:val="0"/>
      <w:marBottom w:val="0"/>
      <w:divBdr>
        <w:top w:space="0" w:sz="0" w:color="auto" w:val="none"/>
        <w:left w:space="0" w:sz="0" w:color="auto" w:val="none"/>
        <w:bottom w:space="0" w:sz="0" w:color="auto" w:val="none"/>
        <w:right w:space="0" w:sz="0" w:color="auto" w:val="none"/>
      </w:divBdr>
    </w:div>
    <w:div w:id="2068647798">
      <w:bodyDiv w:val="true"/>
      <w:marLeft w:val="0"/>
      <w:marRight w:val="0"/>
      <w:marTop w:val="0"/>
      <w:marBottom w:val="0"/>
      <w:divBdr>
        <w:top w:space="0" w:sz="0" w:color="auto" w:val="none"/>
        <w:left w:space="0" w:sz="0" w:color="auto" w:val="none"/>
        <w:bottom w:space="0" w:sz="0" w:color="auto" w:val="none"/>
        <w:right w:space="0" w:sz="0" w:color="auto" w:val="none"/>
      </w:divBdr>
    </w:div>
    <w:div w:id="2082094297">
      <w:bodyDiv w:val="true"/>
      <w:marLeft w:val="0"/>
      <w:marRight w:val="0"/>
      <w:marTop w:val="0"/>
      <w:marBottom w:val="0"/>
      <w:divBdr>
        <w:top w:space="0" w:sz="0" w:color="auto" w:val="none"/>
        <w:left w:space="0" w:sz="0" w:color="auto" w:val="none"/>
        <w:bottom w:space="0" w:sz="0" w:color="auto" w:val="none"/>
        <w:right w:space="0" w:sz="0" w:color="auto" w:val="none"/>
      </w:divBdr>
    </w:div>
    <w:div w:id="210337837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ožujka 2019.</izvorni_sadrzaj>
    <derivirana_varijabla naziv="DomainObject.DatumDonosenjaOdluke_1">6.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St-1094/2012-1121</izvorni_sadrzaj>
    <derivirana_varijabla naziv="DomainObject.Oznaka_1">St-1094/2012-1121</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1094</izvorni_sadrzaj>
    <derivirana_varijabla naziv="DomainObject.Predmet.Broj_1">1094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listopada 2012.</izvorni_sadrzaj>
    <derivirana_varijabla naziv="DomainObject.Predmet.DatumOsnivanja_1">23.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St-1094/2012</izvorni_sadrzaj>
    <derivirana_varijabla naziv="DomainObject.Predmet.OznakaBroj_1">St-1094/2012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JARUŠČICA PROJEKT  d.o.o. za poslovanje nekretninama</izvorni_sadrzaj>
    <derivirana_varijabla naziv="DomainObject.Predmet.ProtustrankaFormated_1">  JARUŠČICA PROJEKT  d.o.o. za poslovanje nekretninama</derivirana_varijabla>
  </DomainObject.Predmet.ProtustrankaFormated>
  <DomainObject.Predmet.ProtustrankaFormatedOIB>
    <izvorni_sadrzaj>  JARUŠČICA PROJEKT  d.o.o. za poslovanje nekretninama, OIB 02217546383</izvorni_sadrzaj>
    <derivirana_varijabla naziv="DomainObject.Predmet.ProtustrankaFormatedOIB_1">  JARUŠČICA PROJEKT  d.o.o. za poslovanje nekretninama, OIB 02217546383</derivirana_varijabla>
  </DomainObject.Predmet.ProtustrankaFormatedOIB>
  <DomainObject.Predmet.ProtustrankaFormatedWithAdress>
    <izvorni_sadrzaj> JARUŠČICA PROJEKT  d.o.o. za poslovanje nekretninama, Jarušćica 7, 10000 Zagreb</izvorni_sadrzaj>
    <derivirana_varijabla naziv="DomainObject.Predmet.ProtustrankaFormatedWithAdress_1"> JARUŠČICA PROJEKT  d.o.o. za poslovanje nekretninama, Jarušćica 7, 10000 Zagreb</derivirana_varijabla>
  </DomainObject.Predmet.ProtustrankaFormatedWithAdress>
  <DomainObject.Predmet.ProtustrankaFormatedWithAdressOIB>
    <izvorni_sadrzaj> JARUŠČICA PROJEKT  d.o.o. za poslovanje nekretninama, OIB 02217546383, Jarušćica 7, 10000 Zagreb</izvorni_sadrzaj>
    <derivirana_varijabla naziv="DomainObject.Predmet.ProtustrankaFormatedWithAdressOIB_1"> JARUŠČICA PROJEKT  d.o.o. za poslovanje nekretninama, OIB 02217546383, Jarušćica 7, 10000 Zagreb</derivirana_varijabla>
  </DomainObject.Predmet.ProtustrankaFormatedWithAdressOIB>
  <DomainObject.Predmet.ProtustrankaWithAdress>
    <izvorni_sadrzaj>JARUŠČICA PROJEKT  d.o.o. za poslovanje nekretninama Jarušćica 7, 10000 Zagreb</izvorni_sadrzaj>
    <derivirana_varijabla naziv="DomainObject.Predmet.ProtustrankaWithAdress_1">JARUŠČICA PROJEKT  d.o.o. za poslovanje nekretninama Jarušćica 7, 10000 Zagreb</derivirana_varijabla>
  </DomainObject.Predmet.ProtustrankaWithAdress>
  <DomainObject.Predmet.ProtustrankaWithAdressOIB>
    <izvorni_sadrzaj>JARUŠČICA PROJEKT  d.o.o. za poslovanje nekretninama, OIB 02217546383, Jarušćica 7, 10000 Zagreb</izvorni_sadrzaj>
    <derivirana_varijabla naziv="DomainObject.Predmet.ProtustrankaWithAdressOIB_1">JARUŠČICA PROJEKT  d.o.o. za poslovanje nekretninama, OIB 02217546383, Jarušćica 7, 10000 Zagreb</derivirana_varijabla>
  </DomainObject.Predmet.ProtustrankaWithAdressOIB>
  <DomainObject.Predmet.ProtustrankaNazivFormated>
    <izvorni_sadrzaj>JARUŠČICA PROJEKT  d.o.o. za poslovanje nekretninama</izvorni_sadrzaj>
    <derivirana_varijabla naziv="DomainObject.Predmet.ProtustrankaNazivFormated_1">JARUŠČICA PROJEKT  d.o.o. za poslovanje nekretninama</derivirana_varijabla>
  </DomainObject.Predmet.ProtustrankaNazivFormated>
  <DomainObject.Predmet.ProtustrankaNazivFormatedOIB>
    <izvorni_sadrzaj>JARUŠČICA PROJEKT  d.o.o. za poslovanje nekretninama, OIB 02217546383</izvorni_sadrzaj>
    <derivirana_varijabla naziv="DomainObject.Predmet.ProtustrankaNazivFormatedOIB_1">JARUŠČICA PROJEKT  d.o.o. za poslovanje nekretninama, OIB 02217546383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N. Radić</izvorni_sadrzaj>
    <derivirana_varijabla naziv="DomainObject.Predmet.Referada.Naziv_1">1.St- N. Radić</derivirana_varijabla>
  </DomainObject.Predmet.Referada.Naziv>
  <DomainObject.Predmet.Referada.Oznaka>
    <izvorni_sadrzaj>1. St</izvorni_sadrzaj>
    <derivirana_varijabla naziv="DomainObject.Predmet.Referada.Oznaka_1">1. 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 MARIJA ŠIMIĆ; Martina Santini; Josip Stipić; Zlatko Crlenjak; Zlatko Mihaljević; Vinko Matić; Marko Puškarić; Marko Perica; Željko Meštrović; Zdravko Božićević; Nikola Blažević; Krunoslav Vodička; Josip Tomaško; Domagoj Ivanović; Štefica Šimunić; Martin Jeanty; Gordana Delić; Mira Lučić; Vesna Kantolić; Berislav Tatarin; Dragica Poje; Marijan Orešković; Vladimir Škrinjar; Julije Katančević; Mladenka Perić; Goran Drmić; Tomo Kovačić; Darko Malenica; Iva Milić; Dino Šabanović; Vanda Škrabić; Alma Klepac; Danica Kustura; Sandra Šolaja; Mirela Goluža; Snježana Kozina; Pero Perić; Danijel Knežević; Danijel Plašč; Ruža Mijoč; Tamara Kos; Miljenko Jonjić; FBS PROMET d.o.o.; Pero Grgić; Stjepan Filipović-Grčić; Ante Vučetić; Danijela Kovač; GDS-ELEKTRONIKA d.o.o.; Lidija Kovač; Marko Boroša; Kristijan Iveta; Mirjan Vlahović; Angelika Milić; Ivana Batur; Djenana Cepić; Biljana Šimleša; Saša Borić; Robert Šimleša; Kristijan Berišić; Danijel Samardžić; Božidar Cesarec; Zoran Lukić; LEON GRAD d.o.o. za građenje i usluge; D Fortunić; Mara Mihaljević; Marina Subota; Saša Ogrizović; Damir Orešković; Jurij Redek; Vedran Slunjski; Anica Brozović; Anita Lučić; Boris Slunjski; AL GETO d.o.o. za trgovinu i usluge; Hrvoje Grajner; ROMB d.o.o. za trgovinu, usluge i proizvodnju; Marija Blažević; Gordana Lovrić; Ivana Piler; Janessia Renee Grgurević; Neven Caganić; Anto Zečić; Andjela Gvozden; Glazbena škola Bonar; ZHAOYANG INTERNATIONAL turistička agencija, d.o.o.; PQ Solutions d.o.o. za usluge; Antonia Gaurina; Neda Matanović; Zdenka Bartošak; Anita Barišić; Zdeslav Čerina; Branko Petković; Drago Kaleb; SURGO, društvo s ograničenom odgovornošću za proizvodnju, trgovinu i usluge; Marija Karamarko; Matej Jambrak; Neven Kapitan; Vedran Šimunić; Gordan Špehar; Doris Lovretić; Miroslav Hećimović; Ozren Ognjenović; Marin Čuljak; Maša Brekalo; Anđelko Abramović; Zvonko Filipović; Zdenko Prskalo; Damir Horvatić; Dragutin Arbanas; Goran Surla</izvorni_sadrzaj>
    <derivirana_varijabla naziv="DomainObject.Predmet.StrankaFormated_1">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 MARIJA ŠIMIĆ; Martina Santini; Josip Stipić; Zlatko Crlenjak; Zlatko Mihaljević; Vinko Matić; Marko Puškarić; Marko Perica; Željko Meštrović; Zdravko Božićević; Nikola Blažević; Krunoslav Vodička; Josip Tomaško; Domagoj Ivanović; Štefica Šimunić; Martin Jeanty; Gordana Delić; Mira Lučić; Vesna Kantolić; Berislav Tatarin; Dragica Poje; Marijan Orešković; Vladimir Škrinjar; Julije Katančević; Mladenka Perić; Goran Drmić; Tomo Kovačić; Darko Malenica; Iva Milić; Dino Šabanović; Vanda Škrabić; Alma Klepac; Danica Kustura; Sandra Šolaja; Mirela Goluža; Snježana Kozina; Pero Perić; Danijel Knežević; Danijel Plašč; Ruža Mijoč; Tamara Kos; Miljenko Jonjić; FBS PROMET d.o.o.; Pero Grgić; Stjepan Filipović-Grčić; Ante Vučetić; Danijela Kovač; GDS-ELEKTRONIKA d.o.o.; Lidija Kovač; Marko Boroša; Kristijan Iveta; Mirjan Vlahović; Angelika Milić; Ivana Batur; Djenana Cepić; Biljana Šimleša; Saša Borić; Robert Šimleša; Kristijan Berišić; Danijel Samardžić; Božidar Cesarec; Zoran Lukić; LEON GRAD d.o.o. za građenje i usluge; D Fortunić; Mara Mihaljević; Marina Subota; Saša Ogrizović; Damir Orešković; Jurij Redek; Vedran Slunjski; Anica Brozović; Anita Lučić; Boris Slunjski; AL GETO d.o.o. za trgovinu i usluge; Hrvoje Grajner; ROMB d.o.o. za trgovinu, usluge i proizvodnju; Marija Blažević; Gordana Lovrić; Ivana Piler; Janessia Renee Grgurević; Neven Caganić; Anto Zečić; Andjela Gvozden; Glazbena škola Bonar; ZHAOYANG INTERNATIONAL turistička agencija, d.o.o.; PQ Solutions d.o.o. za usluge; Antonia Gaurina; Neda Matanović; Zdenka Bartošak; Anita Barišić; Zdeslav Čerina; Branko Petković; Drago Kaleb; SURGO, društvo s ograničenom odgovornošću za proizvodnju, trgovinu i usluge; Marija Karamarko; Matej Jambrak; Neven Kapitan; Vedran Šimunić; Gordan Špehar; Doris Lovretić; Miroslav Hećimović; Ozren Ognjenović; Marin Čuljak; Maša Brekalo; Anđelko Abramović; Zvonko Filipović; Zdenko Prskalo; Damir Horvatić; Dragutin Arbanas; Goran Surla</derivirana_varijabla>
  </DomainObject.Predmet.StrankaFormated>
  <DomainObject.Predmet.StrankaFormatedOIB>
    <izvorni_sadrzaj>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 MARIJA ŠIMIĆ; Martina Santini, OIB 65983894527; Josip Stipić, OIB 98726807555; Zlatko Crlenjak, OIB 56488948023; Zlatko Mihaljević, OIB 12071388451; Vinko Matić; Marko Puškarić; Marko Perica, OIB 35428999919; Željko Meštrović, OIB 51891267765; Zdravko Božićević; Nikola Blažević; Krunoslav Vodička, OIB 11757803661; Josip Tomaško; Domagoj Ivanović; Štefica Šimunić, OIB 45080150832; Martin Jeanty, OIB 89563647431; Gordana Delić, OIB 13912851989; Mira Lučić, OIB 19119019929; Vesna Kantolić, OIB 24676219563; Berislav Tatarin, OIB 67628383001; Dragica Poje, OIB 56918905871; Marijan Orešković, OIB 45726810634; Vladimir Škrinjar, OIB 11748842767; Julije Katančević, OIB 67533907764; Mladenka Perić, OIB 07885130952; Goran Drmić, OIB 13649545354; Tomo Kovačić, OIB 85971202104; Darko Malenica, OIB 64161388618; Iva Milić, OIB 06724124708; Dino Šabanović, OIB 80636200510; Vanda Škrabić, OIB 31600971149; Alma Klepac, OIB 20525854329; Danica Kustura, OIB 76567166713; Sandra Šolaja, OIB 77653658560; Mirela Goluža, OIB 48897068802; Snježana Kozina, OIB 00275092255; Pero Perić; Danijel Knežević; Danijel Plašč, OIB 41904615935; Ruža Mijoč, OIB 82141783140; Tamara Kos, OIB 76651048416; Miljenko Jonjić, OIB 47130890315; FBS PROMET d.o.o., OIB 02310382331; Pero Grgić; Stjepan Filipović-Grčić, OIB 11852545853; Ante Vučetić, OIB 98547341104; Danijela Kovač, OIB 85007284033; GDS-ELEKTRONIKA d.o.o., OIB 15305179755; Lidija Kovač, OIB 66546134535; Marko Boroša, OIB 86666503073; Kristijan Iveta, OIB 48150024520; Mirjan Vlahović, OIB 10277772819; Angelika Milić, OIB 97027699023; Ivana Batur, OIB 24216617204; Djenana Cepić, OIB 33549277133; Biljana Šimleša, OIB 81009044446; Saša Borić, OIB 97818497586; Robert Šimleša, OIB 34641359745; Kristijan Berišić, OIB 16964566006; Danijel Samardžić, OIB 42610578970; Božidar Cesarec, OIB 01293424507; Zoran Lukić; LEON GRAD d.o.o. za građenje i usluge, OIB 08755419221; D Fortunić; Mara Mihaljević, OIB 29787070095; Marina Subota, OIB 88868256746; Saša Ogrizović, OIB 73260710276; Damir Orešković, OIB 52570367819; Jurij Redek; Vedran Slunjski, OIB 35804181312; Anica Brozović, OIB 92574779611; Anita Lučić, OIB 00479013878; Boris Slunjski, OIB 17398846977; AL GETO d.o.o. za trgovinu i usluge, OIB 60143416317; Hrvoje Grajner, OIB 37934965091; ROMB d.o.o. za trgovinu, usluge i proizvodnju, OIB 25185821277; Marija Blažević; Gordana Lovrić, OIB 66659700677; Ivana Piler, OIB 45043743225; Janessia Renee Grgurević, OIB 48288784274; Neven Caganić, OIB 47623693507; Anto Zečić, OIB 83633199566; Andjela Gvozden, OIB 70257843070; Glazbena škola Bonar, OIB 64520260081; ZHAOYANG INTERNATIONAL turistička agencija, d.o.o., OIB 44718905409; PQ Solutions d.o.o. za usluge, OIB 28223782700; Antonia Gaurina, OIB 81758369039; Neda Matanović, OIB 47793748069; Zdenka Bartošak, OIB 74167191822; Anita Barišić, OIB 03420758522; Zdeslav Čerina, OIB 23979030718; Branko Petković, OIB 01412448604; Drago Kaleb, OIB 18971843362; SURGO, društvo s ograničenom odgovornošću za proizvodnju, trgovinu i usluge, OIB 56094791835; Marija Karamarko, OIB 03521709059; Matej Jambrak, OIB 00914494447; Neven Kapitan, OIB 65543649997; Vedran Šimunić, OIB 65069809378; Gordan Špehar, OIB 12007838615; Doris Lovretić, OIB 63861350646; Miroslav Hećimović, OIB 24610441503; Ozren Ognjenović, OIB 94754118942; Marin Čuljak, OIB 12803773022; Maša Brekalo, OIB 39737131562; Anđelko Abramović, OIB 03377597945; Zvonko Filipović, OIB 98196864086; Zdenko Prskalo; Damir Horvatić; Dragutin Arbanas, OIB 74403699021; Goran Surla, OIB 69603850430</izvorni_sadrzaj>
    <derivirana_varijabla naziv="DomainObject.Predmet.StrankaFormatedOIB_1">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 MARIJA ŠIMIĆ; Martina Santini, OIB 65983894527; Josip Stipić, OIB 98726807555; Zlatko Crlenjak, OIB 56488948023; Zlatko Mihaljević, OIB 12071388451; Vinko Matić; Marko Puškarić; Marko Perica, OIB 35428999919; Željko Meštrović, OIB 51891267765; Zdravko Božićević; Nikola Blažević; Krunoslav Vodička, OIB 11757803661; Josip Tomaško; Domagoj Ivanović; Štefica Šimunić, OIB 45080150832; Martin Jeanty, OIB 89563647431; Gordana Delić, OIB 13912851989; Mira Lučić, OIB 19119019929; Vesna Kantolić, OIB 24676219563; Berislav Tatarin, OIB 67628383001; Dragica Poje, OIB 56918905871; Marijan Orešković, OIB 45726810634; Vladimir Škrinjar, OIB 11748842767; Julije Katančević, OIB 67533907764; Mladenka Perić, OIB 07885130952; Goran Drmić, OIB 13649545354; Tomo Kovačić, OIB 85971202104; Darko Malenica, OIB 64161388618; Iva Milić, OIB 06724124708; Dino Šabanović, OIB 80636200510; Vanda Škrabić, OIB 31600971149; Alma Klepac, OIB 20525854329; Danica Kustura, OIB 76567166713; Sandra Šolaja, OIB 77653658560; Mirela Goluža, OIB 48897068802; Snježana Kozina, OIB 00275092255; Pero Perić; Danijel Knežević; Danijel Plašč, OIB 41904615935; Ruža Mijoč, OIB 82141783140; Tamara Kos, OIB 76651048416; Miljenko Jonjić, OIB 47130890315; FBS PROMET d.o.o., OIB 02310382331; Pero Grgić; Stjepan Filipović-Grčić, OIB 11852545853; Ante Vučetić, OIB 98547341104; Danijela Kovač, OIB 85007284033; GDS-ELEKTRONIKA d.o.o., OIB 15305179755; Lidija Kovač, OIB 66546134535; Marko Boroša, OIB 86666503073; Kristijan Iveta, OIB 48150024520; Mirjan Vlahović, OIB 10277772819; Angelika Milić, OIB 97027699023; Ivana Batur, OIB 24216617204; Djenana Cepić, OIB 33549277133; Biljana Šimleša, OIB 81009044446; Saša Borić, OIB 97818497586; Robert Šimleša, OIB 34641359745; Kristijan Berišić, OIB 16964566006; Danijel Samardžić, OIB 42610578970; Božidar Cesarec, OIB 01293424507; Zoran Lukić; LEON GRAD d.o.o. za građenje i usluge, OIB 08755419221; D Fortunić; Mara Mihaljević, OIB 29787070095; Marina Subota, OIB 88868256746; Saša Ogrizović, OIB 73260710276; Damir Orešković, OIB 52570367819; Jurij Redek; Vedran Slunjski, OIB 35804181312; Anica Brozović, OIB 92574779611; Anita Lučić, OIB 00479013878; Boris Slunjski, OIB 17398846977; AL GETO d.o.o. za trgovinu i usluge, OIB 60143416317; Hrvoje Grajner, OIB 37934965091; ROMB d.o.o. za trgovinu, usluge i proizvodnju, OIB 25185821277; Marija Blažević; Gordana Lovrić, OIB 66659700677; Ivana Piler, OIB 45043743225; Janessia Renee Grgurević, OIB 48288784274; Neven Caganić, OIB 47623693507; Anto Zečić, OIB 83633199566; Andjela Gvozden, OIB 70257843070; Glazbena škola Bonar, OIB 64520260081; ZHAOYANG INTERNATIONAL turistička agencija, d.o.o., OIB 44718905409; PQ Solutions d.o.o. za usluge, OIB 28223782700; Antonia Gaurina, OIB 81758369039; Neda Matanović, OIB 47793748069; Zdenka Bartošak, OIB 74167191822; Anita Barišić, OIB 03420758522; Zdeslav Čerina, OIB 23979030718; Branko Petković, OIB 01412448604; Drago Kaleb, OIB 18971843362; SURGO, društvo s ograničenom odgovornošću za proizvodnju, trgovinu i usluge, OIB 56094791835; Marija Karamarko, OIB 03521709059; Matej Jambrak, OIB 00914494447; Neven Kapitan, OIB 65543649997; Vedran Šimunić, OIB 65069809378; Gordan Špehar, OIB 12007838615; Doris Lovretić, OIB 63861350646; Miroslav Hećimović, OIB 24610441503; Ozren Ognjenović, OIB 94754118942; Marin Čuljak, OIB 12803773022; Maša Brekalo, OIB 39737131562; Anđelko Abramović, OIB 03377597945; Zvonko Filipović, OIB 98196864086; Zdenko Prskalo; Damir Horvatić; Dragutin Arbanas, OIB 74403699021; Goran Surla, OIB 69603850430</derivirana_varijabla>
  </DomainObject.Predmet.StrankaFormatedOIB>
  <DomainObject.Predmet.StrankaFormatedWithAdress>
    <izvorni_sadrzaj>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 MARIJA ŠIMIĆ; Martina Santini, Jarušćica 5a, 10000 Zagreb; Josip Stipić, Nemira X 18, 21310 Omiš; Zlatko Crlenjak, Čremušnica 150 A, 44410 Čremušnica; Zlatko Mihaljević, Jaruščica 9, 10000 Zagreb; Vinko Matić, Trg bana J. Jelačića 2, 20340 Ploče; Marko Puškarić, Ulica Karla Metikoša 9, 10000 Zagreb; Marko Perica, Jaruščica 9, 10000 Zagreb; Željko Meštrović, Jaruščica 11, 10000 Zagreb; Zdravko Božićević; Nikola Blažević, Ščitarjevska 13, 10410 Novo Čiče; Krunoslav Vodička, Jaruščica 9, 10000 Zagreb; Josip Tomaško; Domagoj Ivanović; Štefica Šimunić, Pukovnika Predraga Matanovića 50, 44250 Petrinja; Martin Jeanty, Avenija Dubrovnik 5 B, 10000 Zagreb; Gordana Delić, Lanište 12, 10000 Zagreb; Mira Lučić, Ulica Vile Velebita 40, 10000 Zagreb; Vesna Kantolić, Ulica Matije Gupca 26, 10298 Bukovje Bistransko; Berislav Tatarin, Mostarska 44 B, 31000 Osijek; Dragica Poje, Matije Gupca 95, 49210 Zabok; Marijan Orešković, Ulica Svetog Mateja 3, 53000 Lički Osik; Vladimir Škrinjar, Ulica Miroslava Krleže 2, 48000 Koprivnica; Julije Katančević, Jaruščica 9, 10000 Zagreb; Mladenka Perić, Jaruščica 11, 10000 Zagreb; Goran Drmić, Anina Ulica 83, 10000 Zagreb; Tomo Kovačić, Vladimira Nazora 9, 10451 Pisarovina; Darko Malenica, Kauzlarićev Prilaz 13, 10000 Zagreb; Iva Milić, Jaruščica 9, 10000 Zagreb; Dino Šabanović, Ivšićev Prilaz 5, 10000 Zagreb; Vanda Škrabić, Bartola Kašića 16, 20236 Nova Mokošica; Alma Klepac, Ulica Drage Stipca 4, 10000 Zagreb; Danica Kustura, Svetošimunska Cesta 84, 10000 Zagreb; Sandra Šolaja, Ulica Antuna Nemčića 11, 10000 Zagreb; Mirela Goluža, Ulica Andrije Kačića Miošića 3, 20350 Metković; Snježana Kozina, Zagrebačka Cesta 35, 49000 Krapina; Pero Perić, Jaruščica 17B, 10000 Zagreb; Danijel Knežević, Ul. Stjepana Bencekovića 33a, 10000 Zagreb; Danijel Plašč, Jaruščica 9, 10000 Zagreb; Ruža Mijoč, Vrlika 43 B, 43500 Daruvar; Tamara Kos, Otona Ivekovića 31, 32270 Županja; Miljenko Jonjić, Ulica Mate Kvešteka 17, 10340 Vrbovec; FBS PROMET d.o.o., Stankovo 8, 10450 Stankovo; Pero Grgić, Miljanovac 92, 43541 Sirač; Stjepan Filipović-Grčić, Ulica Huberta Pettana 15, 10360 Sesvete; Ante Vučetić, TOROVI IV 17 (ranije: VIR, TOROVI, 27), 23234 Vir; Danijela Kovač, Jaruščica 11, 10000 Zagreb; GDS-ELEKTRONIKA d.o.o., Šišićeva 10, 10000 Zagreb; Lidija Kovač, Jaruščica 11, 10000 Zagreb; Marko Boroša, Jaruščica 5 A, 10000 Zagreb; Kristijan Iveta, Slavenskoga Ulica 13, 10000 Zagreb; Mirjan Vlahović, Ulica Antuna Bauera 2, 10000 Zagreb; Angelika Milić, Jaruščica 9, 10000 Zagreb; Ivana Batur, Vladimira Nazora 8, 10451 Pisarovina; Djenana Cepić, Bukovačka Cesta 107 A, 10000 Zagreb; Biljana Šimleša, Ulica Breza 16, 32100 Vinkovci; Saša Borić, Jaruščica 9, 10000 Zagreb; Robert Šimleša, Ulica Breza 16, 32100 Vinkovci; Kristijan Berišić, Livanjska Ulica 21, 10000 Zagreb; Danijel Samardžić, Čaplja 37, 35000 Slavonski Brod; Božidar Cesarec, Kardinala Stepinca 5, 49000 Krapina; Zoran Lukić, Hribarov prilaz 6, 10000 Zagreb; LEON GRAD d.o.o. za građenje i usluge, Brezovička cesta 58 A, 10000 Zagreb; D Fortunić, Matije Slatinskog 4, 10410 Velika Gorica; Mara Mihaljević, Ulica Podlukovo 22, 21212 Kaštel Sućurac; Marina Subota, Josipa Kozarca 41, 43290 Grubišno Polje; Saša Ogrizović, Vrtlarska 4, 47303 Josipdol; Damir Orešković, Jaruščica 5 A, 10000 Zagreb; Jurij Redek, Potočna vas 4, 8000 Novo Mesto; Vedran Slunjski, Vinka Međerala 2 B, 42000 Varaždin; Anica Brozović, UL. HRVATSKIH BRANITELJA 43 (ranije: JANJA LIPA, JANJA LIPA, 43), 44320 Janja Lipa; Anita Lučić, Jaruščica 5 A, 10000 Zagreb; Boris Slunjski, Rudarska Ulica 2, 42242 Radovan; AL GETO d.o.o. za trgovinu i usluge, Orebićka 4, 10000 Zagreb; Hrvoje Grajner, Remetinečki Gaj 10 B, 10000 Zagreb; ROMB d.o.o. za trgovinu, usluge i proizvodnju, Braće Radića 6, 31500 Našice; Marija Blažević, Jaruščica 5, 10000 Zagreb; Gordana Lovrić, Savska Cesta 142/1, 10000 Zagreb; Ivana Piler, Jaruščica 11, 10000 Zagreb; Janessia Renee Grgurević, Jaruščica 9, 10000 Zagreb; Neven Caganić, Mičevečka 8, 10410 Mičevec; Anto Zečić, Radauševa Ulica 4, 10000 Zagreb; Andjela Gvozden, Pećine 15, 51000 Rijeka; Glazbena škola Bonar, Maršanići 5, 10000 Zagreb; ZHAOYANG INTERNATIONAL turistička agencija, d.o.o., Ive Robića 2, 10000 Zagreb; PQ Solutions d.o.o. za usluge, Zagrebačka cesta 201, 10000 Zagreb; Antonia Gaurina, Jaruščica 5, 10000 Zagreb; Neda Matanović, Nova X 55, 22202 Rogoznica; Zdenka Bartošak, Nehruov Trg 11, 10000 Zagreb; Anita Barišić, Tibljaška Cesta 1, 51000 Rijeka; Zdeslav Čerina, Nova Cesta 134, 10000 Zagreb; Branko Petković, Trg Kralja Tomislava 33, 10410 Velika Gorica; Drago Kaleb, Matijevići 28, 20341 Kula Norinska; SURGO, društvo s ograničenom odgovornošću za proizvodnju, trgovinu i usluge, Brozova 20/2, 10000 Zagreb; Marija Karamarko, Jaruščica 9 B, 10000 Zagreb; Matej Jambrak, 4. Rakitski Odvojak 5, 10437 Rakitje; Neven Kapitan, Remetinečka Cesta 11 D, 10000 Zagreb; Vedran Šimunić, Pukovnika Predraga Matanovića 50, 44250 Petrinja; Gordan Špehar, Jaruščica 11, 10000 Zagreb; Doris Lovretić, Grigora Viteza 3, 32100 Vinkovci; Miroslav Hećimović, Jaruščica 11, 10000 Zagreb; Ozren Ognjenović, Baradin Prilaz 3, 10000 Zagreb; Marin Čuljak, Ulica Božidara Magovca 107, 10000 Zagreb; Maša Brekalo, Iii. Kozari Put 28, 10000 Zagreb; Anđelko Abramović, Ponikvari 54, 44415 Ponikvari; Zvonko Filipović, Ul. Petra Zoranića 1, 23250 Pag; Zdenko Prskalo; Damir Horvatić; Dragutin Arbanas, Prvan Selo 1, 53202 Prvan Selo; Goran Surla, Lanište 1 G, 10000 Zagreb</izvorni_sadrzaj>
    <derivirana_varijabla naziv="DomainObject.Predmet.StrankaFormatedWithAdress_1">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 MARIJA ŠIMIĆ; Martina Santini, Jarušćica 5a, 10000 Zagreb; Josip Stipić, Nemira X 18, 21310 Omiš; Zlatko Crlenjak, Čremušnica 150 A, 44410 Čremušnica; Zlatko Mihaljević, Jaruščica 9, 10000 Zagreb; Vinko Matić, Trg bana J. Jelačića 2, 20340 Ploče; Marko Puškarić, Ulica Karla Metikoša 9, 10000 Zagreb; Marko Perica, Jaruščica 9, 10000 Zagreb; Željko Meštrović, Jaruščica 11, 10000 Zagreb; Zdravko Božićević; Nikola Blažević, Ščitarjevska 13, 10410 Novo Čiče; Krunoslav Vodička, Jaruščica 9, 10000 Zagreb; Josip Tomaško; Domagoj Ivanović; Štefica Šimunić, Pukovnika Predraga Matanovića 50, 44250 Petrinja; Martin Jeanty, Avenija Dubrovnik 5 B, 10000 Zagreb; Gordana Delić, Lanište 12, 10000 Zagreb; Mira Lučić, Ulica Vile Velebita 40, 10000 Zagreb; Vesna Kantolić, Ulica Matije Gupca 26, 10298 Bukovje Bistransko; Berislav Tatarin, Mostarska 44 B, 31000 Osijek; Dragica Poje, Matije Gupca 95, 49210 Zabok; Marijan Orešković, Ulica Svetog Mateja 3, 53000 Lički Osik; Vladimir Škrinjar, Ulica Miroslava Krleže 2, 48000 Koprivnica; Julije Katančević, Jaruščica 9, 10000 Zagreb; Mladenka Perić, Jaruščica 11, 10000 Zagreb; Goran Drmić, Anina Ulica 83, 10000 Zagreb; Tomo Kovačić, Vladimira Nazora 9, 10451 Pisarovina; Darko Malenica, Kauzlarićev Prilaz 13, 10000 Zagreb; Iva Milić, Jaruščica 9, 10000 Zagreb; Dino Šabanović, Ivšićev Prilaz 5, 10000 Zagreb; Vanda Škrabić, Bartola Kašića 16, 20236 Nova Mokošica; Alma Klepac, Ulica Drage Stipca 4, 10000 Zagreb; Danica Kustura, Svetošimunska Cesta 84, 10000 Zagreb; Sandra Šolaja, Ulica Antuna Nemčića 11, 10000 Zagreb; Mirela Goluža, Ulica Andrije Kačića Miošića 3, 20350 Metković; Snježana Kozina, Zagrebačka Cesta 35, 49000 Krapina; Pero Perić, Jaruščica 17B, 10000 Zagreb; Danijel Knežević, Ul. Stjepana Bencekovića 33a, 10000 Zagreb; Danijel Plašč, Jaruščica 9, 10000 Zagreb; Ruža Mijoč, Vrlika 43 B, 43500 Daruvar; Tamara Kos, Otona Ivekovića 31, 32270 Županja; Miljenko Jonjić, Ulica Mate Kvešteka 17, 10340 Vrbovec; FBS PROMET d.o.o., Stankovo 8, 10450 Stankovo; Pero Grgić, Miljanovac 92, 43541 Sirač; Stjepan Filipović-Grčić, Ulica Huberta Pettana 15, 10360 Sesvete; Ante Vučetić, TOROVI IV 17 (ranije: VIR, TOROVI, 27), 23234 Vir; Danijela Kovač, Jaruščica 11, 10000 Zagreb; GDS-ELEKTRONIKA d.o.o., Šišićeva 10, 10000 Zagreb; Lidija Kovač, Jaruščica 11, 10000 Zagreb; Marko Boroša, Jaruščica 5 A, 10000 Zagreb; Kristijan Iveta, Slavenskoga Ulica 13, 10000 Zagreb; Mirjan Vlahović, Ulica Antuna Bauera 2, 10000 Zagreb; Angelika Milić, Jaruščica 9, 10000 Zagreb; Ivana Batur, Vladimira Nazora 8, 10451 Pisarovina; Djenana Cepić, Bukovačka Cesta 107 A, 10000 Zagreb; Biljana Šimleša, Ulica Breza 16, 32100 Vinkovci; Saša Borić, Jaruščica 9, 10000 Zagreb; Robert Šimleša, Ulica Breza 16, 32100 Vinkovci; Kristijan Berišić, Livanjska Ulica 21, 10000 Zagreb; Danijel Samardžić, Čaplja 37, 35000 Slavonski Brod; Božidar Cesarec, Kardinala Stepinca 5, 49000 Krapina; Zoran Lukić, Hribarov prilaz 6, 10000 Zagreb; LEON GRAD d.o.o. za građenje i usluge, Brezovička cesta 58 A, 10000 Zagreb; D Fortunić, Matije Slatinskog 4, 10410 Velika Gorica; Mara Mihaljević, Ulica Podlukovo 22, 21212 Kaštel Sućurac; Marina Subota, Josipa Kozarca 41, 43290 Grubišno Polje; Saša Ogrizović, Vrtlarska 4, 47303 Josipdol; Damir Orešković, Jaruščica 5 A, 10000 Zagreb; Jurij Redek, Potočna vas 4, 8000 Novo Mesto; Vedran Slunjski, Vinka Međerala 2 B, 42000 Varaždin; Anica Brozović, UL. HRVATSKIH BRANITELJA 43 (ranije: JANJA LIPA, JANJA LIPA, 43), 44320 Janja Lipa; Anita Lučić, Jaruščica 5 A, 10000 Zagreb; Boris Slunjski, Rudarska Ulica 2, 42242 Radovan; AL GETO d.o.o. za trgovinu i usluge, Orebićka 4, 10000 Zagreb; Hrvoje Grajner, Remetinečki Gaj 10 B, 10000 Zagreb; ROMB d.o.o. za trgovinu, usluge i proizvodnju, Braće Radića 6, 31500 Našice; Marija Blažević, Jaruščica 5, 10000 Zagreb; Gordana Lovrić, Savska Cesta 142/1, 10000 Zagreb; Ivana Piler, Jaruščica 11, 10000 Zagreb; Janessia Renee Grgurević, Jaruščica 9, 10000 Zagreb; Neven Caganić, Mičevečka 8, 10410 Mičevec; Anto Zečić, Radauševa Ulica 4, 10000 Zagreb; Andjela Gvozden, Pećine 15, 51000 Rijeka; Glazbena škola Bonar, Maršanići 5, 10000 Zagreb; ZHAOYANG INTERNATIONAL turistička agencija, d.o.o., Ive Robića 2, 10000 Zagreb; PQ Solutions d.o.o. za usluge, Zagrebačka cesta 201, 10000 Zagreb; Antonia Gaurina, Jaruščica 5, 10000 Zagreb; Neda Matanović, Nova X 55, 22202 Rogoznica; Zdenka Bartošak, Nehruov Trg 11, 10000 Zagreb; Anita Barišić, Tibljaška Cesta 1, 51000 Rijeka; Zdeslav Čerina, Nova Cesta 134, 10000 Zagreb; Branko Petković, Trg Kralja Tomislava 33, 10410 Velika Gorica; Drago Kaleb, Matijevići 28, 20341 Kula Norinska; SURGO, društvo s ograničenom odgovornošću za proizvodnju, trgovinu i usluge, Brozova 20/2, 10000 Zagreb; Marija Karamarko, Jaruščica 9 B, 10000 Zagreb; Matej Jambrak, 4. Rakitski Odvojak 5, 10437 Rakitje; Neven Kapitan, Remetinečka Cesta 11 D, 10000 Zagreb; Vedran Šimunić, Pukovnika Predraga Matanovića 50, 44250 Petrinja; Gordan Špehar, Jaruščica 11, 10000 Zagreb; Doris Lovretić, Grigora Viteza 3, 32100 Vinkovci; Miroslav Hećimović, Jaruščica 11, 10000 Zagreb; Ozren Ognjenović, Baradin Prilaz 3, 10000 Zagreb; Marin Čuljak, Ulica Božidara Magovca 107, 10000 Zagreb; Maša Brekalo, Iii. Kozari Put 28, 10000 Zagreb; Anđelko Abramović, Ponikvari 54, 44415 Ponikvari; Zvonko Filipović, Ul. Petra Zoranića 1, 23250 Pag; Zdenko Prskalo; Damir Horvatić; Dragutin Arbanas, Prvan Selo 1, 53202 Prvan Selo; Goran Surla, Lanište 1 G, 10000 Zagreb</derivirana_varijabla>
  </DomainObject.Predmet.StrankaFormatedWithAdress>
  <DomainObject.Predmet.StrankaFormatedWithAdressOIB>
    <izvorni_sadrzaj>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 MARIJA ŠIMIĆ; Martina Santini, OIB 65983894527, Jarušćica 5a, 10000 Zagreb; Josip Stipić, OIB 98726807555, Nemira X 18, 21310 Omiš; Zlatko Crlenjak, OIB 56488948023, Čremušnica 150 A, 44410 Čremušnica; Zlatko Mihaljević, OIB 12071388451, Jaruščica 9, 10000 Zagreb; Vinko Matić, Trg bana J. Jelačića 2, 20340 Ploče; Marko Puškarić, Ulica Karla Metikoša 9, 10000 Zagreb; Marko Perica, OIB 35428999919, Jaruščica 9, 10000 Zagreb; Željko Meštrović, OIB 51891267765, Jaruščica 11, 10000 Zagreb; Zdravko Božićević; Nikola Blažević, Ščitarjevska 13, 10410 Novo Čiče; Krunoslav Vodička, OIB 11757803661, Jaruščica 9, 10000 Zagreb; Josip Tomaško; Domagoj Ivanović; Štefica Šimunić, OIB 45080150832, Pukovnika Predraga Matanovića 50, 44250 Petrinja; Martin Jeanty, OIB 89563647431, Avenija Dubrovnik 5 B, 10000 Zagreb; Gordana Delić, OIB 13912851989, Lanište 12, 10000 Zagreb; Mira Lučić, OIB 19119019929, Ulica Vile Velebita 40, 10000 Zagreb; Vesna Kantolić, OIB 24676219563, Ulica Matije Gupca 26, 10298 Bukovje Bistransko; Berislav Tatarin, OIB 67628383001, Mostarska 44 B, 31000 Osijek; Dragica Poje, OIB 56918905871, Matije Gupca 95, 49210 Zabok; Marijan Orešković, OIB 45726810634, Ulica Svetog Mateja 3, 53000 Lički Osik; Vladimir Škrinjar, OIB 11748842767, Ulica Miroslava Krleže 2, 48000 Koprivnica; Julije Katančević, OIB 67533907764, Jaruščica 9, 10000 Zagreb; Mladenka Perić, OIB 07885130952, Jaruščica 11, 10000 Zagreb; Goran Drmić, OIB 13649545354, Anina Ulica 83, 10000 Zagreb; Tomo Kovačić, OIB 85971202104, Vladimira Nazora 9, 10451 Pisarovina; Darko Malenica, OIB 64161388618, Kauzlarićev Prilaz 13, 10000 Zagreb; Iva Milić, OIB 06724124708, Jaruščica 9, 10000 Zagreb; Dino Šabanović, OIB 80636200510, Ivšićev Prilaz 5, 10000 Zagreb; Vanda Škrabić, OIB 31600971149, Bartola Kašića 16, 20236 Nova Mokošica; Alma Klepac, OIB 20525854329, Ulica Drage Stipca 4, 10000 Zagreb; Danica Kustura, OIB 76567166713, Svetošimunska Cesta 84, 10000 Zagreb; Sandra Šolaja, OIB 77653658560, Ulica Antuna Nemčića 11, 10000 Zagreb; Mirela Goluža, OIB 48897068802, Ulica Andrije Kačića Miošića 3, 20350 Metković; Snježana Kozina, OIB 00275092255, Zagrebačka Cesta 35, 49000 Krapina; Pero Perić, Jaruščica 17B, 10000 Zagreb; Danijel Knežević, Ul. Stjepana Bencekovića 33a, 10000 Zagreb; Danijel Plašč, OIB 41904615935, Jaruščica 9, 10000 Zagreb; Ruža Mijoč, OIB 82141783140, Vrlika 43 B, 43500 Daruvar; Tamara Kos, OIB 76651048416, Otona Ivekovića 31, 32270 Županja; Miljenko Jonjić, OIB 47130890315, Ulica Mate Kvešteka 17, 10340 Vrbovec; FBS PROMET d.o.o., OIB 02310382331, Stankovo 8, 10450 Stankovo; Pero Grgić, Miljanovac 92, 43541 Sirač; Stjepan Filipović-Grčić, OIB 11852545853, Ulica Huberta Pettana 15, 10360 Sesvete; Ante Vučetić, OIB 98547341104, TOROVI IV 17 (ranije: VIR, TOROVI, 27), 23234 Vir; Danijela Kovač, OIB 85007284033, Jaruščica 11, 10000 Zagreb; GDS-ELEKTRONIKA d.o.o., OIB 15305179755, Šišićeva 10, 10000 Zagreb; Lidija Kovač, OIB 66546134535, Jaruščica 11, 10000 Zagreb; Marko Boroša, OIB 86666503073, Jaruščica 5 A, 10000 Zagreb; Kristijan Iveta, OIB 48150024520, Slavenskoga Ulica 13, 10000 Zagreb; Mirjan Vlahović, OIB 10277772819, Ulica Antuna Bauera 2, 10000 Zagreb; Angelika Milić, OIB 97027699023, Jaruščica 9, 10000 Zagreb; Ivana Batur, OIB 24216617204, Vladimira Nazora 8, 10451 Pisarovina; Djenana Cepić, OIB 33549277133, Bukovačka Cesta 107 A, 10000 Zagreb; Biljana Šimleša, OIB 81009044446, Ulica Breza 16, 32100 Vinkovci; Saša Borić, OIB 97818497586, Jaruščica 9, 10000 Zagreb; Robert Šimleša, OIB 34641359745, Ulica Breza 16, 32100 Vinkovci; Kristijan Berišić, OIB 16964566006, Livanjska Ulica 21, 10000 Zagreb; Danijel Samardžić, OIB 42610578970, Čaplja 37, 35000 Slavonski Brod; Božidar Cesarec, OIB 01293424507, Kardinala Stepinca 5, 49000 Krapina; Zoran Lukić, Hribarov prilaz 6, 10000 Zagreb; LEON GRAD d.o.o. za građenje i usluge, OIB 08755419221, Brezovička cesta 58 A, 10000 Zagreb; D Fortunić, Matije Slatinskog 4, 10410 Velika Gorica; Mara Mihaljević, OIB 29787070095, Ulica Podlukovo 22, 21212 Kaštel Sućurac; Marina Subota, OIB 88868256746, Josipa Kozarca 41, 43290 Grubišno Polje; Saša Ogrizović, OIB 73260710276, Vrtlarska 4, 47303 Josipdol; Damir Orešković, OIB 52570367819, Jaruščica 5 A, 10000 Zagreb; Jurij Redek, Potočna vas 4, 8000 Novo Mesto; Vedran Slunjski, OIB 35804181312, Vinka Međerala 2 B, 42000 Varaždin; Anica Brozović, OIB 92574779611, UL. HRVATSKIH BRANITELJA 43 (ranije: JANJA LIPA, JANJA LIPA, 43), 44320 Janja Lipa; Anita Lučić, OIB 00479013878, Jaruščica 5 A, 10000 Zagreb; Boris Slunjski, OIB 17398846977, Rudarska Ulica 2, 42242 Radovan; AL GETO d.o.o. za trgovinu i usluge, OIB 60143416317, Orebićka 4, 10000 Zagreb; Hrvoje Grajner, OIB 37934965091, Remetinečki Gaj 10 B, 10000 Zagreb; ROMB d.o.o. za trgovinu, usluge i proizvodnju, OIB 25185821277, Braće Radića 6, 31500 Našice; Marija Blažević, Jaruščica 5, 10000 Zagreb; Gordana Lovrić, OIB 66659700677, Savska Cesta 142/1, 10000 Zagreb; Ivana Piler, OIB 45043743225, Jaruščica 11, 10000 Zagreb; Janessia Renee Grgurević, OIB 48288784274, Jaruščica 9, 10000 Zagreb; Neven Caganić, OIB 47623693507, Mičevečka 8, 10410 Mičevec; Anto Zečić, OIB 83633199566, Radauševa Ulica 4, 10000 Zagreb; Andjela Gvozden, OIB 70257843070, Pećine 15, 51000 Rijeka; Glazbena škola Bonar, OIB 64520260081, Maršanići 5, 10000 Zagreb; ZHAOYANG INTERNATIONAL turistička agencija, d.o.o., OIB 44718905409, Ive Robića 2, 10000 Zagreb; PQ Solutions d.o.o. za usluge, OIB 28223782700, Zagrebačka cesta 201, 10000 Zagreb; Antonia Gaurina, OIB 81758369039, Jaruščica 5, 10000 Zagreb; Neda Matanović, OIB 47793748069, Nova X 55, 22202 Rogoznica; Zdenka Bartošak, OIB 74167191822, Nehruov Trg 11, 10000 Zagreb; Anita Barišić, OIB 03420758522, Tibljaška Cesta 1, 51000 Rijeka; Zdeslav Čerina, OIB 23979030718, Nova Cesta 134, 10000 Zagreb; Branko Petković, OIB 01412448604, Trg Kralja Tomislava 33, 10410 Velika Gorica; Drago Kaleb, OIB 18971843362, Matijevići 28, 20341 Kula Norinska; SURGO, društvo s ograničenom odgovornošću za proizvodnju, trgovinu i usluge, OIB 56094791835, Brozova 20/2, 10000 Zagreb; Marija Karamarko, OIB 03521709059, Jaruščica 9 B, 10000 Zagreb; Matej Jambrak, OIB 00914494447, 4. Rakitski Odvojak 5, 10437 Rakitje; Neven Kapitan, OIB 65543649997, Remetinečka Cesta 11 D, 10000 Zagreb; Vedran Šimunić, OIB 65069809378, Pukovnika Predraga Matanovića 50, 44250 Petrinja; Gordan Špehar, OIB 12007838615, Jaruščica 11, 10000 Zagreb; Doris Lovretić, OIB 63861350646, Grigora Viteza 3, 32100 Vinkovci; Miroslav Hećimović, OIB 24610441503, Jaruščica 11, 10000 Zagreb; Ozren Ognjenović, OIB 94754118942, Baradin Prilaz 3, 10000 Zagreb; Marin Čuljak, OIB 12803773022, Ulica Božidara Magovca 107, 10000 Zagreb; Maša Brekalo, OIB 39737131562, Iii. Kozari Put 28, 10000 Zagreb; Anđelko Abramović, OIB 03377597945, Ponikvari 54, 44415 Ponikvari; Zvonko Filipović, OIB 98196864086, Ul. Petra Zoranića 1, 23250 Pag; Zdenko Prskalo; Damir Horvatić; Dragutin Arbanas, OIB 74403699021, Prvan Selo 1, 53202 Prvan Selo; Goran Surla, OIB 69603850430, Lanište 1 G, 10000 Zagreb</izvorni_sadrzaj>
    <derivirana_varijabla naziv="DomainObject.Predmet.StrankaFormatedWithAdressOIB_1">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 MARIJA ŠIMIĆ; Martina Santini, OIB 65983894527, Jarušćica 5a, 10000 Zagreb; Josip Stipić, OIB 98726807555, Nemira X 18, 21310 Omiš; Zlatko Crlenjak, OIB 56488948023, Čremušnica 150 A, 44410 Čremušnica; Zlatko Mihaljević, OIB 12071388451, Jaruščica 9, 10000 Zagreb; Vinko Matić, Trg bana J. Jelačića 2, 20340 Ploče; Marko Puškarić, Ulica Karla Metikoša 9, 10000 Zagreb; Marko Perica, OIB 35428999919, Jaruščica 9, 10000 Zagreb; Željko Meštrović, OIB 51891267765, Jaruščica 11, 10000 Zagreb; Zdravko Božićević; Nikola Blažević, Ščitarjevska 13, 10410 Novo Čiče; Krunoslav Vodička, OIB 11757803661, Jaruščica 9, 10000 Zagreb; Josip Tomaško; Domagoj Ivanović; Štefica Šimunić, OIB 45080150832, Pukovnika Predraga Matanovića 50, 44250 Petrinja; Martin Jeanty, OIB 89563647431, Avenija Dubrovnik 5 B, 10000 Zagreb; Gordana Delić, OIB 13912851989, Lanište 12, 10000 Zagreb; Mira Lučić, OIB 19119019929, Ulica Vile Velebita 40, 10000 Zagreb; Vesna Kantolić, OIB 24676219563, Ulica Matije Gupca 26, 10298 Bukovje Bistransko; Berislav Tatarin, OIB 67628383001, Mostarska 44 B, 31000 Osijek; Dragica Poje, OIB 56918905871, Matije Gupca 95, 49210 Zabok; Marijan Orešković, OIB 45726810634, Ulica Svetog Mateja 3, 53000 Lički Osik; Vladimir Škrinjar, OIB 11748842767, Ulica Miroslava Krleže 2, 48000 Koprivnica; Julije Katančević, OIB 67533907764, Jaruščica 9, 10000 Zagreb; Mladenka Perić, OIB 07885130952, Jaruščica 11, 10000 Zagreb; Goran Drmić, OIB 13649545354, Anina Ulica 83, 10000 Zagreb; Tomo Kovačić, OIB 85971202104, Vladimira Nazora 9, 10451 Pisarovina; Darko Malenica, OIB 64161388618, Kauzlarićev Prilaz 13, 10000 Zagreb; Iva Milić, OIB 06724124708, Jaruščica 9, 10000 Zagreb; Dino Šabanović, OIB 80636200510, Ivšićev Prilaz 5, 10000 Zagreb; Vanda Škrabić, OIB 31600971149, Bartola Kašića 16, 20236 Nova Mokošica; Alma Klepac, OIB 20525854329, Ulica Drage Stipca 4, 10000 Zagreb; Danica Kustura, OIB 76567166713, Svetošimunska Cesta 84, 10000 Zagreb; Sandra Šolaja, OIB 77653658560, Ulica Antuna Nemčića 11, 10000 Zagreb; Mirela Goluža, OIB 48897068802, Ulica Andrije Kačića Miošića 3, 20350 Metković; Snježana Kozina, OIB 00275092255, Zagrebačka Cesta 35, 49000 Krapina; Pero Perić, Jaruščica 17B, 10000 Zagreb; Danijel Knežević, Ul. Stjepana Bencekovića 33a, 10000 Zagreb; Danijel Plašč, OIB 41904615935, Jaruščica 9, 10000 Zagreb; Ruža Mijoč, OIB 82141783140, Vrlika 43 B, 43500 Daruvar; Tamara Kos, OIB 76651048416, Otona Ivekovića 31, 32270 Županja; Miljenko Jonjić, OIB 47130890315, Ulica Mate Kvešteka 17, 10340 Vrbovec; FBS PROMET d.o.o., OIB 02310382331, Stankovo 8, 10450 Stankovo; Pero Grgić, Miljanovac 92, 43541 Sirač; Stjepan Filipović-Grčić, OIB 11852545853, Ulica Huberta Pettana 15, 10360 Sesvete; Ante Vučetić, OIB 98547341104, TOROVI IV 17 (ranije: VIR, TOROVI, 27), 23234 Vir; Danijela Kovač, OIB 85007284033, Jaruščica 11, 10000 Zagreb; GDS-ELEKTRONIKA d.o.o., OIB 15305179755, Šišićeva 10, 10000 Zagreb; Lidija Kovač, OIB 66546134535, Jaruščica 11, 10000 Zagreb; Marko Boroša, OIB 86666503073, Jaruščica 5 A, 10000 Zagreb; Kristijan Iveta, OIB 48150024520, Slavenskoga Ulica 13, 10000 Zagreb; Mirjan Vlahović, OIB 10277772819, Ulica Antuna Bauera 2, 10000 Zagreb; Angelika Milić, OIB 97027699023, Jaruščica 9, 10000 Zagreb; Ivana Batur, OIB 24216617204, Vladimira Nazora 8, 10451 Pisarovina; Djenana Cepić, OIB 33549277133, Bukovačka Cesta 107 A, 10000 Zagreb; Biljana Šimleša, OIB 81009044446, Ulica Breza 16, 32100 Vinkovci; Saša Borić, OIB 97818497586, Jaruščica 9, 10000 Zagreb; Robert Šimleša, OIB 34641359745, Ulica Breza 16, 32100 Vinkovci; Kristijan Berišić, OIB 16964566006, Livanjska Ulica 21, 10000 Zagreb; Danijel Samardžić, OIB 42610578970, Čaplja 37, 35000 Slavonski Brod; Božidar Cesarec, OIB 01293424507, Kardinala Stepinca 5, 49000 Krapina; Zoran Lukić, Hribarov prilaz 6, 10000 Zagreb; LEON GRAD d.o.o. za građenje i usluge, OIB 08755419221, Brezovička cesta 58 A, 10000 Zagreb; D Fortunić, Matije Slatinskog 4, 10410 Velika Gorica; Mara Mihaljević, OIB 29787070095, Ulica Podlukovo 22, 21212 Kaštel Sućurac; Marina Subota, OIB 88868256746, Josipa Kozarca 41, 43290 Grubišno Polje; Saša Ogrizović, OIB 73260710276, Vrtlarska 4, 47303 Josipdol; Damir Orešković, OIB 52570367819, Jaruščica 5 A, 10000 Zagreb; Jurij Redek, Potočna vas 4, 8000 Novo Mesto; Vedran Slunjski, OIB 35804181312, Vinka Međerala 2 B, 42000 Varaždin; Anica Brozović, OIB 92574779611, UL. HRVATSKIH BRANITELJA 43 (ranije: JANJA LIPA, JANJA LIPA, 43), 44320 Janja Lipa; Anita Lučić, OIB 00479013878, Jaruščica 5 A, 10000 Zagreb; Boris Slunjski, OIB 17398846977, Rudarska Ulica 2, 42242 Radovan; AL GETO d.o.o. za trgovinu i usluge, OIB 60143416317, Orebićka 4, 10000 Zagreb; Hrvoje Grajner, OIB 37934965091, Remetinečki Gaj 10 B, 10000 Zagreb; ROMB d.o.o. za trgovinu, usluge i proizvodnju, OIB 25185821277, Braće Radića 6, 31500 Našice; Marija Blažević, Jaruščica 5, 10000 Zagreb; Gordana Lovrić, OIB 66659700677, Savska Cesta 142/1, 10000 Zagreb; Ivana Piler, OIB 45043743225, Jaruščica 11, 10000 Zagreb; Janessia Renee Grgurević, OIB 48288784274, Jaruščica 9, 10000 Zagreb; Neven Caganić, OIB 47623693507, Mičevečka 8, 10410 Mičevec; Anto Zečić, OIB 83633199566, Radauševa Ulica 4, 10000 Zagreb; Andjela Gvozden, OIB 70257843070, Pećine 15, 51000 Rijeka; Glazbena škola Bonar, OIB 64520260081, Maršanići 5, 10000 Zagreb; ZHAOYANG INTERNATIONAL turistička agencija, d.o.o., OIB 44718905409, Ive Robića 2, 10000 Zagreb; PQ Solutions d.o.o. za usluge, OIB 28223782700, Zagrebačka cesta 201, 10000 Zagreb; Antonia Gaurina, OIB 81758369039, Jaruščica 5, 10000 Zagreb; Neda Matanović, OIB 47793748069, Nova X 55, 22202 Rogoznica; Zdenka Bartošak, OIB 74167191822, Nehruov Trg 11, 10000 Zagreb; Anita Barišić, OIB 03420758522, Tibljaška Cesta 1, 51000 Rijeka; Zdeslav Čerina, OIB 23979030718, Nova Cesta 134, 10000 Zagreb; Branko Petković, OIB 01412448604, Trg Kralja Tomislava 33, 10410 Velika Gorica; Drago Kaleb, OIB 18971843362, Matijevići 28, 20341 Kula Norinska; SURGO, društvo s ograničenom odgovornošću za proizvodnju, trgovinu i usluge, OIB 56094791835, Brozova 20/2, 10000 Zagreb; Marija Karamarko, OIB 03521709059, Jaruščica 9 B, 10000 Zagreb; Matej Jambrak, OIB 00914494447, 4. Rakitski Odvojak 5, 10437 Rakitje; Neven Kapitan, OIB 65543649997, Remetinečka Cesta 11 D, 10000 Zagreb; Vedran Šimunić, OIB 65069809378, Pukovnika Predraga Matanovića 50, 44250 Petrinja; Gordan Špehar, OIB 12007838615, Jaruščica 11, 10000 Zagreb; Doris Lovretić, OIB 63861350646, Grigora Viteza 3, 32100 Vinkovci; Miroslav Hećimović, OIB 24610441503, Jaruščica 11, 10000 Zagreb; Ozren Ognjenović, OIB 94754118942, Baradin Prilaz 3, 10000 Zagreb; Marin Čuljak, OIB 12803773022, Ulica Božidara Magovca 107, 10000 Zagreb; Maša Brekalo, OIB 39737131562, Iii. Kozari Put 28, 10000 Zagreb; Anđelko Abramović, OIB 03377597945, Ponikvari 54, 44415 Ponikvari; Zvonko Filipović, OIB 98196864086, Ul. Petra Zoranića 1, 23250 Pag; Zdenko Prskalo; Damir Horvatić; Dragutin Arbanas, OIB 74403699021, Prvan Selo 1, 53202 Prvan Selo; Goran Surla, OIB 69603850430, Lanište 1 G, 10000 Zagreb</derivirana_varijabla>
  </DomainObject.Predmet.StrankaFormatedWithAdressOIB>
  <DomainObject.Predmet.StrankaWithAdress>
    <izvorni_sadrzaj>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Zagreb,MARIJA ŠIMIĆ ,Martina Santini Jarušćica 5a,10000 Zagreb,Josip Stipić Nemira X 18,21310 Omiš,Zlatko Crlenjak Čremušnica 150 A,44410 Čremušnica,Zlatko Mihaljević Jaruščica 9,10000 Zagreb,Vinko Matić Trg bana J. Jelačića 2,20340 Ploče,Marko Puškarić Ulica Karla Metikoša 9,10000 Zagreb,Marko Perica Jaruščica 9,10000 Zagreb,Željko Meštrović Jaruščica 11,10000 Zagreb,Zdravko Božićević ,Nikola Blažević Ščitarjevska 13,10410 Novo Čiče,Krunoslav Vodička Jaruščica 9,10000 Zagreb,Josip Tomaško ,Domagoj Ivanović ,Štefica Šimunić Pukovnika Predraga Matanovića 50,44250 Petrinja,Martin Jeanty Avenija Dubrovnik 5 B,10000 Zagreb,Gordana Delić Lanište 12,10000 Zagreb,Mira Lučić Ulica Vile Velebita 40,10000 Zagreb,Vesna Kantolić Ulica Matije Gupca 26,10298 Bukovje Bistransko,Berislav Tatarin Mostarska 44 B,31000 Osijek,Dragica Poje Matije Gupca 95,49210 Zabok,Marijan Orešković Ulica Svetog Mateja 3,53000 Lički Osik,Vladimir Škrinjar Ulica Miroslava Krleže 2,48000 Koprivnica,Julije Katančević Jaruščica 9,10000 Zagreb,Mladenka Perić Jaruščica 11,10000 Zagreb,Goran Drmić Anina Ulica 83,10000 Zagreb,Tomo Kovačić Vladimira Nazora 9,10451 Pisarovina,Darko Malenica Kauzlarićev Prilaz 13,10000 Zagreb,Iva Milić Jaruščica 9,10000 Zagreb,Dino Šabanović Ivšićev Prilaz 5,10000 Zagreb,Vanda Škrabić Bartola Kašića 16,20236 Nova Mokošica,Alma Klepac Ulica Drage Stipca 4,10000 Zagreb,Danica Kustura Svetošimunska Cesta 84,10000 Zagreb,Sandra Šolaja Ulica Antuna Nemčića 11,10000 Zagreb,Mirela Goluža Ulica Andrije Kačića Miošića 3,20350 Metković,Snježana Kozina Zagrebačka Cesta 35,49000 Krapina,Pero Perić Jaruščica 17B,10000 Zagreb,Danijel Knežević Ul. Stjepana Bencekovića 33a,10000 Zagreb,Danijel Plašč Jaruščica 9,10000 Zagreb,Ruža Mijoč Vrlika 43 B,43500 Daruvar,Tamara Kos Otona Ivekovića 31,32270 Županja,Miljenko Jonjić Ulica Mate Kvešteka 17,10340 Vrbovec,FBS PROMET d.o.o. Stankovo 8,10450 Stankovo,Pero Grgić Miljanovac 92,43541 Sirač,Stjepan Filipović-Grčić Ulica Huberta Pettana 15,10360 Sesvete,Ante Vučetić TOROVI IV 17 (ranije: VIR, TOROVI, 27),23234 Vir,Danijela Kovač Jaruščica 11,10000 Zagreb,GDS-ELEKTRONIKA d.o.o. Šišićeva 10,10000 Zagreb,Lidija Kovač Jaruščica 11,10000 Zagreb,Marko Boroša Jaruščica 5 A,10000 Zagreb,Kristijan Iveta Slavenskoga Ulica 13,10000 Zagreb,Mirjan Vlahović Ulica Antuna Bauera 2,10000 Zagreb,Angelika Milić Jaruščica 9,10000 Zagreb,Ivana Batur Vladimira Nazora 8,10451 Pisarovina,Djenana Cepić Bukovačka Cesta 107 A,10000 Zagreb,Biljana Šimleša Ulica Breza 16,32100 Vinkovci,Saša Borić Jaruščica 9,10000 Zagreb,Robert Šimleša Ulica Breza 16,32100 Vinkovci,Kristijan Berišić Livanjska Ulica 21,10000 Zagreb,Danijel Samardžić Čaplja 37,35000 Slavonski Brod,Božidar Cesarec Kardinala Stepinca 5,49000 Krapina,Zoran Lukić Hribarov prilaz 6,10000 Zagreb,LEON GRAD d.o.o. za građenje i usluge Brezovička cesta 58 A,10000 Zagreb,D Fortunić Matije Slatinskog 4,10410 Velika Gorica,Mara Mihaljević Ulica Podlukovo 22,21212 Kaštel Sućurac,Marina Subota Josipa Kozarca 41,43290 Grubišno Polje,Saša Ogrizović Vrtlarska 4,47303 Josipdol,Damir Orešković Jaruščica 5 A,10000 Zagreb,Jurij Redek Potočna vas 4,8000 Novo Mesto,Vedran Slunjski Vinka Međerala 2 B,42000 Varaždin,Anica Brozović UL. HRVATSKIH BRANITELJA 43 (ranije: JANJA LIPA, JANJA LIPA, 43),44320 Janja Lipa,Anita Lučić Jaruščica 5 A,10000 Zagreb,Boris Slunjski Rudarska Ulica 2,42242 Radovan,AL GETO d.o.o. za trgovinu i usluge Orebićka 4,10000 Zagreb,Hrvoje Grajner Remetinečki Gaj 10 B,10000 Zagreb,ROMB d.o.o. za trgovinu, usluge i proizvodnju Braće Radića 6,31500 Našice,Marija Blažević Jaruščica 5,10000 Zagreb,Gordana Lovrić Savska Cesta 142/1,10000 Zagreb,Ivana Piler Jaruščica 11,10000 Zagreb,Janessia Renee Grgurević Jaruščica 9,10000 Zagreb,Neven Caganić Mičevečka 8,10410 Mičevec,Anto Zečić Radauševa Ulica 4,10000 Zagreb,Andjela Gvozden Pećine 15,51000 Rijeka,Glazbena škola Bonar Maršanići 5,10000 Zagreb,ZHAOYANG INTERNATIONAL turistička agencija, d.o.o. Ive Robića 2,10000 Zagreb,PQ Solutions d.o.o. za usluge Zagrebačka cesta 201,10000 Zagreb,Antonia Gaurina Jaruščica 5,10000 Zagreb,Neda Matanović Nova X 55,22202 Rogoznica,Zdenka Bartošak Nehruov Trg 11,10000 Zagreb,Anita Barišić Tibljaška Cesta 1,51000 Rijeka,Zdeslav Čerina Nova Cesta 134,10000 Zagreb,Branko Petković Trg Kralja Tomislava 33,10410 Velika Gorica,Drago Kaleb Matijevići 28,20341 Kula Norinska,SURGO, društvo s ograničenom odgovornošću za proizvodnju, trgovinu i usluge Brozova 20/2,10000 Zagreb,Marija Karamarko Jaruščica 9 B,10000 Zagreb,Matej Jambrak 4. Rakitski Odvojak 5,10437 Rakitje,Neven Kapitan Remetinečka Cesta 11 D,10000 Zagreb,Vedran Šimunić Pukovnika Predraga Matanovića 50,44250 Petrinja,Gordan Špehar Jaruščica 11,10000 Zagreb,Doris Lovretić Grigora Viteza 3,32100 Vinkovci,Miroslav Hećimović Jaruščica 11,10000 Zagreb,Ozren Ognjenović Baradin Prilaz 3,10000 Zagreb,Marin Čuljak Ulica Božidara Magovca 107,10000 Zagreb,Maša Brekalo Iii. Kozari Put 28,10000 Zagreb,Anđelko Abramović Ponikvari 54,44415 Ponikvari,Zvonko Filipović Ul. Petra Zoranića 1,23250 Pag,Zdenko Prskalo ,Damir Horvatić ,Dragutin Arbanas Prvan Selo 1,53202 Prvan Selo,Goran Surla Lanište 1 G,10000 Zagreb</izvorni_sadrzaj>
    <derivirana_varijabla naziv="DomainObject.Predmet.StrankaWithAdress_1">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Zagreb,MARIJA ŠIMIĆ ,Martina Santini Jarušćica 5a,10000 Zagreb,Josip Stipić Nemira X 18,21310 Omiš,Zlatko Crlenjak Čremušnica 150 A,44410 Čremušnica,Zlatko Mihaljević Jaruščica 9,10000 Zagreb,Vinko Matić Trg bana J. Jelačića 2,20340 Ploče,Marko Puškarić Ulica Karla Metikoša 9,10000 Zagreb,Marko Perica Jaruščica 9,10000 Zagreb,Željko Meštrović Jaruščica 11,10000 Zagreb,Zdravko Božićević ,Nikola Blažević Ščitarjevska 13,10410 Novo Čiče,Krunoslav Vodička Jaruščica 9,10000 Zagreb,Josip Tomaško ,Domagoj Ivanović ,Štefica Šimunić Pukovnika Predraga Matanovića 50,44250 Petrinja,Martin Jeanty Avenija Dubrovnik 5 B,10000 Zagreb,Gordana Delić Lanište 12,10000 Zagreb,Mira Lučić Ulica Vile Velebita 40,10000 Zagreb,Vesna Kantolić Ulica Matije Gupca 26,10298 Bukovje Bistransko,Berislav Tatarin Mostarska 44 B,31000 Osijek,Dragica Poje Matije Gupca 95,49210 Zabok,Marijan Orešković Ulica Svetog Mateja 3,53000 Lički Osik,Vladimir Škrinjar Ulica Miroslava Krleže 2,48000 Koprivnica,Julije Katančević Jaruščica 9,10000 Zagreb,Mladenka Perić Jaruščica 11,10000 Zagreb,Goran Drmić Anina Ulica 83,10000 Zagreb,Tomo Kovačić Vladimira Nazora 9,10451 Pisarovina,Darko Malenica Kauzlarićev Prilaz 13,10000 Zagreb,Iva Milić Jaruščica 9,10000 Zagreb,Dino Šabanović Ivšićev Prilaz 5,10000 Zagreb,Vanda Škrabić Bartola Kašića 16,20236 Nova Mokošica,Alma Klepac Ulica Drage Stipca 4,10000 Zagreb,Danica Kustura Svetošimunska Cesta 84,10000 Zagreb,Sandra Šolaja Ulica Antuna Nemčića 11,10000 Zagreb,Mirela Goluža Ulica Andrije Kačića Miošića 3,20350 Metković,Snježana Kozina Zagrebačka Cesta 35,49000 Krapina,Pero Perić Jaruščica 17B,10000 Zagreb,Danijel Knežević Ul. Stjepana Bencekovića 33a,10000 Zagreb,Danijel Plašč Jaruščica 9,10000 Zagreb,Ruža Mijoč Vrlika 43 B,43500 Daruvar,Tamara Kos Otona Ivekovića 31,32270 Županja,Miljenko Jonjić Ulica Mate Kvešteka 17,10340 Vrbovec,FBS PROMET d.o.o. Stankovo 8,10450 Stankovo,Pero Grgić Miljanovac 92,43541 Sirač,Stjepan Filipović-Grčić Ulica Huberta Pettana 15,10360 Sesvete,Ante Vučetić TOROVI IV 17 (ranije: VIR, TOROVI, 27),23234 Vir,Danijela Kovač Jaruščica 11,10000 Zagreb,GDS-ELEKTRONIKA d.o.o. Šišićeva 10,10000 Zagreb,Lidija Kovač Jaruščica 11,10000 Zagreb,Marko Boroša Jaruščica 5 A,10000 Zagreb,Kristijan Iveta Slavenskoga Ulica 13,10000 Zagreb,Mirjan Vlahović Ulica Antuna Bauera 2,10000 Zagreb,Angelika Milić Jaruščica 9,10000 Zagreb,Ivana Batur Vladimira Nazora 8,10451 Pisarovina,Djenana Cepić Bukovačka Cesta 107 A,10000 Zagreb,Biljana Šimleša Ulica Breza 16,32100 Vinkovci,Saša Borić Jaruščica 9,10000 Zagreb,Robert Šimleša Ulica Breza 16,32100 Vinkovci,Kristijan Berišić Livanjska Ulica 21,10000 Zagreb,Danijel Samardžić Čaplja 37,35000 Slavonski Brod,Božidar Cesarec Kardinala Stepinca 5,49000 Krapina,Zoran Lukić Hribarov prilaz 6,10000 Zagreb,LEON GRAD d.o.o. za građenje i usluge Brezovička cesta 58 A,10000 Zagreb,D Fortunić Matije Slatinskog 4,10410 Velika Gorica,Mara Mihaljević Ulica Podlukovo 22,21212 Kaštel Sućurac,Marina Subota Josipa Kozarca 41,43290 Grubišno Polje,Saša Ogrizović Vrtlarska 4,47303 Josipdol,Damir Orešković Jaruščica 5 A,10000 Zagreb,Jurij Redek Potočna vas 4,8000 Novo Mesto,Vedran Slunjski Vinka Međerala 2 B,42000 Varaždin,Anica Brozović UL. HRVATSKIH BRANITELJA 43 (ranije: JANJA LIPA, JANJA LIPA, 43),44320 Janja Lipa,Anita Lučić Jaruščica 5 A,10000 Zagreb,Boris Slunjski Rudarska Ulica 2,42242 Radovan,AL GETO d.o.o. za trgovinu i usluge Orebićka 4,10000 Zagreb,Hrvoje Grajner Remetinečki Gaj 10 B,10000 Zagreb,ROMB d.o.o. za trgovinu, usluge i proizvodnju Braće Radića 6,31500 Našice,Marija Blažević Jaruščica 5,10000 Zagreb,Gordana Lovrić Savska Cesta 142/1,10000 Zagreb,Ivana Piler Jaruščica 11,10000 Zagreb,Janessia Renee Grgurević Jaruščica 9,10000 Zagreb,Neven Caganić Mičevečka 8,10410 Mičevec,Anto Zečić Radauševa Ulica 4,10000 Zagreb,Andjela Gvozden Pećine 15,51000 Rijeka,Glazbena škola Bonar Maršanići 5,10000 Zagreb,ZHAOYANG INTERNATIONAL turistička agencija, d.o.o. Ive Robića 2,10000 Zagreb,PQ Solutions d.o.o. za usluge Zagrebačka cesta 201,10000 Zagreb,Antonia Gaurina Jaruščica 5,10000 Zagreb,Neda Matanović Nova X 55,22202 Rogoznica,Zdenka Bartošak Nehruov Trg 11,10000 Zagreb,Anita Barišić Tibljaška Cesta 1,51000 Rijeka,Zdeslav Čerina Nova Cesta 134,10000 Zagreb,Branko Petković Trg Kralja Tomislava 33,10410 Velika Gorica,Drago Kaleb Matijevići 28,20341 Kula Norinska,SURGO, društvo s ograničenom odgovornošću za proizvodnju, trgovinu i usluge Brozova 20/2,10000 Zagreb,Marija Karamarko Jaruščica 9 B,10000 Zagreb,Matej Jambrak 4. Rakitski Odvojak 5,10437 Rakitje,Neven Kapitan Remetinečka Cesta 11 D,10000 Zagreb,Vedran Šimunić Pukovnika Predraga Matanovića 50,44250 Petrinja,Gordan Špehar Jaruščica 11,10000 Zagreb,Doris Lovretić Grigora Viteza 3,32100 Vinkovci,Miroslav Hećimović Jaruščica 11,10000 Zagreb,Ozren Ognjenović Baradin Prilaz 3,10000 Zagreb,Marin Čuljak Ulica Božidara Magovca 107,10000 Zagreb,Maša Brekalo Iii. Kozari Put 28,10000 Zagreb,Anđelko Abramović Ponikvari 54,44415 Ponikvari,Zvonko Filipović Ul. Petra Zoranića 1,23250 Pag,Zdenko Prskalo ,Damir Horvatić ,Dragutin Arbanas Prvan Selo 1,53202 Prvan Selo,Goran Surla Lanište 1 G,10000 Zagreb</derivirana_varijabla>
  </DomainObject.Predmet.StrankaWithAdress>
  <DomainObject.Predmet.StrankaWithAdressOIB>
    <izvorni_sadrzaj>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Zagreb,MARIJA ŠIMIĆ,Martina Santini, OIB 65983894527, Jarušćica 5a,10000 Zagreb,Josip Stipić, OIB 98726807555, Nemira X 18,21310 Omiš,Zlatko Crlenjak, OIB 56488948023, Čremušnica 150 A,44410 Čremušnica,Zlatko Mihaljević, OIB 12071388451, Jaruščica 9,10000 Zagreb,Vinko Matić, Trg bana J. Jelačića 2,20340 Ploče,Marko Puškarić, Ulica Karla Metikoša 9,10000 Zagreb,Marko Perica, OIB 35428999919, Jaruščica 9,10000 Zagreb,Željko Meštrović, OIB 51891267765, Jaruščica 11,10000 Zagreb,Zdravko Božićević,Nikola Blažević, Ščitarjevska 13,10410 Novo Čiče,Krunoslav Vodička, OIB 11757803661, Jaruščica 9,10000 Zagreb,Josip Tomaško,Domagoj Ivanović,Štefica Šimunić, OIB 45080150832, Pukovnika Predraga Matanovića 50,44250 Petrinja,Martin Jeanty, OIB 89563647431, Avenija Dubrovnik 5 B,10000 Zagreb,Gordana Delić, OIB 13912851989, Lanište 12,10000 Zagreb,Mira Lučić, OIB 19119019929, Ulica Vile Velebita 40,10000 Zagreb,Vesna Kantolić, OIB 24676219563, Ulica Matije Gupca 26,10298 Bukovje Bistransko,Berislav Tatarin, OIB 67628383001, Mostarska 44 B,31000 Osijek,Dragica Poje, OIB 56918905871, Matije Gupca 95,49210 Zabok,Marijan Orešković, OIB 45726810634, Ulica Svetog Mateja 3,53000 Lički Osik,Vladimir Škrinjar, OIB 11748842767, Ulica Miroslava Krleže 2,48000 Koprivnica,Julije Katančević, OIB 67533907764, Jaruščica 9,10000 Zagreb,Mladenka Perić, OIB 07885130952, Jaruščica 11,10000 Zagreb,Goran Drmić, OIB 13649545354, Anina Ulica 83,10000 Zagreb,Tomo Kovačić, OIB 85971202104, Vladimira Nazora 9,10451 Pisarovina,Darko Malenica, OIB 64161388618, Kauzlarićev Prilaz 13,10000 Zagreb,Iva Milić, OIB 06724124708, Jaruščica 9,10000 Zagreb,Dino Šabanović, OIB 80636200510, Ivšićev Prilaz 5,10000 Zagreb,Vanda Škrabić, OIB 31600971149, Bartola Kašića 16,20236 Nova Mokošica,Alma Klepac, OIB 20525854329, Ulica Drage Stipca 4,10000 Zagreb,Danica Kustura, OIB 76567166713, Svetošimunska Cesta 84,10000 Zagreb,Sandra Šolaja, OIB 77653658560, Ulica Antuna Nemčića 11,10000 Zagreb,Mirela Goluža, OIB 48897068802, Ulica Andrije Kačića Miošića 3,20350 Metković,Snježana Kozina, OIB 00275092255, Zagrebačka Cesta 35,49000 Krapina,Pero Perić, Jaruščica 17B,10000 Zagreb,Danijel Knežević, Ul. Stjepana Bencekovića 33a,10000 Zagreb,Danijel Plašč, OIB 41904615935, Jaruščica 9,10000 Zagreb,Ruža Mijoč, OIB 82141783140, Vrlika 43 B,43500 Daruvar,Tamara Kos, OIB 76651048416, Otona Ivekovića 31,32270 Županja,Miljenko Jonjić, OIB 47130890315, Ulica Mate Kvešteka 17,10340 Vrbovec,FBS PROMET d.o.o., OIB 02310382331, Stankovo 8,10450 Stankovo,Pero Grgić, Miljanovac 92,43541 Sirač,Stjepan Filipović-Grčić, OIB 11852545853, Ulica Huberta Pettana 15,10360 Sesvete,Ante Vučetić, OIB 98547341104, TOROVI IV 17 (ranije: VIR, TOROVI, 27),23234 Vir,Danijela Kovač, OIB 85007284033, Jaruščica 11,10000 Zagreb,GDS-ELEKTRONIKA d.o.o., OIB 15305179755, Šišićeva 10,10000 Zagreb,Lidija Kovač, OIB 66546134535, Jaruščica 11,10000 Zagreb,Marko Boroša, OIB 86666503073, Jaruščica 5 A,10000 Zagreb,Kristijan Iveta, OIB 48150024520, Slavenskoga Ulica 13,10000 Zagreb,Mirjan Vlahović, OIB 10277772819, Ulica Antuna Bauera 2,10000 Zagreb,Angelika Milić, OIB 97027699023, Jaruščica 9,10000 Zagreb,Ivana Batur, OIB 24216617204, Vladimira Nazora 8,10451 Pisarovina,Djenana Cepić, OIB 33549277133, Bukovačka Cesta 107 A,10000 Zagreb,Biljana Šimleša, OIB 81009044446, Ulica Breza 16,32100 Vinkovci,Saša Borić, OIB 97818497586, Jaruščica 9,10000 Zagreb,Robert Šimleša, OIB 34641359745, Ulica Breza 16,32100 Vinkovci,Kristijan Berišić, OIB 16964566006, Livanjska Ulica 21,10000 Zagreb,Danijel Samardžić, OIB 42610578970, Čaplja 37,35000 Slavonski Brod,Božidar Cesarec, OIB 01293424507, Kardinala Stepinca 5,49000 Krapina,Zoran Lukić, Hribarov prilaz 6,10000 Zagreb,LEON GRAD d.o.o. za građenje i usluge, OIB 08755419221, Brezovička cesta 58 A,10000 Zagreb,D Fortunić, Matije Slatinskog 4,10410 Velika Gorica,Mara Mihaljević, OIB 29787070095, Ulica Podlukovo 22,21212 Kaštel Sućurac,Marina Subota, OIB 88868256746, Josipa Kozarca 41,43290 Grubišno Polje,Saša Ogrizović, OIB 73260710276, Vrtlarska 4,47303 Josipdol,Damir Orešković, OIB 52570367819, Jaruščica 5 A,10000 Zagreb,Jurij Redek, Potočna vas 4,8000 Novo Mesto,Vedran Slunjski, OIB 35804181312, Vinka Međerala 2 B,42000 Varaždin,Anica Brozović, OIB 92574779611, UL. HRVATSKIH BRANITELJA 43 (ranije: JANJA LIPA, JANJA LIPA, 43),44320 Janja Lipa,Anita Lučić, OIB 00479013878, Jaruščica 5 A,10000 Zagreb,Boris Slunjski, OIB 17398846977, Rudarska Ulica 2,42242 Radovan,AL GETO d.o.o. za trgovinu i usluge, OIB 60143416317, Orebićka 4,10000 Zagreb,Hrvoje Grajner, OIB 37934965091, Remetinečki Gaj 10 B,10000 Zagreb,ROMB d.o.o. za trgovinu, usluge i proizvodnju, OIB 25185821277, Braće Radića 6,31500 Našice,Marija Blažević, Jaruščica 5,10000 Zagreb,Gordana Lovrić, OIB 66659700677, Savska Cesta 142/1,10000 Zagreb,Ivana Piler, OIB 45043743225, Jaruščica 11,10000 Zagreb,Janessia Renee Grgurević, OIB 48288784274, Jaruščica 9,10000 Zagreb,Neven Caganić, OIB 47623693507, Mičevečka 8,10410 Mičevec,Anto Zečić, OIB 83633199566, Radauševa Ulica 4,10000 Zagreb,Andjela Gvozden, OIB 70257843070, Pećine 15,51000 Rijeka,Glazbena škola Bonar, OIB 64520260081, Maršanići 5,10000 Zagreb,ZHAOYANG INTERNATIONAL turistička agencija, d.o.o., OIB 44718905409, Ive Robića 2,10000 Zagreb,PQ Solutions d.o.o. za usluge, OIB 28223782700, Zagrebačka cesta 201,10000 Zagreb,Antonia Gaurina, OIB 81758369039, Jaruščica 5,10000 Zagreb,Neda Matanović, OIB 47793748069, Nova X 55,22202 Rogoznica,Zdenka Bartošak, OIB 74167191822, Nehruov Trg 11,10000 Zagreb,Anita Barišić, OIB 03420758522, Tibljaška Cesta 1,51000 Rijeka,Zdeslav Čerina, OIB 23979030718, Nova Cesta 134,10000 Zagreb,Branko Petković, OIB 01412448604, Trg Kralja Tomislava 33,10410 Velika Gorica,Drago Kaleb, OIB 18971843362, Matijevići 28,20341 Kula Norinska,SURGO, društvo s ograničenom odgovornošću za proizvodnju, trgovinu i usluge, OIB 56094791835, Brozova 20/2,10000 Zagreb,Marija Karamarko, OIB 03521709059, Jaruščica 9 B,10000 Zagreb,Matej Jambrak, OIB 00914494447, 4. Rakitski Odvojak 5,10437 Rakitje,Neven Kapitan, OIB 65543649997, Remetinečka Cesta 11 D,10000 Zagreb,Vedran Šimunić, OIB 65069809378, Pukovnika Predraga Matanovića 50,44250 Petrinja,Gordan Špehar, OIB 12007838615, Jaruščica 11,10000 Zagreb,Doris Lovretić, OIB 63861350646, Grigora Viteza 3,32100 Vinkovci,Miroslav Hećimović, OIB 24610441503, Jaruščica 11,10000 Zagreb,Ozren Ognjenović, OIB 94754118942, Baradin Prilaz 3,10000 Zagreb,Marin Čuljak, OIB 12803773022, Ulica Božidara Magovca 107,10000 Zagreb,Maša Brekalo, OIB 39737131562, Iii. Kozari Put 28,10000 Zagreb,Anđelko Abramović, OIB 03377597945, Ponikvari 54,44415 Ponikvari,Zvonko Filipović, OIB 98196864086, Ul. Petra Zoranića 1,23250 Pag,Zdenko Prskalo,Damir Horvatić,Dragutin Arbanas, OIB 74403699021, Prvan Selo 1,53202 Prvan Selo,Goran Surla, OIB 69603850430, Lanište 1 G,10000 Zagreb</izvorni_sadrzaj>
    <derivirana_varijabla naziv="DomainObject.Predmet.StrankaWithAdressOIB_1">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Zagreb,MARIJA ŠIMIĆ,Martina Santini, OIB 65983894527, Jarušćica 5a,10000 Zagreb,Josip Stipić, OIB 98726807555, Nemira X 18,21310 Omiš,Zlatko Crlenjak, OIB 56488948023, Čremušnica 150 A,44410 Čremušnica,Zlatko Mihaljević, OIB 12071388451, Jaruščica 9,10000 Zagreb,Vinko Matić, Trg bana J. Jelačića 2,20340 Ploče,Marko Puškarić, Ulica Karla Metikoša 9,10000 Zagreb,Marko Perica, OIB 35428999919, Jaruščica 9,10000 Zagreb,Željko Meštrović, OIB 51891267765, Jaruščica 11,10000 Zagreb,Zdravko Božićević,Nikola Blažević, Ščitarjevska 13,10410 Novo Čiče,Krunoslav Vodička, OIB 11757803661, Jaruščica 9,10000 Zagreb,Josip Tomaško,Domagoj Ivanović,Štefica Šimunić, OIB 45080150832, Pukovnika Predraga Matanovića 50,44250 Petrinja,Martin Jeanty, OIB 89563647431, Avenija Dubrovnik 5 B,10000 Zagreb,Gordana Delić, OIB 13912851989, Lanište 12,10000 Zagreb,Mira Lučić, OIB 19119019929, Ulica Vile Velebita 40,10000 Zagreb,Vesna Kantolić, OIB 24676219563, Ulica Matije Gupca 26,10298 Bukovje Bistransko,Berislav Tatarin, OIB 67628383001, Mostarska 44 B,31000 Osijek,Dragica Poje, OIB 56918905871, Matije Gupca 95,49210 Zabok,Marijan Orešković, OIB 45726810634, Ulica Svetog Mateja 3,53000 Lički Osik,Vladimir Škrinjar, OIB 11748842767, Ulica Miroslava Krleže 2,48000 Koprivnica,Julije Katančević, OIB 67533907764, Jaruščica 9,10000 Zagreb,Mladenka Perić, OIB 07885130952, Jaruščica 11,10000 Zagreb,Goran Drmić, OIB 13649545354, Anina Ulica 83,10000 Zagreb,Tomo Kovačić, OIB 85971202104, Vladimira Nazora 9,10451 Pisarovina,Darko Malenica, OIB 64161388618, Kauzlarićev Prilaz 13,10000 Zagreb,Iva Milić, OIB 06724124708, Jaruščica 9,10000 Zagreb,Dino Šabanović, OIB 80636200510, Ivšićev Prilaz 5,10000 Zagreb,Vanda Škrabić, OIB 31600971149, Bartola Kašića 16,20236 Nova Mokošica,Alma Klepac, OIB 20525854329, Ulica Drage Stipca 4,10000 Zagreb,Danica Kustura, OIB 76567166713, Svetošimunska Cesta 84,10000 Zagreb,Sandra Šolaja, OIB 77653658560, Ulica Antuna Nemčića 11,10000 Zagreb,Mirela Goluža, OIB 48897068802, Ulica Andrije Kačića Miošića 3,20350 Metković,Snježana Kozina, OIB 00275092255, Zagrebačka Cesta 35,49000 Krapina,Pero Perić, Jaruščica 17B,10000 Zagreb,Danijel Knežević, Ul. Stjepana Bencekovića 33a,10000 Zagreb,Danijel Plašč, OIB 41904615935, Jaruščica 9,10000 Zagreb,Ruža Mijoč, OIB 82141783140, Vrlika 43 B,43500 Daruvar,Tamara Kos, OIB 76651048416, Otona Ivekovića 31,32270 Županja,Miljenko Jonjić, OIB 47130890315, Ulica Mate Kvešteka 17,10340 Vrbovec,FBS PROMET d.o.o., OIB 02310382331, Stankovo 8,10450 Stankovo,Pero Grgić, Miljanovac 92,43541 Sirač,Stjepan Filipović-Grčić, OIB 11852545853, Ulica Huberta Pettana 15,10360 Sesvete,Ante Vučetić, OIB 98547341104, TOROVI IV 17 (ranije: VIR, TOROVI, 27),23234 Vir,Danijela Kovač, OIB 85007284033, Jaruščica 11,10000 Zagreb,GDS-ELEKTRONIKA d.o.o., OIB 15305179755, Šišićeva 10,10000 Zagreb,Lidija Kovač, OIB 66546134535, Jaruščica 11,10000 Zagreb,Marko Boroša, OIB 86666503073, Jaruščica 5 A,10000 Zagreb,Kristijan Iveta, OIB 48150024520, Slavenskoga Ulica 13,10000 Zagreb,Mirjan Vlahović, OIB 10277772819, Ulica Antuna Bauera 2,10000 Zagreb,Angelika Milić, OIB 97027699023, Jaruščica 9,10000 Zagreb,Ivana Batur, OIB 24216617204, Vladimira Nazora 8,10451 Pisarovina,Djenana Cepić, OIB 33549277133, Bukovačka Cesta 107 A,10000 Zagreb,Biljana Šimleša, OIB 81009044446, Ulica Breza 16,32100 Vinkovci,Saša Borić, OIB 97818497586, Jaruščica 9,10000 Zagreb,Robert Šimleša, OIB 34641359745, Ulica Breza 16,32100 Vinkovci,Kristijan Berišić, OIB 16964566006, Livanjska Ulica 21,10000 Zagreb,Danijel Samardžić, OIB 42610578970, Čaplja 37,35000 Slavonski Brod,Božidar Cesarec, OIB 01293424507, Kardinala Stepinca 5,49000 Krapina,Zoran Lukić, Hribarov prilaz 6,10000 Zagreb,LEON GRAD d.o.o. za građenje i usluge, OIB 08755419221, Brezovička cesta 58 A,10000 Zagreb,D Fortunić, Matije Slatinskog 4,10410 Velika Gorica,Mara Mihaljević, OIB 29787070095, Ulica Podlukovo 22,21212 Kaštel Sućurac,Marina Subota, OIB 88868256746, Josipa Kozarca 41,43290 Grubišno Polje,Saša Ogrizović, OIB 73260710276, Vrtlarska 4,47303 Josipdol,Damir Orešković, OIB 52570367819, Jaruščica 5 A,10000 Zagreb,Jurij Redek, Potočna vas 4,8000 Novo Mesto,Vedran Slunjski, OIB 35804181312, Vinka Međerala 2 B,42000 Varaždin,Anica Brozović, OIB 92574779611, UL. HRVATSKIH BRANITELJA 43 (ranije: JANJA LIPA, JANJA LIPA, 43),44320 Janja Lipa,Anita Lučić, OIB 00479013878, Jaruščica 5 A,10000 Zagreb,Boris Slunjski, OIB 17398846977, Rudarska Ulica 2,42242 Radovan,AL GETO d.o.o. za trgovinu i usluge, OIB 60143416317, Orebićka 4,10000 Zagreb,Hrvoje Grajner, OIB 37934965091, Remetinečki Gaj 10 B,10000 Zagreb,ROMB d.o.o. za trgovinu, usluge i proizvodnju, OIB 25185821277, Braće Radića 6,31500 Našice,Marija Blažević, Jaruščica 5,10000 Zagreb,Gordana Lovrić, OIB 66659700677, Savska Cesta 142/1,10000 Zagreb,Ivana Piler, OIB 45043743225, Jaruščica 11,10000 Zagreb,Janessia Renee Grgurević, OIB 48288784274, Jaruščica 9,10000 Zagreb,Neven Caganić, OIB 47623693507, Mičevečka 8,10410 Mičevec,Anto Zečić, OIB 83633199566, Radauševa Ulica 4,10000 Zagreb,Andjela Gvozden, OIB 70257843070, Pećine 15,51000 Rijeka,Glazbena škola Bonar, OIB 64520260081, Maršanići 5,10000 Zagreb,ZHAOYANG INTERNATIONAL turistička agencija, d.o.o., OIB 44718905409, Ive Robića 2,10000 Zagreb,PQ Solutions d.o.o. za usluge, OIB 28223782700, Zagrebačka cesta 201,10000 Zagreb,Antonia Gaurina, OIB 81758369039, Jaruščica 5,10000 Zagreb,Neda Matanović, OIB 47793748069, Nova X 55,22202 Rogoznica,Zdenka Bartošak, OIB 74167191822, Nehruov Trg 11,10000 Zagreb,Anita Barišić, OIB 03420758522, Tibljaška Cesta 1,51000 Rijeka,Zdeslav Čerina, OIB 23979030718, Nova Cesta 134,10000 Zagreb,Branko Petković, OIB 01412448604, Trg Kralja Tomislava 33,10410 Velika Gorica,Drago Kaleb, OIB 18971843362, Matijevići 28,20341 Kula Norinska,SURGO, društvo s ograničenom odgovornošću za proizvodnju, trgovinu i usluge, OIB 56094791835, Brozova 20/2,10000 Zagreb,Marija Karamarko, OIB 03521709059, Jaruščica 9 B,10000 Zagreb,Matej Jambrak, OIB 00914494447, 4. Rakitski Odvojak 5,10437 Rakitje,Neven Kapitan, OIB 65543649997, Remetinečka Cesta 11 D,10000 Zagreb,Vedran Šimunić, OIB 65069809378, Pukovnika Predraga Matanovića 50,44250 Petrinja,Gordan Špehar, OIB 12007838615, Jaruščica 11,10000 Zagreb,Doris Lovretić, OIB 63861350646, Grigora Viteza 3,32100 Vinkovci,Miroslav Hećimović, OIB 24610441503, Jaruščica 11,10000 Zagreb,Ozren Ognjenović, OIB 94754118942, Baradin Prilaz 3,10000 Zagreb,Marin Čuljak, OIB 12803773022, Ulica Božidara Magovca 107,10000 Zagreb,Maša Brekalo, OIB 39737131562, Iii. Kozari Put 28,10000 Zagreb,Anđelko Abramović, OIB 03377597945, Ponikvari 54,44415 Ponikvari,Zvonko Filipović, OIB 98196864086, Ul. Petra Zoranića 1,23250 Pag,Zdenko Prskalo,Damir Horvatić,Dragutin Arbanas, OIB 74403699021, Prvan Selo 1,53202 Prvan Selo,Goran Surla, OIB 69603850430, Lanište 1 G,10000 Zagreb</derivirana_varijabla>
  </DomainObject.Predmet.StrankaWithAdressOIB>
  <DomainObject.Predmet.StrankaNazivFormated>
    <izvorni_sadrzaj>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usluge,MARIJA ŠIMIĆ,Martina Santini,Josip Stipić,Zlatko Crlenjak,Zlatko Mihaljević,Vinko Matić,Marko Puškarić,Marko Perica,Željko Meštrović,Zdravko Božićević,Nikola Blažević,Krunoslav Vodička,Josip Tomaško,Domagoj Ivanović,Štefica Šimunić,Martin Jeanty,Gordana Delić,Mira Lučić,Vesna Kantolić,Berislav Tatarin,Dragica Poje,Marijan Orešković,Vladimir Škrinjar,Julije Katančević,Mladenka Perić,Goran Drmić,Tomo Kovačić,Darko Malenica,Iva Milić,Dino Šabanović,Vanda Škrabić,Alma Klepac,Danica Kustura,Sandra Šolaja,Mirela Goluža,Snježana Kozina,Pero Perić,Danijel Knežević,Danijel Plašč,Ruža Mijoč,Tamara Kos,Miljenko Jonjić,FBS PROMET d.o.o.,Pero Grgić,Stjepan Filipović-Grčić,Ante Vučetić,Danijela Kovač,GDS-ELEKTRONIKA d.o.o.,Lidija Kovač,Marko Boroša,Kristijan Iveta,Mirjan Vlahović,Angelika Milić,Ivana Batur,Djenana Cepić,Biljana Šimleša,Saša Borić,Robert Šimleša,Kristijan Berišić,Danijel Samardžić,Božidar Cesarec,Zoran Lukić,LEON GRAD d.o.o. za građenje i usluge,D Fortunić,Mara Mihaljević,Marina Subota,Saša Ogrizović,Damir Orešković,Jurij Redek,Vedran Slunjski,Anica Brozović,Anita Lučić,Boris Slunjski,AL GETO d.o.o. za trgovinu i usluge,Hrvoje Grajner,ROMB d.o.o. za trgovinu, usluge i proizvodnju,Marija Blažević,Gordana Lovrić,Ivana Piler,Janessia Renee Grgurević,Neven Caganić,Anto Zečić,Andjela Gvozden,Glazbena škola Bonar,ZHAOYANG INTERNATIONAL turistička agencija, d.o.o.,PQ Solutions d.o.o. za usluge,Antonia Gaurina,Neda Matanović,Zdenka Bartošak,Anita Barišić,Zdeslav Čerina,Branko Petković,Drago Kaleb,SURGO, društvo s ograničenom odgovornošću za proizvodnju, trgovinu i usluge,Marija Karamarko,Matej Jambrak,Neven Kapitan,Vedran Šimunić,Gordan Špehar,Doris Lovretić,Miroslav Hećimović,Ozren Ognjenović,Marin Čuljak,Maša Brekalo,Anđelko Abramović,Zvonko Filipović,Zdenko Prskalo,Damir Horvatić,Dragutin Arbanas,Goran Surla</izvorni_sadrzaj>
    <derivirana_varijabla naziv="DomainObject.Predmet.StrankaNazivFormated_1">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usluge,MARIJA ŠIMIĆ,Martina Santini,Josip Stipić,Zlatko Crlenjak,Zlatko Mihaljević,Vinko Matić,Marko Puškarić,Marko Perica,Željko Meštrović,Zdravko Božićević,Nikola Blažević,Krunoslav Vodička,Josip Tomaško,Domagoj Ivanović,Štefica Šimunić,Martin Jeanty,Gordana Delić,Mira Lučić,Vesna Kantolić,Berislav Tatarin,Dragica Poje,Marijan Orešković,Vladimir Škrinjar,Julije Katančević,Mladenka Perić,Goran Drmić,Tomo Kovačić,Darko Malenica,Iva Milić,Dino Šabanović,Vanda Škrabić,Alma Klepac,Danica Kustura,Sandra Šolaja,Mirela Goluža,Snježana Kozina,Pero Perić,Danijel Knežević,Danijel Plašč,Ruža Mijoč,Tamara Kos,Miljenko Jonjić,FBS PROMET d.o.o.,Pero Grgić,Stjepan Filipović-Grčić,Ante Vučetić,Danijela Kovač,GDS-ELEKTRONIKA d.o.o.,Lidija Kovač,Marko Boroša,Kristijan Iveta,Mirjan Vlahović,Angelika Milić,Ivana Batur,Djenana Cepić,Biljana Šimleša,Saša Borić,Robert Šimleša,Kristijan Berišić,Danijel Samardžić,Božidar Cesarec,Zoran Lukić,LEON GRAD d.o.o. za građenje i usluge,D Fortunić,Mara Mihaljević,Marina Subota,Saša Ogrizović,Damir Orešković,Jurij Redek,Vedran Slunjski,Anica Brozović,Anita Lučić,Boris Slunjski,AL GETO d.o.o. za trgovinu i usluge,Hrvoje Grajner,ROMB d.o.o. za trgovinu, usluge i proizvodnju,Marija Blažević,Gordana Lovrić,Ivana Piler,Janessia Renee Grgurević,Neven Caganić,Anto Zečić,Andjela Gvozden,Glazbena škola Bonar,ZHAOYANG INTERNATIONAL turistička agencija, d.o.o.,PQ Solutions d.o.o. za usluge,Antonia Gaurina,Neda Matanović,Zdenka Bartošak,Anita Barišić,Zdeslav Čerina,Branko Petković,Drago Kaleb,SURGO, društvo s ograničenom odgovornošću za proizvodnju, trgovinu i usluge,Marija Karamarko,Matej Jambrak,Neven Kapitan,Vedran Šimunić,Gordan Špehar,Doris Lovretić,Miroslav Hećimović,Ozren Ognjenović,Marin Čuljak,Maša Brekalo,Anđelko Abramović,Zvonko Filipović,Zdenko Prskalo,Damir Horvatić,Dragutin Arbanas,Goran Surla</derivirana_varijabla>
  </DomainObject.Predmet.StrankaNazivFormated>
  <DomainObject.Predmet.StrankaNazivFormatedOIB>
    <izvorni_sadrzaj>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69197482588,MARIJA ŠIMIĆ,Martina Santini, OIB 65983894527,Josip Stipić, OIB 98726807555,Zlatko Crlenjak, OIB 56488948023,Zlatko Mihaljević, OIB 12071388451,Vinko Matić,Marko Puškarić,Marko Perica, OIB 35428999919,Željko Meštrović, OIB 51891267765,Zdravko Božićević,Nikola Blažević,Krunoslav Vodička, OIB 11757803661,Josip Tomaško,Domagoj Ivanović,Štefica Šimunić, OIB 45080150832,Martin Jeanty, OIB 89563647431,Gordana Delić, OIB 13912851989,Mira Lučić, OIB 19119019929,Vesna Kantolić, OIB 24676219563,Berislav Tatarin, OIB 67628383001,Dragica Poje, OIB 56918905871,Marijan Orešković, OIB 45726810634,Vladimir Škrinjar, OIB 11748842767,Julije Katančević, OIB 67533907764,Mladenka Perić, OIB 07885130952,Goran Drmić, OIB 13649545354,Tomo Kovačić, OIB 85971202104,Darko Malenica, OIB 64161388618,Iva Milić, OIB 06724124708,Dino Šabanović, OIB 80636200510,Vanda Škrabić, OIB 31600971149,Alma Klepac, OIB 20525854329,Danica Kustura, OIB 76567166713,Sandra Šolaja, OIB 77653658560,Mirela Goluža, OIB 48897068802,Snježana Kozina, OIB 00275092255,Pero Perić,Danijel Knežević,Danijel Plašč, OIB 41904615935,Ruža Mijoč, OIB 82141783140,Tamara Kos, OIB 76651048416,Miljenko Jonjić, OIB 47130890315,FBS PROMET d.o.o., OIB 02310382331,Pero Grgić,Stjepan Filipović-Grčić, OIB 11852545853,Ante Vučetić, OIB 98547341104,Danijela Kovač, OIB 85007284033,GDS-ELEKTRONIKA d.o.o., OIB 15305179755,Lidija Kovač, OIB 66546134535,Marko Boroša, OIB 86666503073,Kristijan Iveta, OIB 48150024520,Mirjan Vlahović, OIB 10277772819,Angelika Milić, OIB 97027699023,Ivana Batur, OIB 24216617204,Djenana Cepić, OIB 33549277133,Biljana Šimleša, OIB 81009044446,Saša Borić, OIB 97818497586,Robert Šimleša, OIB 34641359745,Kristijan Berišić, OIB 16964566006,Danijel Samardžić, OIB 42610578970,Božidar Cesarec, OIB 01293424507,Zoran Lukić,LEON GRAD d.o.o. za građenje i usluge, OIB 08755419221,D Fortunić,Mara Mihaljević, OIB 29787070095,Marina Subota, OIB 88868256746,Saša Ogrizović, OIB 73260710276,Damir Orešković, OIB 52570367819,Jurij Redek,Vedran Slunjski, OIB 35804181312,Anica Brozović, OIB 92574779611,Anita Lučić, OIB 00479013878,Boris Slunjski, OIB 17398846977,AL GETO d.o.o. za trgovinu i usluge, OIB 60143416317,Hrvoje Grajner, OIB 37934965091,ROMB d.o.o. za trgovinu, usluge i proizvodnju, OIB 25185821277,Marija Blažević,Gordana Lovrić, OIB 66659700677,Ivana Piler, OIB 45043743225,Janessia Renee Grgurević, OIB 48288784274,Neven Caganić, OIB 47623693507,Anto Zečić, OIB 83633199566,Andjela Gvozden, OIB 70257843070,Glazbena škola Bonar, OIB 64520260081,ZHAOYANG INTERNATIONAL turistička agencija, d.o.o., OIB 44718905409,PQ Solutions d.o.o. za usluge, OIB 28223782700,Antonia Gaurina, OIB 81758369039,Neda Matanović, OIB 47793748069,Zdenka Bartošak, OIB 74167191822,Anita Barišić, OIB 03420758522,Zdeslav Čerina, OIB 23979030718,Branko Petković, OIB 01412448604,Drago Kaleb, OIB 18971843362,SURGO, društvo s ograničenom odgovornošću za proizvodnju, trgovinu i usluge, OIB 56094791835,Marija Karamarko, OIB 03521709059,Matej Jambrak, OIB 00914494447,Neven Kapitan, OIB 65543649997,Vedran Šimunić, OIB 65069809378,Gordan Špehar, OIB 12007838615,Doris Lovretić, OIB 63861350646,Miroslav Hećimović, OIB 24610441503,Ozren Ognjenović, OIB 94754118942,Marin Čuljak, OIB 12803773022,Maša Brekalo, OIB 39737131562,Anđelko Abramović, OIB 03377597945,Zvonko Filipović, OIB 98196864086,Zdenko Prskalo,Damir Horvatić,Dragutin Arbanas, OIB 74403699021,Goran Surla, OIB 69603850430</izvorni_sadrzaj>
    <derivirana_varijabla naziv="DomainObject.Predmet.StrankaNazivFormatedOIB_1">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69197482588,MARIJA ŠIMIĆ,Martina Santini, OIB 65983894527,Josip Stipić, OIB 98726807555,Zlatko Crlenjak, OIB 56488948023,Zlatko Mihaljević, OIB 12071388451,Vinko Matić,Marko Puškarić,Marko Perica, OIB 35428999919,Željko Meštrović, OIB 51891267765,Zdravko Božićević,Nikola Blažević,Krunoslav Vodička, OIB 11757803661,Josip Tomaško,Domagoj Ivanović,Štefica Šimunić, OIB 45080150832,Martin Jeanty, OIB 89563647431,Gordana Delić, OIB 13912851989,Mira Lučić, OIB 19119019929,Vesna Kantolić, OIB 24676219563,Berislav Tatarin, OIB 67628383001,Dragica Poje, OIB 56918905871,Marijan Orešković, OIB 45726810634,Vladimir Škrinjar, OIB 11748842767,Julije Katančević, OIB 67533907764,Mladenka Perić, OIB 07885130952,Goran Drmić, OIB 13649545354,Tomo Kovačić, OIB 85971202104,Darko Malenica, OIB 64161388618,Iva Milić, OIB 06724124708,Dino Šabanović, OIB 80636200510,Vanda Škrabić, OIB 31600971149,Alma Klepac, OIB 20525854329,Danica Kustura, OIB 76567166713,Sandra Šolaja, OIB 77653658560,Mirela Goluža, OIB 48897068802,Snježana Kozina, OIB 00275092255,Pero Perić,Danijel Knežević,Danijel Plašč, OIB 41904615935,Ruža Mijoč, OIB 82141783140,Tamara Kos, OIB 76651048416,Miljenko Jonjić, OIB 47130890315,FBS PROMET d.o.o., OIB 02310382331,Pero Grgić,Stjepan Filipović-Grčić, OIB 11852545853,Ante Vučetić, OIB 98547341104,Danijela Kovač, OIB 85007284033,GDS-ELEKTRONIKA d.o.o., OIB 15305179755,Lidija Kovač, OIB 66546134535,Marko Boroša, OIB 86666503073,Kristijan Iveta, OIB 48150024520,Mirjan Vlahović, OIB 10277772819,Angelika Milić, OIB 97027699023,Ivana Batur, OIB 24216617204,Djenana Cepić, OIB 33549277133,Biljana Šimleša, OIB 81009044446,Saša Borić, OIB 97818497586,Robert Šimleša, OIB 34641359745,Kristijan Berišić, OIB 16964566006,Danijel Samardžić, OIB 42610578970,Božidar Cesarec, OIB 01293424507,Zoran Lukić,LEON GRAD d.o.o. za građenje i usluge, OIB 08755419221,D Fortunić,Mara Mihaljević, OIB 29787070095,Marina Subota, OIB 88868256746,Saša Ogrizović, OIB 73260710276,Damir Orešković, OIB 52570367819,Jurij Redek,Vedran Slunjski, OIB 35804181312,Anica Brozović, OIB 92574779611,Anita Lučić, OIB 00479013878,Boris Slunjski, OIB 17398846977,AL GETO d.o.o. za trgovinu i usluge, OIB 60143416317,Hrvoje Grajner, OIB 37934965091,ROMB d.o.o. za trgovinu, usluge i proizvodnju, OIB 25185821277,Marija Blažević,Gordana Lovrić, OIB 66659700677,Ivana Piler, OIB 45043743225,Janessia Renee Grgurević, OIB 48288784274,Neven Caganić, OIB 47623693507,Anto Zečić, OIB 83633199566,Andjela Gvozden, OIB 70257843070,Glazbena škola Bonar, OIB 64520260081,ZHAOYANG INTERNATIONAL turistička agencija, d.o.o., OIB 44718905409,PQ Solutions d.o.o. za usluge, OIB 28223782700,Antonia Gaurina, OIB 81758369039,Neda Matanović, OIB 47793748069,Zdenka Bartošak, OIB 74167191822,Anita Barišić, OIB 03420758522,Zdeslav Čerina, OIB 23979030718,Branko Petković, OIB 01412448604,Drago Kaleb, OIB 18971843362,SURGO, društvo s ograničenom odgovornošću za proizvodnju, trgovinu i usluge, OIB 56094791835,Marija Karamarko, OIB 03521709059,Matej Jambrak, OIB 00914494447,Neven Kapitan, OIB 65543649997,Vedran Šimunić, OIB 65069809378,Gordan Špehar, OIB 12007838615,Doris Lovretić, OIB 63861350646,Miroslav Hećimović, OIB 24610441503,Ozren Ognjenović, OIB 94754118942,Marin Čuljak, OIB 12803773022,Maša Brekalo, OIB 39737131562,Anđelko Abramović, OIB 03377597945,Zvonko Filipović, OIB 98196864086,Zdenko Prskalo,Damir Horvatić,Dragutin Arbanas, OIB 74403699021,Goran Surla, OIB 69603850430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N. Radić</izvorni_sadrzaj>
    <derivirana_varijabla naziv="DomainObject.Predmet.TrenutnaLokacijaSpisa.Naziv_1">1.St-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item>Damir Horvatić</item>
      <item>Dragutin Arbanas</item>
      <item>Goran Surla</item>
    </izvorni_sadrzaj>
    <derivirana_varijabla naziv="DomainObject.Predmet.StrankaList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item>Damir Horvatić</item>
      <item>Dragutin Arbanas</item>
      <item>Goran Surla</item>
    </derivirana_varijabla>
  </DomainObject.Predmet.StrankaListFormated>
  <DomainObject.Predmet.StrankaList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tem>Djenana Cepić, OIB 33549277133</item>
      <item>Biljana Šimleša, OIB 81009044446</item>
      <item>Saša Borić, OIB 97818497586</item>
      <item>Robert Šimleša, OIB 34641359745</item>
      <item>Kristijan Berišić, OIB 16964566006</item>
      <item>Danijel Samardžić, OIB 42610578970</item>
      <item>Božidar Cesarec, OIB 01293424507</item>
      <item>Zoran Lukić</item>
      <item>LEON GRAD d.o.o. za građenje i usluge, OIB 08755419221</item>
      <item>D Fortunić</item>
      <item>Mara Mihaljević, OIB 29787070095</item>
      <item>Marina Subota, OIB 88868256746</item>
      <item>Saša Ogrizović, OIB 73260710276</item>
      <item>Damir Orešković, OIB 52570367819</item>
      <item>Jurij Redek</item>
      <item>Vedran Slunjski, OIB 35804181312</item>
      <item>Anica Brozović, OIB 92574779611</item>
      <item>Anita Lučić, OIB 00479013878</item>
      <item>Boris Slunjski, OIB 17398846977</item>
      <item>AL GETO d.o.o. za trgovinu i usluge, OIB 60143416317</item>
      <item>Hrvoje Grajner, OIB 37934965091</item>
      <item>ROMB d.o.o. za trgovinu, usluge i proizvodnju, OIB 25185821277</item>
      <item>Marija Blažević</item>
      <item>Gordana Lovrić, OIB 66659700677</item>
      <item>Ivana Piler, OIB 45043743225</item>
      <item>Janessia Renee Grgurević, OIB 48288784274</item>
      <item>Neven Caganić, OIB 47623693507</item>
      <item>Anto Zečić, OIB 83633199566</item>
      <item>Andjela Gvozden, OIB 70257843070</item>
      <item>Glazbena škola Bonar, OIB 64520260081</item>
      <item>ZHAOYANG INTERNATIONAL turistička agencija, d.o.o., OIB 44718905409</item>
      <item>PQ Solutions d.o.o. za usluge, OIB 28223782700</item>
      <item>Antonia Gaurina, OIB 81758369039</item>
      <item>Neda Matanović, OIB 47793748069</item>
      <item>Zdenka Bartošak, OIB 74167191822</item>
      <item>Anita Barišić, OIB 03420758522</item>
      <item>Zdeslav Čerina, OIB 23979030718</item>
      <item>Branko Petković, OIB 01412448604</item>
      <item>Drago Kaleb, OIB 18971843362</item>
      <item>SURGO, društvo s ograničenom odgovornošću za proizvodnju, trgovinu i usluge, OIB 56094791835</item>
      <item>Marija Karamarko, OIB 03521709059</item>
      <item>Matej Jambrak, OIB 00914494447</item>
      <item>Neven Kapitan, OIB 65543649997</item>
      <item>Vedran Šimunić, OIB 65069809378</item>
      <item>Gordan Špehar, OIB 12007838615</item>
      <item>Doris Lovretić, OIB 63861350646</item>
      <item>Miroslav Hećimović, OIB 24610441503</item>
      <item>Ozren Ognjenović, OIB 94754118942</item>
      <item>Marin Čuljak, OIB 12803773022</item>
      <item>Maša Brekalo, OIB 39737131562</item>
      <item>Anđelko Abramović, OIB 03377597945</item>
      <item>Zvonko Filipović, OIB 98196864086</item>
      <item>Zdenko Prskalo</item>
      <item>Damir Horvatić</item>
      <item>Dragutin Arbanas, OIB 74403699021</item>
      <item>Goran Surla, OIB 69603850430</item>
    </izvorni_sadrzaj>
    <derivirana_varijabla naziv="DomainObject.Predmet.StrankaList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tem>Djenana Cepić, OIB 33549277133</item>
      <item>Biljana Šimleša, OIB 81009044446</item>
      <item>Saša Borić, OIB 97818497586</item>
      <item>Robert Šimleša, OIB 34641359745</item>
      <item>Kristijan Berišić, OIB 16964566006</item>
      <item>Danijel Samardžić, OIB 42610578970</item>
      <item>Božidar Cesarec, OIB 01293424507</item>
      <item>Zoran Lukić</item>
      <item>LEON GRAD d.o.o. za građenje i usluge, OIB 08755419221</item>
      <item>D Fortunić</item>
      <item>Mara Mihaljević, OIB 29787070095</item>
      <item>Marina Subota, OIB 88868256746</item>
      <item>Saša Ogrizović, OIB 73260710276</item>
      <item>Damir Orešković, OIB 52570367819</item>
      <item>Jurij Redek</item>
      <item>Vedran Slunjski, OIB 35804181312</item>
      <item>Anica Brozović, OIB 92574779611</item>
      <item>Anita Lučić, OIB 00479013878</item>
      <item>Boris Slunjski, OIB 17398846977</item>
      <item>AL GETO d.o.o. za trgovinu i usluge, OIB 60143416317</item>
      <item>Hrvoje Grajner, OIB 37934965091</item>
      <item>ROMB d.o.o. za trgovinu, usluge i proizvodnju, OIB 25185821277</item>
      <item>Marija Blažević</item>
      <item>Gordana Lovrić, OIB 66659700677</item>
      <item>Ivana Piler, OIB 45043743225</item>
      <item>Janessia Renee Grgurević, OIB 48288784274</item>
      <item>Neven Caganić, OIB 47623693507</item>
      <item>Anto Zečić, OIB 83633199566</item>
      <item>Andjela Gvozden, OIB 70257843070</item>
      <item>Glazbena škola Bonar, OIB 64520260081</item>
      <item>ZHAOYANG INTERNATIONAL turistička agencija, d.o.o., OIB 44718905409</item>
      <item>PQ Solutions d.o.o. za usluge, OIB 28223782700</item>
      <item>Antonia Gaurina, OIB 81758369039</item>
      <item>Neda Matanović, OIB 47793748069</item>
      <item>Zdenka Bartošak, OIB 74167191822</item>
      <item>Anita Barišić, OIB 03420758522</item>
      <item>Zdeslav Čerina, OIB 23979030718</item>
      <item>Branko Petković, OIB 01412448604</item>
      <item>Drago Kaleb, OIB 18971843362</item>
      <item>SURGO, društvo s ograničenom odgovornošću za proizvodnju, trgovinu i usluge, OIB 56094791835</item>
      <item>Marija Karamarko, OIB 03521709059</item>
      <item>Matej Jambrak, OIB 00914494447</item>
      <item>Neven Kapitan, OIB 65543649997</item>
      <item>Vedran Šimunić, OIB 65069809378</item>
      <item>Gordan Špehar, OIB 12007838615</item>
      <item>Doris Lovretić, OIB 63861350646</item>
      <item>Miroslav Hećimović, OIB 24610441503</item>
      <item>Ozren Ognjenović, OIB 94754118942</item>
      <item>Marin Čuljak, OIB 12803773022</item>
      <item>Maša Brekalo, OIB 39737131562</item>
      <item>Anđelko Abramović, OIB 03377597945</item>
      <item>Zvonko Filipović, OIB 98196864086</item>
      <item>Zdenko Prskalo</item>
      <item>Damir Horvatić</item>
      <item>Dragutin Arbanas, OIB 74403699021</item>
      <item>Goran Surla, OIB 69603850430</item>
    </derivirana_varijabla>
  </DomainObject.Predmet.StrankaListFormatedOIB>
  <DomainObject.Predmet.StrankaListFormatedWithAdress>
    <izvorni_sadrzaj>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tem>MARIJA ŠIMIĆ</item>
      <item>Martina Santini, Jarušćica 5a, 10000 Zagreb</item>
      <item>Josip Stipić, Nemira X 18, 21310 Omiš</item>
      <item>Zlatko Crlenjak, Čremušnica 150 A, 44410 Čremušnica</item>
      <item>Zlatko Mihaljević, Jaruščica 9, 10000 Zagreb</item>
      <item>Vinko Matić, Trg bana J. Jelačića 2, 20340 Ploče</item>
      <item>Marko Puškarić, Ulica Karla Metikoša 9, 10000 Zagreb</item>
      <item>Marko Perica, Jaruščica 9, 10000 Zagreb</item>
      <item>Željko Meštrović, Jaruščica 11, 10000 Zagreb</item>
      <item>Zdravko Božićević</item>
      <item>Nikola Blažević, Ščitarjevska 13, 10410 Novo Čiče</item>
      <item>Krunoslav Vodička, Jaruščica 9, 10000 Zagreb</item>
      <item>Josip Tomaško</item>
      <item>Domagoj Ivanović</item>
      <item>Štefica Šimunić, Pukovnika Predraga Matanovića 50, 44250 Petrinja</item>
      <item>Martin Jeanty, Avenija Dubrovnik 5 B, 10000 Zagreb</item>
      <item>Gordana Delić, Lanište 12, 10000 Zagreb</item>
      <item>Mira Lučić, Ulica Vile Velebita 40, 10000 Zagreb</item>
      <item>Vesna Kantolić, Ulica Matije Gupca 26, 10298 Bukovje Bistransko</item>
      <item>Berislav Tatarin, Mostarska 44 B, 31000 Osijek</item>
      <item>Dragica Poje, Matije Gupca 95, 49210 Zabok</item>
      <item>Marijan Orešković, Ulica Svetog Mateja 3, 53000 Lički Osik</item>
      <item>Vladimir Škrinjar, Ulica Miroslava Krleže 2, 48000 Koprivnica</item>
      <item>Julije Katančević, Jaruščica 9, 10000 Zagreb</item>
      <item>Mladenka Perić, Jaruščica 11, 10000 Zagreb</item>
      <item>Goran Drmić, Anina Ulica 83, 10000 Zagreb</item>
      <item>Tomo Kovačić, Vladimira Nazora 9, 10451 Pisarovina</item>
      <item>Darko Malenica, Kauzlarićev Prilaz 13, 10000 Zagreb</item>
      <item>Iva Milić, Jaruščica 9, 10000 Zagreb</item>
      <item>Dino Šabanović, Ivšićev Prilaz 5, 10000 Zagreb</item>
      <item>Vanda Škrabić, Bartola Kašića 16, 20236 Nova Mokošica</item>
      <item>Alma Klepac, Ulica Drage Stipca 4, 10000 Zagreb</item>
      <item>Danica Kustura, Svetošimunska Cesta 84, 10000 Zagreb</item>
      <item>Sandra Šolaja, Ulica Antuna Nemčića 11, 10000 Zagreb</item>
      <item>Mirela Goluža, Ulica Andrije Kačića Miošića 3, 20350 Metković</item>
      <item>Snježana Kozina, Zagrebačka Cesta 35, 49000 Krapina</item>
      <item>Pero Perić, Jaruščica 17B, 10000 Zagreb</item>
      <item>Danijel Knežević, Ul. Stjepana Bencekovića 33a, 10000 Zagreb</item>
      <item>Danijel Plašč, Jaruščica 9, 10000 Zagreb</item>
      <item>Ruža Mijoč, Vrlika 43 B, 43500 Daruvar</item>
      <item>Tamara Kos, Otona Ivekovića 31, 32270 Županja</item>
      <item>Miljenko Jonjić, Ulica Mate Kvešteka 17, 10340 Vrbovec</item>
      <item>FBS PROMET d.o.o., Stankovo 8, 10450 Stankovo</item>
      <item>Pero Grgić, Miljanovac 92, 43541 Sirač</item>
      <item>Stjepan Filipović-Grčić, Ulica Huberta Pettana 15, 10360 Sesvete</item>
      <item>Ante Vučetić, TOROVI IV 17 (ranije: VIR, TOROVI, 27), 23234 Vir</item>
      <item>Danijela Kovač, Jaruščica 11, 10000 Zagreb</item>
      <item>GDS-ELEKTRONIKA d.o.o., Šišićeva 10, 10000 Zagreb</item>
      <item>Lidija Kovač, Jaruščica 11, 10000 Zagreb</item>
      <item>Marko Boroša, Jaruščica 5 A, 10000 Zagreb</item>
      <item>Kristijan Iveta, Slavenskoga Ulica 13, 10000 Zagreb</item>
      <item>Mirjan Vlahović, Ulica Antuna Bauera 2, 10000 Zagreb</item>
      <item>Angelika Milić, Jaruščica 9, 10000 Zagreb</item>
      <item>Ivana Batur, Vladimira Nazora 8, 10451 Pisarovina</item>
      <item>Djenana Cepić, Bukovačka Cesta 107 A, 10000 Zagreb</item>
      <item>Biljana Šimleša, Ulica Breza 16, 32100 Vinkovci</item>
      <item>Saša Borić, Jaruščica 9, 10000 Zagreb</item>
      <item>Robert Šimleša, Ulica Breza 16, 32100 Vinkovci</item>
      <item>Kristijan Berišić, Livanjska Ulica 21, 10000 Zagreb</item>
      <item>Danijel Samardžić, Čaplja 37, 35000 Slavonski Brod</item>
      <item>Božidar Cesarec, Kardinala Stepinca 5, 49000 Krapina</item>
      <item>Zoran Lukić, Hribarov prilaz 6, 10000 Zagreb</item>
      <item>LEON GRAD d.o.o. za građenje i usluge, Brezovička cesta 58 A, 10000 Zagreb</item>
      <item>D Fortunić, Matije Slatinskog 4, 10410 Velika Gorica</item>
      <item>Mara Mihaljević, Ulica Podlukovo 22, 21212 Kaštel Sućurac</item>
      <item>Marina Subota, Josipa Kozarca 41, 43290 Grubišno Polje</item>
      <item>Saša Ogrizović, Vrtlarska 4, 47303 Josipdol</item>
      <item>Damir Orešković, Jaruščica 5 A, 10000 Zagreb</item>
      <item>Jurij Redek, Potočna vas 4, 8000 Novo Mesto</item>
      <item>Vedran Slunjski, Vinka Međerala 2 B, 42000 Varaždin</item>
      <item>Anica Brozović, UL. HRVATSKIH BRANITELJA 43 (ranije: JANJA LIPA, JANJA LIPA, 43), 44320 Janja Lipa</item>
      <item>Anita Lučić, Jaruščica 5 A, 10000 Zagreb</item>
      <item>Boris Slunjski, Rudarska Ulica 2, 42242 Radovan</item>
      <item>AL GETO d.o.o. za trgovinu i usluge, Orebićka 4, 10000 Zagreb</item>
      <item>Hrvoje Grajner, Remetinečki Gaj 10 B, 10000 Zagreb</item>
      <item>ROMB d.o.o. za trgovinu, usluge i proizvodnju, Braće Radića 6, 31500 Našice</item>
      <item>Marija Blažević, Jaruščica 5, 10000 Zagreb</item>
      <item>Gordana Lovrić, Savska Cesta 142/1, 10000 Zagreb</item>
      <item>Ivana Piler, Jaruščica 11, 10000 Zagreb</item>
      <item>Janessia Renee Grgurević, Jaruščica 9, 10000 Zagreb</item>
      <item>Neven Caganić, Mičevečka 8, 10410 Mičevec</item>
      <item>Anto Zečić, Radauševa Ulica 4, 10000 Zagreb</item>
      <item>Andjela Gvozden, Pećine 15, 51000 Rijeka</item>
      <item>Glazbena škola Bonar, Maršanići 5, 10000 Zagreb</item>
      <item>ZHAOYANG INTERNATIONAL turistička agencija, d.o.o., Ive Robića 2, 10000 Zagreb</item>
      <item>PQ Solutions d.o.o. za usluge, Zagrebačka cesta 201, 10000 Zagreb</item>
      <item>Antonia Gaurina, Jaruščica 5, 10000 Zagreb</item>
      <item>Neda Matanović, Nova X 55, 22202 Rogoznica</item>
      <item>Zdenka Bartošak, Nehruov Trg 11, 10000 Zagreb</item>
      <item>Anita Barišić, Tibljaška Cesta 1, 51000 Rijeka</item>
      <item>Zdeslav Čerina, Nova Cesta 134, 10000 Zagreb</item>
      <item>Branko Petković, Trg Kralja Tomislava 33, 10410 Velika Gorica</item>
      <item>Drago Kaleb, Matijevići 28, 20341 Kula Norinska</item>
      <item>SURGO, društvo s ograničenom odgovornošću za proizvodnju, trgovinu i usluge, Brozova 20/2, 10000 Zagreb</item>
      <item>Marija Karamarko, Jaruščica 9 B, 10000 Zagreb</item>
      <item>Matej Jambrak, 4. Rakitski Odvojak 5, 10437 Rakitje</item>
      <item>Neven Kapitan, Remetinečka Cesta 11 D, 10000 Zagreb</item>
      <item>Vedran Šimunić, Pukovnika Predraga Matanovića 50, 44250 Petrinja</item>
      <item>Gordan Špehar, Jaruščica 11, 10000 Zagreb</item>
      <item>Doris Lovretić, Grigora Viteza 3, 32100 Vinkovci</item>
      <item>Miroslav Hećimović, Jaruščica 11, 10000 Zagreb</item>
      <item>Ozren Ognjenović, Baradin Prilaz 3, 10000 Zagreb</item>
      <item>Marin Čuljak, Ulica Božidara Magovca 107, 10000 Zagreb</item>
      <item>Maša Brekalo, Iii. Kozari Put 28, 10000 Zagreb</item>
      <item>Anđelko Abramović, Ponikvari 54, 44415 Ponikvari</item>
      <item>Zvonko Filipović, Ul. Petra Zoranića 1, 23250 Pag</item>
      <item>Zdenko Prskalo</item>
      <item>Damir Horvatić</item>
      <item>Dragutin Arbanas, Prvan Selo 1, 53202 Prvan Selo</item>
      <item>Goran Surla, Lanište 1 G, 10000 Zagreb</item>
    </izvorni_sadrzaj>
    <derivirana_varijabla naziv="DomainObject.Predmet.StrankaListFormatedWithAdress_1">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tem>MARIJA ŠIMIĆ</item>
      <item>Martina Santini, Jarušćica 5a, 10000 Zagreb</item>
      <item>Josip Stipić, Nemira X 18, 21310 Omiš</item>
      <item>Zlatko Crlenjak, Čremušnica 150 A, 44410 Čremušnica</item>
      <item>Zlatko Mihaljević, Jaruščica 9, 10000 Zagreb</item>
      <item>Vinko Matić, Trg bana J. Jelačića 2, 20340 Ploče</item>
      <item>Marko Puškarić, Ulica Karla Metikoša 9, 10000 Zagreb</item>
      <item>Marko Perica, Jaruščica 9, 10000 Zagreb</item>
      <item>Željko Meštrović, Jaruščica 11, 10000 Zagreb</item>
      <item>Zdravko Božićević</item>
      <item>Nikola Blažević, Ščitarjevska 13, 10410 Novo Čiče</item>
      <item>Krunoslav Vodička, Jaruščica 9, 10000 Zagreb</item>
      <item>Josip Tomaško</item>
      <item>Domagoj Ivanović</item>
      <item>Štefica Šimunić, Pukovnika Predraga Matanovića 50, 44250 Petrinja</item>
      <item>Martin Jeanty, Avenija Dubrovnik 5 B, 10000 Zagreb</item>
      <item>Gordana Delić, Lanište 12, 10000 Zagreb</item>
      <item>Mira Lučić, Ulica Vile Velebita 40, 10000 Zagreb</item>
      <item>Vesna Kantolić, Ulica Matije Gupca 26, 10298 Bukovje Bistransko</item>
      <item>Berislav Tatarin, Mostarska 44 B, 31000 Osijek</item>
      <item>Dragica Poje, Matije Gupca 95, 49210 Zabok</item>
      <item>Marijan Orešković, Ulica Svetog Mateja 3, 53000 Lički Osik</item>
      <item>Vladimir Škrinjar, Ulica Miroslava Krleže 2, 48000 Koprivnica</item>
      <item>Julije Katančević, Jaruščica 9, 10000 Zagreb</item>
      <item>Mladenka Perić, Jaruščica 11, 10000 Zagreb</item>
      <item>Goran Drmić, Anina Ulica 83, 10000 Zagreb</item>
      <item>Tomo Kovačić, Vladimira Nazora 9, 10451 Pisarovina</item>
      <item>Darko Malenica, Kauzlarićev Prilaz 13, 10000 Zagreb</item>
      <item>Iva Milić, Jaruščica 9, 10000 Zagreb</item>
      <item>Dino Šabanović, Ivšićev Prilaz 5, 10000 Zagreb</item>
      <item>Vanda Škrabić, Bartola Kašića 16, 20236 Nova Mokošica</item>
      <item>Alma Klepac, Ulica Drage Stipca 4, 10000 Zagreb</item>
      <item>Danica Kustura, Svetošimunska Cesta 84, 10000 Zagreb</item>
      <item>Sandra Šolaja, Ulica Antuna Nemčića 11, 10000 Zagreb</item>
      <item>Mirela Goluža, Ulica Andrije Kačića Miošića 3, 20350 Metković</item>
      <item>Snježana Kozina, Zagrebačka Cesta 35, 49000 Krapina</item>
      <item>Pero Perić, Jaruščica 17B, 10000 Zagreb</item>
      <item>Danijel Knežević, Ul. Stjepana Bencekovića 33a, 10000 Zagreb</item>
      <item>Danijel Plašč, Jaruščica 9, 10000 Zagreb</item>
      <item>Ruža Mijoč, Vrlika 43 B, 43500 Daruvar</item>
      <item>Tamara Kos, Otona Ivekovića 31, 32270 Županja</item>
      <item>Miljenko Jonjić, Ulica Mate Kvešteka 17, 10340 Vrbovec</item>
      <item>FBS PROMET d.o.o., Stankovo 8, 10450 Stankovo</item>
      <item>Pero Grgić, Miljanovac 92, 43541 Sirač</item>
      <item>Stjepan Filipović-Grčić, Ulica Huberta Pettana 15, 10360 Sesvete</item>
      <item>Ante Vučetić, TOROVI IV 17 (ranije: VIR, TOROVI, 27), 23234 Vir</item>
      <item>Danijela Kovač, Jaruščica 11, 10000 Zagreb</item>
      <item>GDS-ELEKTRONIKA d.o.o., Šišićeva 10, 10000 Zagreb</item>
      <item>Lidija Kovač, Jaruščica 11, 10000 Zagreb</item>
      <item>Marko Boroša, Jaruščica 5 A, 10000 Zagreb</item>
      <item>Kristijan Iveta, Slavenskoga Ulica 13, 10000 Zagreb</item>
      <item>Mirjan Vlahović, Ulica Antuna Bauera 2, 10000 Zagreb</item>
      <item>Angelika Milić, Jaruščica 9, 10000 Zagreb</item>
      <item>Ivana Batur, Vladimira Nazora 8, 10451 Pisarovina</item>
      <item>Djenana Cepić, Bukovačka Cesta 107 A, 10000 Zagreb</item>
      <item>Biljana Šimleša, Ulica Breza 16, 32100 Vinkovci</item>
      <item>Saša Borić, Jaruščica 9, 10000 Zagreb</item>
      <item>Robert Šimleša, Ulica Breza 16, 32100 Vinkovci</item>
      <item>Kristijan Berišić, Livanjska Ulica 21, 10000 Zagreb</item>
      <item>Danijel Samardžić, Čaplja 37, 35000 Slavonski Brod</item>
      <item>Božidar Cesarec, Kardinala Stepinca 5, 49000 Krapina</item>
      <item>Zoran Lukić, Hribarov prilaz 6, 10000 Zagreb</item>
      <item>LEON GRAD d.o.o. za građenje i usluge, Brezovička cesta 58 A, 10000 Zagreb</item>
      <item>D Fortunić, Matije Slatinskog 4, 10410 Velika Gorica</item>
      <item>Mara Mihaljević, Ulica Podlukovo 22, 21212 Kaštel Sućurac</item>
      <item>Marina Subota, Josipa Kozarca 41, 43290 Grubišno Polje</item>
      <item>Saša Ogrizović, Vrtlarska 4, 47303 Josipdol</item>
      <item>Damir Orešković, Jaruščica 5 A, 10000 Zagreb</item>
      <item>Jurij Redek, Potočna vas 4, 8000 Novo Mesto</item>
      <item>Vedran Slunjski, Vinka Međerala 2 B, 42000 Varaždin</item>
      <item>Anica Brozović, UL. HRVATSKIH BRANITELJA 43 (ranije: JANJA LIPA, JANJA LIPA, 43), 44320 Janja Lipa</item>
      <item>Anita Lučić, Jaruščica 5 A, 10000 Zagreb</item>
      <item>Boris Slunjski, Rudarska Ulica 2, 42242 Radovan</item>
      <item>AL GETO d.o.o. za trgovinu i usluge, Orebićka 4, 10000 Zagreb</item>
      <item>Hrvoje Grajner, Remetinečki Gaj 10 B, 10000 Zagreb</item>
      <item>ROMB d.o.o. za trgovinu, usluge i proizvodnju, Braće Radića 6, 31500 Našice</item>
      <item>Marija Blažević, Jaruščica 5, 10000 Zagreb</item>
      <item>Gordana Lovrić, Savska Cesta 142/1, 10000 Zagreb</item>
      <item>Ivana Piler, Jaruščica 11, 10000 Zagreb</item>
      <item>Janessia Renee Grgurević, Jaruščica 9, 10000 Zagreb</item>
      <item>Neven Caganić, Mičevečka 8, 10410 Mičevec</item>
      <item>Anto Zečić, Radauševa Ulica 4, 10000 Zagreb</item>
      <item>Andjela Gvozden, Pećine 15, 51000 Rijeka</item>
      <item>Glazbena škola Bonar, Maršanići 5, 10000 Zagreb</item>
      <item>ZHAOYANG INTERNATIONAL turistička agencija, d.o.o., Ive Robića 2, 10000 Zagreb</item>
      <item>PQ Solutions d.o.o. za usluge, Zagrebačka cesta 201, 10000 Zagreb</item>
      <item>Antonia Gaurina, Jaruščica 5, 10000 Zagreb</item>
      <item>Neda Matanović, Nova X 55, 22202 Rogoznica</item>
      <item>Zdenka Bartošak, Nehruov Trg 11, 10000 Zagreb</item>
      <item>Anita Barišić, Tibljaška Cesta 1, 51000 Rijeka</item>
      <item>Zdeslav Čerina, Nova Cesta 134, 10000 Zagreb</item>
      <item>Branko Petković, Trg Kralja Tomislava 33, 10410 Velika Gorica</item>
      <item>Drago Kaleb, Matijevići 28, 20341 Kula Norinska</item>
      <item>SURGO, društvo s ograničenom odgovornošću za proizvodnju, trgovinu i usluge, Brozova 20/2, 10000 Zagreb</item>
      <item>Marija Karamarko, Jaruščica 9 B, 10000 Zagreb</item>
      <item>Matej Jambrak, 4. Rakitski Odvojak 5, 10437 Rakitje</item>
      <item>Neven Kapitan, Remetinečka Cesta 11 D, 10000 Zagreb</item>
      <item>Vedran Šimunić, Pukovnika Predraga Matanovića 50, 44250 Petrinja</item>
      <item>Gordan Špehar, Jaruščica 11, 10000 Zagreb</item>
      <item>Doris Lovretić, Grigora Viteza 3, 32100 Vinkovci</item>
      <item>Miroslav Hećimović, Jaruščica 11, 10000 Zagreb</item>
      <item>Ozren Ognjenović, Baradin Prilaz 3, 10000 Zagreb</item>
      <item>Marin Čuljak, Ulica Božidara Magovca 107, 10000 Zagreb</item>
      <item>Maša Brekalo, Iii. Kozari Put 28, 10000 Zagreb</item>
      <item>Anđelko Abramović, Ponikvari 54, 44415 Ponikvari</item>
      <item>Zvonko Filipović, Ul. Petra Zoranića 1, 23250 Pag</item>
      <item>Zdenko Prskalo</item>
      <item>Damir Horvatić</item>
      <item>Dragutin Arbanas, Prvan Selo 1, 53202 Prvan Selo</item>
      <item>Goran Surla, Lanište 1 G, 10000 Zagreb</item>
    </derivirana_varijabla>
  </DomainObject.Predmet.StrankaListFormatedWithAdress>
  <DomainObject.Predmet.StrankaListFormatedWithAdressOIB>
    <izvorni_sadrzaj>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tem>MARIJA ŠIMIĆ</item>
      <item>Martina Santini, OIB 65983894527, Jarušćica 5a, 10000 Zagreb</item>
      <item>Josip Stipić, OIB 98726807555, Nemira X 18, 21310 Omiš</item>
      <item>Zlatko Crlenjak, OIB 56488948023, Čremušnica 150 A, 44410 Čremušnica</item>
      <item>Zlatko Mihaljević, OIB 12071388451, Jaruščica 9, 10000 Zagreb</item>
      <item>Vinko Matić, Trg bana J. Jelačića 2, 20340 Ploče</item>
      <item>Marko Puškarić, Ulica Karla Metikoša 9, 10000 Zagreb</item>
      <item>Marko Perica, OIB 35428999919, Jaruščica 9, 10000 Zagreb</item>
      <item>Željko Meštrović, OIB 51891267765, Jaruščica 11, 10000 Zagreb</item>
      <item>Zdravko Božićević</item>
      <item>Nikola Blažević, Ščitarjevska 13, 10410 Novo Čiče</item>
      <item>Krunoslav Vodička, OIB 11757803661, Jaruščica 9, 10000 Zagreb</item>
      <item>Josip Tomaško</item>
      <item>Domagoj Ivanović</item>
      <item>Štefica Šimunić, OIB 45080150832, Pukovnika Predraga Matanovića 50, 44250 Petrinja</item>
      <item>Martin Jeanty, OIB 89563647431, Avenija Dubrovnik 5 B, 10000 Zagreb</item>
      <item>Gordana Delić, OIB 13912851989, Lanište 12, 10000 Zagreb</item>
      <item>Mira Lučić, OIB 19119019929, Ulica Vile Velebita 40, 10000 Zagreb</item>
      <item>Vesna Kantolić, OIB 24676219563, Ulica Matije Gupca 26, 10298 Bukovje Bistransko</item>
      <item>Berislav Tatarin, OIB 67628383001, Mostarska 44 B, 31000 Osijek</item>
      <item>Dragica Poje, OIB 56918905871, Matije Gupca 95, 49210 Zabok</item>
      <item>Marijan Orešković, OIB 45726810634, Ulica Svetog Mateja 3, 53000 Lički Osik</item>
      <item>Vladimir Škrinjar, OIB 11748842767, Ulica Miroslava Krleže 2, 48000 Koprivnica</item>
      <item>Julije Katančević, OIB 67533907764, Jaruščica 9, 10000 Zagreb</item>
      <item>Mladenka Perić, OIB 07885130952, Jaruščica 11, 10000 Zagreb</item>
      <item>Goran Drmić, OIB 13649545354, Anina Ulica 83, 10000 Zagreb</item>
      <item>Tomo Kovačić, OIB 85971202104, Vladimira Nazora 9, 10451 Pisarovina</item>
      <item>Darko Malenica, OIB 64161388618, Kauzlarićev Prilaz 13, 10000 Zagreb</item>
      <item>Iva Milić, OIB 06724124708, Jaruščica 9, 10000 Zagreb</item>
      <item>Dino Šabanović, OIB 80636200510, Ivšićev Prilaz 5, 10000 Zagreb</item>
      <item>Vanda Škrabić, OIB 31600971149, Bartola Kašića 16, 20236 Nova Mokošica</item>
      <item>Alma Klepac, OIB 20525854329, Ulica Drage Stipca 4, 10000 Zagreb</item>
      <item>Danica Kustura, OIB 76567166713, Svetošimunska Cesta 84, 10000 Zagreb</item>
      <item>Sandra Šolaja, OIB 77653658560, Ulica Antuna Nemčića 11, 10000 Zagreb</item>
      <item>Mirela Goluža, OIB 48897068802, Ulica Andrije Kačića Miošića 3, 20350 Metković</item>
      <item>Snježana Kozina, OIB 00275092255, Zagrebačka Cesta 35, 49000 Krapina</item>
      <item>Pero Perić, Jaruščica 17B, 10000 Zagreb</item>
      <item>Danijel Knežević, Ul. Stjepana Bencekovića 33a, 10000 Zagreb</item>
      <item>Danijel Plašč, OIB 41904615935, Jaruščica 9, 10000 Zagreb</item>
      <item>Ruža Mijoč, OIB 82141783140, Vrlika 43 B, 43500 Daruvar</item>
      <item>Tamara Kos, OIB 76651048416, Otona Ivekovića 31, 32270 Županja</item>
      <item>Miljenko Jonjić, OIB 47130890315, Ulica Mate Kvešteka 17, 10340 Vrbovec</item>
      <item>FBS PROMET d.o.o., OIB 02310382331, Stankovo 8, 10450 Stankovo</item>
      <item>Pero Grgić, Miljanovac 92, 43541 Sirač</item>
      <item>Stjepan Filipović-Grčić, OIB 11852545853, Ulica Huberta Pettana 15, 10360 Sesvete</item>
      <item>Ante Vučetić, OIB 98547341104, TOROVI IV 17 (ranije: VIR, TOROVI, 27), 23234 Vir</item>
      <item>Danijela Kovač, OIB 85007284033, Jaruščica 11, 10000 Zagreb</item>
      <item>GDS-ELEKTRONIKA d.o.o., OIB 15305179755, Šišićeva 10, 10000 Zagreb</item>
      <item>Lidija Kovač, OIB 66546134535, Jaruščica 11, 10000 Zagreb</item>
      <item>Marko Boroša, OIB 86666503073, Jaruščica 5 A, 10000 Zagreb</item>
      <item>Kristijan Iveta, OIB 48150024520, Slavenskoga Ulica 13, 10000 Zagreb</item>
      <item>Mirjan Vlahović, OIB 10277772819, Ulica Antuna Bauera 2, 10000 Zagreb</item>
      <item>Angelika Milić, OIB 97027699023, Jaruščica 9, 10000 Zagreb</item>
      <item>Ivana Batur, OIB 24216617204, Vladimira Nazora 8, 10451 Pisarovina</item>
      <item>Djenana Cepić, OIB 33549277133, Bukovačka Cesta 107 A, 10000 Zagreb</item>
      <item>Biljana Šimleša, OIB 81009044446, Ulica Breza 16, 32100 Vinkovci</item>
      <item>Saša Borić, OIB 97818497586, Jaruščica 9, 10000 Zagreb</item>
      <item>Robert Šimleša, OIB 34641359745, Ulica Breza 16, 32100 Vinkovci</item>
      <item>Kristijan Berišić, OIB 16964566006, Livanjska Ulica 21, 10000 Zagreb</item>
      <item>Danijel Samardžić, OIB 42610578970, Čaplja 37, 35000 Slavonski Brod</item>
      <item>Božidar Cesarec, OIB 01293424507, Kardinala Stepinca 5, 49000 Krapina</item>
      <item>Zoran Lukić, Hribarov prilaz 6, 10000 Zagreb</item>
      <item>LEON GRAD d.o.o. za građenje i usluge, OIB 08755419221, Brezovička cesta 58 A, 10000 Zagreb</item>
      <item>D Fortunić, Matije Slatinskog 4, 10410 Velika Gorica</item>
      <item>Mara Mihaljević, OIB 29787070095, Ulica Podlukovo 22, 21212 Kaštel Sućurac</item>
      <item>Marina Subota, OIB 88868256746, Josipa Kozarca 41, 43290 Grubišno Polje</item>
      <item>Saša Ogrizović, OIB 73260710276, Vrtlarska 4, 47303 Josipdol</item>
      <item>Damir Orešković, OIB 52570367819, Jaruščica 5 A, 10000 Zagreb</item>
      <item>Jurij Redek, Potočna vas 4, 8000 Novo Mesto</item>
      <item>Vedran Slunjski, OIB 35804181312, Vinka Međerala 2 B, 42000 Varaždin</item>
      <item>Anica Brozović, OIB 92574779611, UL. HRVATSKIH BRANITELJA 43 (ranije: JANJA LIPA, JANJA LIPA, 43), 44320 Janja Lipa</item>
      <item>Anita Lučić, OIB 00479013878, Jaruščica 5 A, 10000 Zagreb</item>
      <item>Boris Slunjski, OIB 17398846977, Rudarska Ulica 2, 42242 Radovan</item>
      <item>AL GETO d.o.o. za trgovinu i usluge, OIB 60143416317, Orebićka 4, 10000 Zagreb</item>
      <item>Hrvoje Grajner, OIB 37934965091, Remetinečki Gaj 10 B, 10000 Zagreb</item>
      <item>ROMB d.o.o. za trgovinu, usluge i proizvodnju, OIB 25185821277, Braće Radića 6, 31500 Našice</item>
      <item>Marija Blažević, Jaruščica 5, 10000 Zagreb</item>
      <item>Gordana Lovrić, OIB 66659700677, Savska Cesta 142/1, 10000 Zagreb</item>
      <item>Ivana Piler, OIB 45043743225, Jaruščica 11, 10000 Zagreb</item>
      <item>Janessia Renee Grgurević, OIB 48288784274, Jaruščica 9, 10000 Zagreb</item>
      <item>Neven Caganić, OIB 47623693507, Mičevečka 8, 10410 Mičevec</item>
      <item>Anto Zečić, OIB 83633199566, Radauševa Ulica 4, 10000 Zagreb</item>
      <item>Andjela Gvozden, OIB 70257843070, Pećine 15, 51000 Rijeka</item>
      <item>Glazbena škola Bonar, OIB 64520260081, Maršanići 5, 10000 Zagreb</item>
      <item>ZHAOYANG INTERNATIONAL turistička agencija, d.o.o., OIB 44718905409, Ive Robića 2, 10000 Zagreb</item>
      <item>PQ Solutions d.o.o. za usluge, OIB 28223782700, Zagrebačka cesta 201, 10000 Zagreb</item>
      <item>Antonia Gaurina, OIB 81758369039, Jaruščica 5, 10000 Zagreb</item>
      <item>Neda Matanović, OIB 47793748069, Nova X 55, 22202 Rogoznica</item>
      <item>Zdenka Bartošak, OIB 74167191822, Nehruov Trg 11, 10000 Zagreb</item>
      <item>Anita Barišić, OIB 03420758522, Tibljaška Cesta 1, 51000 Rijeka</item>
      <item>Zdeslav Čerina, OIB 23979030718, Nova Cesta 134, 10000 Zagreb</item>
      <item>Branko Petković, OIB 01412448604, Trg Kralja Tomislava 33, 10410 Velika Gorica</item>
      <item>Drago Kaleb, OIB 18971843362, Matijevići 28, 20341 Kula Norinska</item>
      <item>SURGO, društvo s ograničenom odgovornošću za proizvodnju, trgovinu i usluge, OIB 56094791835, Brozova 20/2, 10000 Zagreb</item>
      <item>Marija Karamarko, OIB 03521709059, Jaruščica 9 B, 10000 Zagreb</item>
      <item>Matej Jambrak, OIB 00914494447, 4. Rakitski Odvojak 5, 10437 Rakitje</item>
      <item>Neven Kapitan, OIB 65543649997, Remetinečka Cesta 11 D, 10000 Zagreb</item>
      <item>Vedran Šimunić, OIB 65069809378, Pukovnika Predraga Matanovića 50, 44250 Petrinja</item>
      <item>Gordan Špehar, OIB 12007838615, Jaruščica 11, 10000 Zagreb</item>
      <item>Doris Lovretić, OIB 63861350646, Grigora Viteza 3, 32100 Vinkovci</item>
      <item>Miroslav Hećimović, OIB 24610441503, Jaruščica 11, 10000 Zagreb</item>
      <item>Ozren Ognjenović, OIB 94754118942, Baradin Prilaz 3, 10000 Zagreb</item>
      <item>Marin Čuljak, OIB 12803773022, Ulica Božidara Magovca 107, 10000 Zagreb</item>
      <item>Maša Brekalo, OIB 39737131562, Iii. Kozari Put 28, 10000 Zagreb</item>
      <item>Anđelko Abramović, OIB 03377597945, Ponikvari 54, 44415 Ponikvari</item>
      <item>Zvonko Filipović, OIB 98196864086, Ul. Petra Zoranića 1, 23250 Pag</item>
      <item>Zdenko Prskalo</item>
      <item>Damir Horvatić</item>
      <item>Dragutin Arbanas, OIB 74403699021, Prvan Selo 1, 53202 Prvan Selo</item>
      <item>Goran Surla, OIB 69603850430, Lanište 1 G, 10000 Zagreb</item>
    </izvorni_sadrzaj>
    <derivirana_varijabla naziv="DomainObject.Predmet.StrankaListFormatedWithAdressOIB_1">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tem>MARIJA ŠIMIĆ</item>
      <item>Martina Santini, OIB 65983894527, Jarušćica 5a, 10000 Zagreb</item>
      <item>Josip Stipić, OIB 98726807555, Nemira X 18, 21310 Omiš</item>
      <item>Zlatko Crlenjak, OIB 56488948023, Čremušnica 150 A, 44410 Čremušnica</item>
      <item>Zlatko Mihaljević, OIB 12071388451, Jaruščica 9, 10000 Zagreb</item>
      <item>Vinko Matić, Trg bana J. Jelačića 2, 20340 Ploče</item>
      <item>Marko Puškarić, Ulica Karla Metikoša 9, 10000 Zagreb</item>
      <item>Marko Perica, OIB 35428999919, Jaruščica 9, 10000 Zagreb</item>
      <item>Željko Meštrović, OIB 51891267765, Jaruščica 11, 10000 Zagreb</item>
      <item>Zdravko Božićević</item>
      <item>Nikola Blažević, Ščitarjevska 13, 10410 Novo Čiče</item>
      <item>Krunoslav Vodička, OIB 11757803661, Jaruščica 9, 10000 Zagreb</item>
      <item>Josip Tomaško</item>
      <item>Domagoj Ivanović</item>
      <item>Štefica Šimunić, OIB 45080150832, Pukovnika Predraga Matanovića 50, 44250 Petrinja</item>
      <item>Martin Jeanty, OIB 89563647431, Avenija Dubrovnik 5 B, 10000 Zagreb</item>
      <item>Gordana Delić, OIB 13912851989, Lanište 12, 10000 Zagreb</item>
      <item>Mira Lučić, OIB 19119019929, Ulica Vile Velebita 40, 10000 Zagreb</item>
      <item>Vesna Kantolić, OIB 24676219563, Ulica Matije Gupca 26, 10298 Bukovje Bistransko</item>
      <item>Berislav Tatarin, OIB 67628383001, Mostarska 44 B, 31000 Osijek</item>
      <item>Dragica Poje, OIB 56918905871, Matije Gupca 95, 49210 Zabok</item>
      <item>Marijan Orešković, OIB 45726810634, Ulica Svetog Mateja 3, 53000 Lički Osik</item>
      <item>Vladimir Škrinjar, OIB 11748842767, Ulica Miroslava Krleže 2, 48000 Koprivnica</item>
      <item>Julije Katančević, OIB 67533907764, Jaruščica 9, 10000 Zagreb</item>
      <item>Mladenka Perić, OIB 07885130952, Jaruščica 11, 10000 Zagreb</item>
      <item>Goran Drmić, OIB 13649545354, Anina Ulica 83, 10000 Zagreb</item>
      <item>Tomo Kovačić, OIB 85971202104, Vladimira Nazora 9, 10451 Pisarovina</item>
      <item>Darko Malenica, OIB 64161388618, Kauzlarićev Prilaz 13, 10000 Zagreb</item>
      <item>Iva Milić, OIB 06724124708, Jaruščica 9, 10000 Zagreb</item>
      <item>Dino Šabanović, OIB 80636200510, Ivšićev Prilaz 5, 10000 Zagreb</item>
      <item>Vanda Škrabić, OIB 31600971149, Bartola Kašića 16, 20236 Nova Mokošica</item>
      <item>Alma Klepac, OIB 20525854329, Ulica Drage Stipca 4, 10000 Zagreb</item>
      <item>Danica Kustura, OIB 76567166713, Svetošimunska Cesta 84, 10000 Zagreb</item>
      <item>Sandra Šolaja, OIB 77653658560, Ulica Antuna Nemčića 11, 10000 Zagreb</item>
      <item>Mirela Goluža, OIB 48897068802, Ulica Andrije Kačića Miošića 3, 20350 Metković</item>
      <item>Snježana Kozina, OIB 00275092255, Zagrebačka Cesta 35, 49000 Krapina</item>
      <item>Pero Perić, Jaruščica 17B, 10000 Zagreb</item>
      <item>Danijel Knežević, Ul. Stjepana Bencekovića 33a, 10000 Zagreb</item>
      <item>Danijel Plašč, OIB 41904615935, Jaruščica 9, 10000 Zagreb</item>
      <item>Ruža Mijoč, OIB 82141783140, Vrlika 43 B, 43500 Daruvar</item>
      <item>Tamara Kos, OIB 76651048416, Otona Ivekovića 31, 32270 Županja</item>
      <item>Miljenko Jonjić, OIB 47130890315, Ulica Mate Kvešteka 17, 10340 Vrbovec</item>
      <item>FBS PROMET d.o.o., OIB 02310382331, Stankovo 8, 10450 Stankovo</item>
      <item>Pero Grgić, Miljanovac 92, 43541 Sirač</item>
      <item>Stjepan Filipović-Grčić, OIB 11852545853, Ulica Huberta Pettana 15, 10360 Sesvete</item>
      <item>Ante Vučetić, OIB 98547341104, TOROVI IV 17 (ranije: VIR, TOROVI, 27), 23234 Vir</item>
      <item>Danijela Kovač, OIB 85007284033, Jaruščica 11, 10000 Zagreb</item>
      <item>GDS-ELEKTRONIKA d.o.o., OIB 15305179755, Šišićeva 10, 10000 Zagreb</item>
      <item>Lidija Kovač, OIB 66546134535, Jaruščica 11, 10000 Zagreb</item>
      <item>Marko Boroša, OIB 86666503073, Jaruščica 5 A, 10000 Zagreb</item>
      <item>Kristijan Iveta, OIB 48150024520, Slavenskoga Ulica 13, 10000 Zagreb</item>
      <item>Mirjan Vlahović, OIB 10277772819, Ulica Antuna Bauera 2, 10000 Zagreb</item>
      <item>Angelika Milić, OIB 97027699023, Jaruščica 9, 10000 Zagreb</item>
      <item>Ivana Batur, OIB 24216617204, Vladimira Nazora 8, 10451 Pisarovina</item>
      <item>Djenana Cepić, OIB 33549277133, Bukovačka Cesta 107 A, 10000 Zagreb</item>
      <item>Biljana Šimleša, OIB 81009044446, Ulica Breza 16, 32100 Vinkovci</item>
      <item>Saša Borić, OIB 97818497586, Jaruščica 9, 10000 Zagreb</item>
      <item>Robert Šimleša, OIB 34641359745, Ulica Breza 16, 32100 Vinkovci</item>
      <item>Kristijan Berišić, OIB 16964566006, Livanjska Ulica 21, 10000 Zagreb</item>
      <item>Danijel Samardžić, OIB 42610578970, Čaplja 37, 35000 Slavonski Brod</item>
      <item>Božidar Cesarec, OIB 01293424507, Kardinala Stepinca 5, 49000 Krapina</item>
      <item>Zoran Lukić, Hribarov prilaz 6, 10000 Zagreb</item>
      <item>LEON GRAD d.o.o. za građenje i usluge, OIB 08755419221, Brezovička cesta 58 A, 10000 Zagreb</item>
      <item>D Fortunić, Matije Slatinskog 4, 10410 Velika Gorica</item>
      <item>Mara Mihaljević, OIB 29787070095, Ulica Podlukovo 22, 21212 Kaštel Sućurac</item>
      <item>Marina Subota, OIB 88868256746, Josipa Kozarca 41, 43290 Grubišno Polje</item>
      <item>Saša Ogrizović, OIB 73260710276, Vrtlarska 4, 47303 Josipdol</item>
      <item>Damir Orešković, OIB 52570367819, Jaruščica 5 A, 10000 Zagreb</item>
      <item>Jurij Redek, Potočna vas 4, 8000 Novo Mesto</item>
      <item>Vedran Slunjski, OIB 35804181312, Vinka Međerala 2 B, 42000 Varaždin</item>
      <item>Anica Brozović, OIB 92574779611, UL. HRVATSKIH BRANITELJA 43 (ranije: JANJA LIPA, JANJA LIPA, 43), 44320 Janja Lipa</item>
      <item>Anita Lučić, OIB 00479013878, Jaruščica 5 A, 10000 Zagreb</item>
      <item>Boris Slunjski, OIB 17398846977, Rudarska Ulica 2, 42242 Radovan</item>
      <item>AL GETO d.o.o. za trgovinu i usluge, OIB 60143416317, Orebićka 4, 10000 Zagreb</item>
      <item>Hrvoje Grajner, OIB 37934965091, Remetinečki Gaj 10 B, 10000 Zagreb</item>
      <item>ROMB d.o.o. za trgovinu, usluge i proizvodnju, OIB 25185821277, Braće Radića 6, 31500 Našice</item>
      <item>Marija Blažević, Jaruščica 5, 10000 Zagreb</item>
      <item>Gordana Lovrić, OIB 66659700677, Savska Cesta 142/1, 10000 Zagreb</item>
      <item>Ivana Piler, OIB 45043743225, Jaruščica 11, 10000 Zagreb</item>
      <item>Janessia Renee Grgurević, OIB 48288784274, Jaruščica 9, 10000 Zagreb</item>
      <item>Neven Caganić, OIB 47623693507, Mičevečka 8, 10410 Mičevec</item>
      <item>Anto Zečić, OIB 83633199566, Radauševa Ulica 4, 10000 Zagreb</item>
      <item>Andjela Gvozden, OIB 70257843070, Pećine 15, 51000 Rijeka</item>
      <item>Glazbena škola Bonar, OIB 64520260081, Maršanići 5, 10000 Zagreb</item>
      <item>ZHAOYANG INTERNATIONAL turistička agencija, d.o.o., OIB 44718905409, Ive Robića 2, 10000 Zagreb</item>
      <item>PQ Solutions d.o.o. za usluge, OIB 28223782700, Zagrebačka cesta 201, 10000 Zagreb</item>
      <item>Antonia Gaurina, OIB 81758369039, Jaruščica 5, 10000 Zagreb</item>
      <item>Neda Matanović, OIB 47793748069, Nova X 55, 22202 Rogoznica</item>
      <item>Zdenka Bartošak, OIB 74167191822, Nehruov Trg 11, 10000 Zagreb</item>
      <item>Anita Barišić, OIB 03420758522, Tibljaška Cesta 1, 51000 Rijeka</item>
      <item>Zdeslav Čerina, OIB 23979030718, Nova Cesta 134, 10000 Zagreb</item>
      <item>Branko Petković, OIB 01412448604, Trg Kralja Tomislava 33, 10410 Velika Gorica</item>
      <item>Drago Kaleb, OIB 18971843362, Matijevići 28, 20341 Kula Norinska</item>
      <item>SURGO, društvo s ograničenom odgovornošću za proizvodnju, trgovinu i usluge, OIB 56094791835, Brozova 20/2, 10000 Zagreb</item>
      <item>Marija Karamarko, OIB 03521709059, Jaruščica 9 B, 10000 Zagreb</item>
      <item>Matej Jambrak, OIB 00914494447, 4. Rakitski Odvojak 5, 10437 Rakitje</item>
      <item>Neven Kapitan, OIB 65543649997, Remetinečka Cesta 11 D, 10000 Zagreb</item>
      <item>Vedran Šimunić, OIB 65069809378, Pukovnika Predraga Matanovića 50, 44250 Petrinja</item>
      <item>Gordan Špehar, OIB 12007838615, Jaruščica 11, 10000 Zagreb</item>
      <item>Doris Lovretić, OIB 63861350646, Grigora Viteza 3, 32100 Vinkovci</item>
      <item>Miroslav Hećimović, OIB 24610441503, Jaruščica 11, 10000 Zagreb</item>
      <item>Ozren Ognjenović, OIB 94754118942, Baradin Prilaz 3, 10000 Zagreb</item>
      <item>Marin Čuljak, OIB 12803773022, Ulica Božidara Magovca 107, 10000 Zagreb</item>
      <item>Maša Brekalo, OIB 39737131562, Iii. Kozari Put 28, 10000 Zagreb</item>
      <item>Anđelko Abramović, OIB 03377597945, Ponikvari 54, 44415 Ponikvari</item>
      <item>Zvonko Filipović, OIB 98196864086, Ul. Petra Zoranića 1, 23250 Pag</item>
      <item>Zdenko Prskalo</item>
      <item>Damir Horvatić</item>
      <item>Dragutin Arbanas, OIB 74403699021, Prvan Selo 1, 53202 Prvan Selo</item>
      <item>Goran Surla, OIB 69603850430, Lanište 1 G, 10000 Zagreb</item>
    </derivirana_varijabla>
  </DomainObject.Predmet.StrankaListFormatedWithAdressOIB>
  <DomainObject.Predmet.StrankaListNaziv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item>Damir Horvatić</item>
      <item>Dragutin Arbanas</item>
      <item>Goran Surla</item>
    </izvorni_sadrzaj>
    <derivirana_varijabla naziv="DomainObject.Predmet.StrankaListNaziv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item>Damir Horvatić</item>
      <item>Dragutin Arbanas</item>
      <item>Goran Surla</item>
    </derivirana_varijabla>
  </DomainObject.Predmet.StrankaListNazivFormated>
  <DomainObject.Predmet.StrankaListNaziv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tem>Djenana Cepić, OIB 33549277133</item>
      <item>Biljana Šimleša, OIB 81009044446</item>
      <item>Saša Borić, OIB 97818497586</item>
      <item>Robert Šimleša, OIB 34641359745</item>
      <item>Kristijan Berišić, OIB 16964566006</item>
      <item>Danijel Samardžić, OIB 42610578970</item>
      <item>Božidar Cesarec, OIB 01293424507</item>
      <item>Zoran Lukić</item>
      <item>LEON GRAD d.o.o. za građenje i usluge, OIB 08755419221</item>
      <item>D Fortunić</item>
      <item>Mara Mihaljević, OIB 29787070095</item>
      <item>Marina Subota, OIB 88868256746</item>
      <item>Saša Ogrizović, OIB 73260710276</item>
      <item>Damir Orešković, OIB 52570367819</item>
      <item>Jurij Redek</item>
      <item>Vedran Slunjski, OIB 35804181312</item>
      <item>Anica Brozović, OIB 92574779611</item>
      <item>Anita Lučić, OIB 00479013878</item>
      <item>Boris Slunjski, OIB 17398846977</item>
      <item>AL GETO d.o.o. za trgovinu i usluge, OIB 60143416317</item>
      <item>Hrvoje Grajner, OIB 37934965091</item>
      <item>ROMB d.o.o. za trgovinu, usluge i proizvodnju, OIB 25185821277</item>
      <item>Marija Blažević</item>
      <item>Gordana Lovrić, OIB 66659700677</item>
      <item>Ivana Piler, OIB 45043743225</item>
      <item>Janessia Renee Grgurević, OIB 48288784274</item>
      <item>Neven Caganić, OIB 47623693507</item>
      <item>Anto Zečić, OIB 83633199566</item>
      <item>Andjela Gvozden, OIB 70257843070</item>
      <item>Glazbena škola Bonar, OIB 64520260081</item>
      <item>ZHAOYANG INTERNATIONAL turistička agencija, d.o.o., OIB 44718905409</item>
      <item>PQ Solutions d.o.o. za usluge, OIB 28223782700</item>
      <item>Antonia Gaurina, OIB 81758369039</item>
      <item>Neda Matanović, OIB 47793748069</item>
      <item>Zdenka Bartošak, OIB 74167191822</item>
      <item>Anita Barišić, OIB 03420758522</item>
      <item>Zdeslav Čerina, OIB 23979030718</item>
      <item>Branko Petković, OIB 01412448604</item>
      <item>Drago Kaleb, OIB 18971843362</item>
      <item>SURGO, društvo s ograničenom odgovornošću za proizvodnju, trgovinu i usluge, OIB 56094791835</item>
      <item>Marija Karamarko, OIB 03521709059</item>
      <item>Matej Jambrak, OIB 00914494447</item>
      <item>Neven Kapitan, OIB 65543649997</item>
      <item>Vedran Šimunić, OIB 65069809378</item>
      <item>Gordan Špehar, OIB 12007838615</item>
      <item>Doris Lovretić, OIB 63861350646</item>
      <item>Miroslav Hećimović, OIB 24610441503</item>
      <item>Ozren Ognjenović, OIB 94754118942</item>
      <item>Marin Čuljak, OIB 12803773022</item>
      <item>Maša Brekalo, OIB 39737131562</item>
      <item>Anđelko Abramović, OIB 03377597945</item>
      <item>Zvonko Filipović, OIB 98196864086</item>
      <item>Zdenko Prskalo</item>
      <item>Damir Horvatić</item>
      <item>Dragutin Arbanas, OIB 74403699021</item>
      <item>Goran Surla, OIB 69603850430</item>
    </izvorni_sadrzaj>
    <derivirana_varijabla naziv="DomainObject.Predmet.StrankaListNaziv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tem>Djenana Cepić, OIB 33549277133</item>
      <item>Biljana Šimleša, OIB 81009044446</item>
      <item>Saša Borić, OIB 97818497586</item>
      <item>Robert Šimleša, OIB 34641359745</item>
      <item>Kristijan Berišić, OIB 16964566006</item>
      <item>Danijel Samardžić, OIB 42610578970</item>
      <item>Božidar Cesarec, OIB 01293424507</item>
      <item>Zoran Lukić</item>
      <item>LEON GRAD d.o.o. za građenje i usluge, OIB 08755419221</item>
      <item>D Fortunić</item>
      <item>Mara Mihaljević, OIB 29787070095</item>
      <item>Marina Subota, OIB 88868256746</item>
      <item>Saša Ogrizović, OIB 73260710276</item>
      <item>Damir Orešković, OIB 52570367819</item>
      <item>Jurij Redek</item>
      <item>Vedran Slunjski, OIB 35804181312</item>
      <item>Anica Brozović, OIB 92574779611</item>
      <item>Anita Lučić, OIB 00479013878</item>
      <item>Boris Slunjski, OIB 17398846977</item>
      <item>AL GETO d.o.o. za trgovinu i usluge, OIB 60143416317</item>
      <item>Hrvoje Grajner, OIB 37934965091</item>
      <item>ROMB d.o.o. za trgovinu, usluge i proizvodnju, OIB 25185821277</item>
      <item>Marija Blažević</item>
      <item>Gordana Lovrić, OIB 66659700677</item>
      <item>Ivana Piler, OIB 45043743225</item>
      <item>Janessia Renee Grgurević, OIB 48288784274</item>
      <item>Neven Caganić, OIB 47623693507</item>
      <item>Anto Zečić, OIB 83633199566</item>
      <item>Andjela Gvozden, OIB 70257843070</item>
      <item>Glazbena škola Bonar, OIB 64520260081</item>
      <item>ZHAOYANG INTERNATIONAL turistička agencija, d.o.o., OIB 44718905409</item>
      <item>PQ Solutions d.o.o. za usluge, OIB 28223782700</item>
      <item>Antonia Gaurina, OIB 81758369039</item>
      <item>Neda Matanović, OIB 47793748069</item>
      <item>Zdenka Bartošak, OIB 74167191822</item>
      <item>Anita Barišić, OIB 03420758522</item>
      <item>Zdeslav Čerina, OIB 23979030718</item>
      <item>Branko Petković, OIB 01412448604</item>
      <item>Drago Kaleb, OIB 18971843362</item>
      <item>SURGO, društvo s ograničenom odgovornošću za proizvodnju, trgovinu i usluge, OIB 56094791835</item>
      <item>Marija Karamarko, OIB 03521709059</item>
      <item>Matej Jambrak, OIB 00914494447</item>
      <item>Neven Kapitan, OIB 65543649997</item>
      <item>Vedran Šimunić, OIB 65069809378</item>
      <item>Gordan Špehar, OIB 12007838615</item>
      <item>Doris Lovretić, OIB 63861350646</item>
      <item>Miroslav Hećimović, OIB 24610441503</item>
      <item>Ozren Ognjenović, OIB 94754118942</item>
      <item>Marin Čuljak, OIB 12803773022</item>
      <item>Maša Brekalo, OIB 39737131562</item>
      <item>Anđelko Abramović, OIB 03377597945</item>
      <item>Zvonko Filipović, OIB 98196864086</item>
      <item>Zdenko Prskalo</item>
      <item>Damir Horvatić</item>
      <item>Dragutin Arbanas, OIB 74403699021</item>
      <item>Goran Surla, OIB 69603850430</item>
    </derivirana_varijabla>
  </DomainObject.Predmet.StrankaListNazivFormatedOIB>
  <DomainObject.Predmet.ProtuStrankaListFormated>
    <izvorni_sadrzaj>
      <item>JARUŠČICA PROJEKT  d.o.o. za poslovanje nekretninama</item>
    </izvorni_sadrzaj>
    <derivirana_varijabla naziv="DomainObject.Predmet.ProtuStrankaListFormated_1">
      <item>JARUŠČICA PROJEKT  d.o.o. za poslovanje nekretninama</item>
    </derivirana_varijabla>
  </DomainObject.Predmet.ProtuStrankaListFormated>
  <DomainObject.Predmet.ProtuStrankaListFormatedOIB>
    <izvorni_sadrzaj>
      <item>JARUŠČICA PROJEKT  d.o.o. za poslovanje nekretninama, OIB 02217546383</item>
    </izvorni_sadrzaj>
    <derivirana_varijabla naziv="DomainObject.Predmet.ProtuStrankaListFormatedOIB_1">
      <item>JARUŠČICA PROJEKT  d.o.o. za poslovanje nekretninama, OIB 02217546383</item>
    </derivirana_varijabla>
  </DomainObject.Predmet.ProtuStrankaListFormatedOIB>
  <DomainObject.Predmet.ProtuStrankaListFormatedWithAdress>
    <izvorni_sadrzaj>
      <item>JARUŠČICA PROJEKT  d.o.o. za poslovanje nekretninama, Jarušćica 7, 10000 Zagreb</item>
    </izvorni_sadrzaj>
    <derivirana_varijabla naziv="DomainObject.Predmet.ProtuStrankaListFormatedWithAdress_1">
      <item>JARUŠČICA PROJEKT  d.o.o. za poslovanje nekretninama, Jarušćica 7, 10000 Zagreb</item>
    </derivirana_varijabla>
  </DomainObject.Predmet.ProtuStrankaListFormatedWithAdress>
  <DomainObject.Predmet.ProtuStrankaListFormatedWithAdressOIB>
    <izvorni_sadrzaj>
      <item>JARUŠČICA PROJEKT  d.o.o. za poslovanje nekretninama, OIB 02217546383, Jarušćica 7, 10000 Zagreb</item>
    </izvorni_sadrzaj>
    <derivirana_varijabla naziv="DomainObject.Predmet.ProtuStrankaListFormatedWithAdressOIB_1">
      <item>JARUŠČICA PROJEKT  d.o.o. za poslovanje nekretninama, OIB 02217546383, Jarušćica 7, 10000 Zagreb</item>
    </derivirana_varijabla>
  </DomainObject.Predmet.ProtuStrankaListFormatedWithAdressOIB>
  <DomainObject.Predmet.ProtuStrankaListNazivFormated>
    <izvorni_sadrzaj>
      <item>JARUŠČICA PROJEKT  d.o.o. za poslovanje nekretninama</item>
    </izvorni_sadrzaj>
    <derivirana_varijabla naziv="DomainObject.Predmet.ProtuStrankaListNazivFormated_1">
      <item>JARUŠČICA PROJEKT  d.o.o. za poslovanje nekretninama</item>
    </derivirana_varijabla>
  </DomainObject.Predmet.ProtuStrankaListNazivFormated>
  <DomainObject.Predmet.ProtuStrankaListNazivFormatedOIB>
    <izvorni_sadrzaj>
      <item>JARUŠČICA PROJEKT  d.o.o. za poslovanje nekretninama, OIB 02217546383</item>
    </izvorni_sadrzaj>
    <derivirana_varijabla naziv="DomainObject.Predmet.ProtuStrankaListNazivFormatedOIB_1">
      <item>JARUŠČICA PROJEKT  d.o.o. za poslovanje nekretninama, OIB 02217546383</item>
    </derivirana_varijabla>
  </DomainObject.Predmet.ProtuStrankaListNazivFormatedOIB>
  <DomainObject.Predmet.OstaliListFormated>
    <izvorni_sadrzaj>
      <item>Zvonimir Barun, odvjetnik</item>
      <item>Antun Crlenjak</item>
      <item>Mirjana Zuzija</item>
      <item>OD SAUCHA &amp; ARAS</item>
      <item>Zdravko Božičević</item>
    </izvorni_sadrzaj>
    <derivirana_varijabla naziv="DomainObject.Predmet.OstaliListFormated_1">
      <item>Zvonimir Barun, odvjetnik</item>
      <item>Antun Crlenjak</item>
      <item>Mirjana Zuzija</item>
      <item>OD SAUCHA &amp; ARAS</item>
      <item>Zdravko Božičević</item>
    </derivirana_varijabla>
  </DomainObject.Predmet.OstaliListFormated>
  <DomainObject.Predmet.OstaliListFormatedOIB>
    <izvorni_sadrzaj>
      <item>Zvonimir Barun, odvjetnik</item>
      <item>Antun Crlenjak</item>
      <item>Mirjana Zuzija, OIB 26497768352</item>
      <item>OD SAUCHA &amp; ARAS, OIB 21494913156</item>
      <item>Zdravko Božičević</item>
    </izvorni_sadrzaj>
    <derivirana_varijabla naziv="DomainObject.Predmet.OstaliListFormatedOIB_1">
      <item>Zvonimir Barun, odvjetnik</item>
      <item>Antun Crlenjak</item>
      <item>Mirjana Zuzija, OIB 26497768352</item>
      <item>OD SAUCHA &amp; ARAS, OIB 21494913156</item>
      <item>Zdravko Božičević</item>
    </derivirana_varijabla>
  </DomainObject.Predmet.OstaliListFormatedOIB>
  <DomainObject.Predmet.OstaliListFormatedWithAdress>
    <izvorni_sadrzaj>
      <item>Zvonimir Barun, odvjetnik, Trg hrvatskih velikana 4, 10000 Zagreb</item>
      <item>Antun Crlenjak, 10000 Zagreb</item>
      <item>Mirjana Zuzija, Slavka Kolara 25, 10410 Velika Gorica</item>
      <item>OD SAUCHA &amp; ARAS, Gundulićeva 20, 10000 Zagreb</item>
      <item>Zdravko Božičević</item>
    </izvorni_sadrzaj>
    <derivirana_varijabla naziv="DomainObject.Predmet.OstaliListFormatedWithAdress_1">
      <item>Zvonimir Barun, odvjetnik, Trg hrvatskih velikana 4, 10000 Zagreb</item>
      <item>Antun Crlenjak, 10000 Zagreb</item>
      <item>Mirjana Zuzija, Slavka Kolara 25, 10410 Velika Gorica</item>
      <item>OD SAUCHA &amp; ARAS, Gundulićeva 20, 10000 Zagreb</item>
      <item>Zdravko Božičević</item>
    </derivirana_varijabla>
  </DomainObject.Predmet.OstaliListFormatedWithAdress>
  <DomainObject.Predmet.OstaliListFormatedWithAdressOIB>
    <izvorni_sadrzaj>
      <item>Zvonimir Barun, odvjetnik, Trg hrvatskih velikana 4, 10000 Zagreb</item>
      <item>Antun Crlenjak, 10000 Zagreb</item>
      <item>Mirjana Zuzija, OIB 26497768352, Slavka Kolara 25, 10410 Velika Gorica</item>
      <item>OD SAUCHA &amp; ARAS, OIB 21494913156, Gundulićeva 20, 10000 Zagreb</item>
      <item>Zdravko Božičević</item>
    </izvorni_sadrzaj>
    <derivirana_varijabla naziv="DomainObject.Predmet.OstaliListFormatedWithAdressOIB_1">
      <item>Zvonimir Barun, odvjetnik, Trg hrvatskih velikana 4, 10000 Zagreb</item>
      <item>Antun Crlenjak, 10000 Zagreb</item>
      <item>Mirjana Zuzija, OIB 26497768352, Slavka Kolara 25, 10410 Velika Gorica</item>
      <item>OD SAUCHA &amp; ARAS, OIB 21494913156, Gundulićeva 20, 10000 Zagreb</item>
      <item>Zdravko Božičević</item>
    </derivirana_varijabla>
  </DomainObject.Predmet.OstaliListFormatedWithAdressOIB>
  <DomainObject.Predmet.OstaliListNazivFormated>
    <izvorni_sadrzaj>
      <item>Zvonimir Barun, odvjetnik</item>
      <item>Antun Crlenjak</item>
      <item>Mirjana Zuzija</item>
      <item>OD SAUCHA &amp; ARAS</item>
      <item>Zdravko Božičević</item>
    </izvorni_sadrzaj>
    <derivirana_varijabla naziv="DomainObject.Predmet.OstaliListNazivFormated_1">
      <item>Zvonimir Barun, odvjetnik</item>
      <item>Antun Crlenjak</item>
      <item>Mirjana Zuzija</item>
      <item>OD SAUCHA &amp; ARAS</item>
      <item>Zdravko Božičević</item>
    </derivirana_varijabla>
  </DomainObject.Predmet.OstaliListNazivFormated>
  <DomainObject.Predmet.OstaliListNazivFormatedOIB>
    <izvorni_sadrzaj>
      <item>Zvonimir Barun, odvjetnik</item>
      <item>Antun Crlenjak</item>
      <item>Mirjana Zuzija, OIB 26497768352</item>
      <item>OD SAUCHA &amp; ARAS, OIB 21494913156</item>
      <item>Zdravko Božičević</item>
    </izvorni_sadrzaj>
    <derivirana_varijabla naziv="DomainObject.Predmet.OstaliListNazivFormatedOIB_1">
      <item>Zvonimir Barun, odvjetnik</item>
      <item>Antun Crlenjak</item>
      <item>Mirjana Zuzija, OIB 26497768352</item>
      <item>OD SAUCHA &amp; ARAS, OIB 21494913156</item>
      <item>Zdravko Božičević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ožujka 2019.</izvorni_sadrzaj>
    <derivirana_varijabla naziv="DomainObject.Datum_1">11. ožujka 2019.</derivirana_varijabla>
  </DomainObject.Datum>
  <DomainObject.PoslovniBrojDokumenta>
    <izvorni_sadrzaj>St-1094/2012-1121</izvorni_sadrzaj>
    <derivirana_varijabla naziv="DomainObject.PoslovniBrojDokumenta_1">St-1094/2012-1121</derivirana_varijabla>
  </DomainObject.PoslovniBrojDokumenta>
  <DomainObject.Predmet.StrankaIDrugi>
    <izvorni_sadrzaj>ZAGREBAČKA BANKA DIONIČKO DRUŠTVO i dr.</izvorni_sadrzaj>
    <derivirana_varijabla naziv="DomainObject.Predmet.StrankaIDrugi_1">ZAGREBAČKA BANKA DIONIČKO DRUŠTVO i dr.</derivirana_varijabla>
  </DomainObject.Predmet.StrankaIDrugi>
  <DomainObject.Predmet.ProtustrankaIDrugi>
    <izvorni_sadrzaj>JARUŠČICA PROJEKT  d.o.o. za poslovanje nekretninama</izvorni_sadrzaj>
    <derivirana_varijabla naziv="DomainObject.Predmet.ProtustrankaIDrugi_1">JARUŠČICA PROJEKT  d.o.o. za poslovanje nekretninama</derivirana_varijabla>
  </DomainObject.Predmet.ProtustrankaIDrugi>
  <DomainObject.Predmet.StrankaIDrugiAdressOIB>
    <izvorni_sadrzaj>ZAGREBAČKA BANKA DIONIČKO DRUŠTVO, OIB 92963223473, Paromlinska Cesta 2, 10000 Zagreb i dr.</izvorni_sadrzaj>
    <derivirana_varijabla naziv="DomainObject.Predmet.StrankaIDrugiAdressOIB_1">ZAGREBAČKA BANKA DIONIČKO DRUŠTVO, OIB 92963223473, Paromlinska Cesta 2, 10000 Zagreb i dr.</derivirana_varijabla>
  </DomainObject.Predmet.StrankaIDrugiAdressOIB>
  <DomainObject.Predmet.ProtustrankaIDrugiAdressOIB>
    <izvorni_sadrzaj>JARUŠČICA PROJEKT  d.o.o. za poslovanje nekretninama, OIB 02217546383, Jarušćica 7, 10000 Zagreb</izvorni_sadrzaj>
    <derivirana_varijabla naziv="DomainObject.Predmet.ProtustrankaIDrugiAdressOIB_1">JARUŠČICA PROJEKT  d.o.o. za poslovanje nekretninama, OIB 02217546383, Jarušćica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Zdravko Božičević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item>Damir Horvatić</item>
      <item>Dragutin Arbanas</item>
      <item>Goran Surla</item>
    </izvorni_sadrzaj>
    <derivirana_varijabla naziv="DomainObject.Predmet.SudioniciListNaziv_1">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Zdravko Božičević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item>Damir Horvatić</item>
      <item>Dragutin Arbanas</item>
      <item>Goran Surla</item>
    </derivirana_varijabla>
  </DomainObject.Predmet.SudioniciListNaziv>
  <DomainObject.Predmet.SudioniciListAdressOIB>
    <izvorni_sadrzaj>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tem>MARIJA ŠIMIĆ</item>
      <item>Martina Santini, OIB 65983894527, Jarušćica 5a,10000 Zagreb</item>
      <item>Josip Stipić, OIB 98726807555, Nemira X 18,21310 Omiš</item>
      <item>Zlatko Crlenjak, OIB 56488948023, Čremušnica 150 A,44410 Čremušnica</item>
      <item>Zlatko Mihaljević, OIB 12071388451, Jaruščica 9,10000 Zagreb</item>
      <item>Vinko Matić, Trg bana J. Jelačića 2,20340 Ploče</item>
      <item>Marko Puškarić, Ulica Karla Metikoša 9,10000 Zagreb</item>
      <item>Marko Perica, OIB 35428999919, Jaruščica 9,10000 Zagreb</item>
      <item>Željko Meštrović, OIB 51891267765, Jaruščica 11,10000 Zagreb</item>
      <item>Zdravko Božićević</item>
      <item>Nikola Blažević, Ščitarjevska 13,10410 Novo Čiče</item>
      <item>Krunoslav Vodička, OIB 11757803661, Jaruščica 9,10000 Zagreb</item>
      <item>Josip Tomaško</item>
      <item>Domagoj Ivanović</item>
      <item>Štefica Šimunić, OIB 45080150832, Pukovnika Predraga Matanovića 50,44250 Petrinja</item>
      <item>Martin Jeanty, OIB 89563647431, Avenija Dubrovnik 5 B,10000 Zagreb</item>
      <item>Gordana Delić, OIB 13912851989, Lanište 12,10000 Zagreb</item>
      <item>Mira Lučić, OIB 19119019929, Ulica Vile Velebita 40,10000 Zagreb</item>
      <item>Vesna Kantolić, OIB 24676219563, Ulica Matije Gupca 26,10298 Bukovje Bistransko</item>
      <item>Berislav Tatarin, OIB 67628383001, Mostarska 44 B,31000 Osijek</item>
      <item>Dragica Poje, OIB 56918905871, Matije Gupca 95,49210 Zabok</item>
      <item>Marijan Orešković, OIB 45726810634, Ulica Svetog Mateja 3,53000 Lički Osik</item>
      <item>Vladimir Škrinjar, OIB 11748842767, Ulica Miroslava Krleže 2,48000 Koprivnica</item>
      <item>Julije Katančević, OIB 67533907764, Jaruščica 9,10000 Zagreb</item>
      <item>Mladenka Perić, OIB 07885130952, Jaruščica 11,10000 Zagreb</item>
      <item>Goran Drmić, OIB 13649545354, Anina Ulica 83,10000 Zagreb</item>
      <item>Tomo Kovačić, OIB 85971202104, Vladimira Nazora 9,10451 Pisarovina</item>
      <item>Darko Malenica, OIB 64161388618, Kauzlarićev Prilaz 13,10000 Zagreb</item>
      <item>Iva Milić, OIB 06724124708, Jaruščica 9,10000 Zagreb</item>
      <item>Dino Šabanović, OIB 80636200510, Ivšićev Prilaz 5,10000 Zagreb</item>
      <item>Vanda Škrabić, OIB 31600971149, Bartola Kašića 16,20236 Nova Mokošica</item>
      <item>Alma Klepac, OIB 20525854329, Ulica Drage Stipca 4,10000 Zagreb</item>
      <item>Danica Kustura, OIB 76567166713, Svetošimunska Cesta 84,10000 Zagreb</item>
      <item>Sandra Šolaja, OIB 77653658560, Ulica Antuna Nemčića 11,10000 Zagreb</item>
      <item>Mirela Goluža, OIB 48897068802, Ulica Andrije Kačića Miošića 3,20350 Metković</item>
      <item>Snježana Kozina, OIB 00275092255, Zagrebačka Cesta 35,49000 Krapina</item>
      <item>Pero Perić, Jaruščica 17B,10000 Zagreb</item>
      <item>Danijel Knežević, Ul. Stjepana Bencekovića 33a,10000 Zagreb</item>
      <item>Danijel Plašč, OIB 41904615935, Jaruščica 9,10000 Zagreb</item>
      <item>Ruža Mijoč, OIB 82141783140, Vrlika 43 B,43500 Daruvar</item>
      <item>Tamara Kos, OIB 76651048416, Otona Ivekovića 31,32270 Županja</item>
      <item>Miljenko Jonjić, OIB 47130890315, Ulica Mate Kvešteka 17,10340 Vrbovec</item>
      <item>FBS PROMET d.o.o., OIB 02310382331, Stankovo 8,10450 Stankovo</item>
      <item>Pero Grgić, Miljanovac 92,43541 Sirač</item>
      <item>Stjepan Filipović-Grčić, OIB 11852545853, Ulica Huberta Pettana 15,10360 Sesvete</item>
      <item>Ante Vučetić, OIB 98547341104, TOROVI IV 17 (ranije: VIR, TOROVI, 27),23234 Vir</item>
      <item>Danijela Kovač, OIB 85007284033, Jaruščica 11,10000 Zagreb</item>
      <item>GDS-ELEKTRONIKA d.o.o., OIB 15305179755, Šišićeva 10,10000 Zagreb</item>
      <item>Lidija Kovač, OIB 66546134535, Jaruščica 11,10000 Zagreb</item>
      <item>Marko Boroša, OIB 86666503073, Jaruščica 5 A,10000 Zagreb</item>
      <item>Kristijan Iveta, OIB 48150024520, Slavenskoga Ulica 13,10000 Zagreb</item>
      <item>Mirjan Vlahović, OIB 10277772819, Ulica Antuna Bauera 2,10000 Zagreb</item>
      <item>Zdravko Božičević</item>
      <item>Angelika Milić, OIB 97027699023, Jaruščica 9,10000 Zagreb</item>
      <item>Ivana Batur, OIB 24216617204, Vladimira Nazora 8,10451 Pisarovina</item>
      <item>Djenana Cepić, OIB 33549277133, Bukovačka Cesta 107 A,10000 Zagreb</item>
      <item>Biljana Šimleša, OIB 81009044446, Ulica Breza 16,32100 Vinkovci</item>
      <item>Saša Borić, OIB 97818497586, Jaruščica 9,10000 Zagreb</item>
      <item>Robert Šimleša, OIB 34641359745, Ulica Breza 16,32100 Vinkovci</item>
      <item>Kristijan Berišić, OIB 16964566006, Livanjska Ulica 21,10000 Zagreb</item>
      <item>Danijel Samardžić, OIB 42610578970, Čaplja 37,35000 Slavonski Brod</item>
      <item>Božidar Cesarec, OIB 01293424507, Kardinala Stepinca 5,49000 Krapina</item>
      <item>Zoran Lukić, Hribarov prilaz 6,10000 Zagreb</item>
      <item>LEON GRAD d.o.o. za građenje i usluge, OIB 08755419221, Brezovička cesta 58 A,10000 Zagreb</item>
      <item>D Fortunić, Matije Slatinskog 4,10410 Velika Gorica</item>
      <item>Mara Mihaljević, OIB 29787070095, Ulica Podlukovo 22,21212 Kaštel Sućurac</item>
      <item>Marina Subota, OIB 88868256746, Josipa Kozarca 41,43290 Grubišno Polje</item>
      <item>Saša Ogrizović, OIB 73260710276, Vrtlarska 4,47303 Josipdol</item>
      <item>Damir Orešković, OIB 52570367819, Jaruščica 5 A,10000 Zagreb</item>
      <item>Jurij Redek, Potočna vas 4,8000 Novo Mesto</item>
      <item>Vedran Slunjski, OIB 35804181312, Vinka Međerala 2 B,42000 Varaždin</item>
      <item>Anica Brozović, OIB 92574779611, UL. HRVATSKIH BRANITELJA 43 (ranije: JANJA LIPA, JANJA LIPA, 43),44320 Janja Lipa</item>
      <item>Anita Lučić, OIB 00479013878, Jaruščica 5 A,10000 Zagreb</item>
      <item>Boris Slunjski, OIB 17398846977, Rudarska Ulica 2,42242 Radovan</item>
      <item>AL GETO d.o.o. za trgovinu i usluge, OIB 60143416317, Orebićka 4,10000 Zagreb</item>
      <item>Hrvoje Grajner, OIB 37934965091, Remetinečki Gaj 10 B,10000 Zagreb</item>
      <item>ROMB d.o.o. za trgovinu, usluge i proizvodnju, OIB 25185821277, Braće Radića 6,31500 Našice</item>
      <item>Marija Blažević, Jaruščica 5,10000 Zagreb</item>
      <item>Gordana Lovrić, OIB 66659700677, Savska Cesta 142/1,10000 Zagreb</item>
      <item>Ivana Piler, OIB 45043743225, Jaruščica 11,10000 Zagreb</item>
      <item>Janessia Renee Grgurević, OIB 48288784274, Jaruščica 9,10000 Zagreb</item>
      <item>Neven Caganić, OIB 47623693507, Mičevečka 8,10410 Mičevec</item>
      <item>Anto Zečić, OIB 83633199566, Radauševa Ulica 4,10000 Zagreb</item>
      <item>Andjela Gvozden, OIB 70257843070, Pećine 15,51000 Rijeka</item>
      <item>Glazbena škola Bonar, OIB 64520260081, Maršanići 5,10000 Zagreb</item>
      <item>ZHAOYANG INTERNATIONAL turistička agencija, d.o.o., OIB 44718905409, Ive Robića 2,10000 Zagreb</item>
      <item>PQ Solutions d.o.o. za usluge, OIB 28223782700, Zagrebačka cesta 201,10000 Zagreb</item>
      <item>Antonia Gaurina, OIB 81758369039, Jaruščica 5,10000 Zagreb</item>
      <item>Neda Matanović, OIB 47793748069, Nova X 55,22202 Rogoznica</item>
      <item>Zdenka Bartošak, OIB 74167191822, Nehruov Trg 11,10000 Zagreb</item>
      <item>Anita Barišić, OIB 03420758522, Tibljaška Cesta 1,51000 Rijeka</item>
      <item>Zdeslav Čerina, OIB 23979030718, Nova Cesta 134,10000 Zagreb</item>
      <item>Branko Petković, OIB 01412448604, Trg Kralja Tomislava 33,10410 Velika Gorica</item>
      <item>Drago Kaleb, OIB 18971843362, Matijevići 28,20341 Kula Norinska</item>
      <item>SURGO, društvo s ograničenom odgovornošću za proizvodnju, trgovinu i usluge, OIB 56094791835, Brozova 20/2,10000 Zagreb</item>
      <item>Marija Karamarko, OIB 03521709059, Jaruščica 9 B,10000 Zagreb</item>
      <item>Matej Jambrak, OIB 00914494447, 4. Rakitski Odvojak 5,10437 Rakitje</item>
      <item>Neven Kapitan, OIB 65543649997, Remetinečka Cesta 11 D,10000 Zagreb</item>
      <item>Vedran Šimunić, OIB 65069809378, Pukovnika Predraga Matanovića 50,44250 Petrinja</item>
      <item>Gordan Špehar, OIB 12007838615, Jaruščica 11,10000 Zagreb</item>
      <item>Doris Lovretić, OIB 63861350646, Grigora Viteza 3,32100 Vinkovci</item>
      <item>Miroslav Hećimović, OIB 24610441503, Jaruščica 11,10000 Zagreb</item>
      <item>Ozren Ognjenović, OIB 94754118942, Baradin Prilaz 3,10000 Zagreb</item>
      <item>Marin Čuljak, OIB 12803773022, Ulica Božidara Magovca 107,10000 Zagreb</item>
      <item>Maša Brekalo, OIB 39737131562, Iii. Kozari Put 28,10000 Zagreb</item>
      <item>Anđelko Abramović, OIB 03377597945, Ponikvari 54,44415 Ponikvari</item>
      <item>Zvonko Filipović, OIB 98196864086, Ul. Petra Zoranića 1,23250 Pag</item>
      <item>Zdenko Prskalo</item>
      <item>Damir Horvatić</item>
      <item>Dragutin Arbanas, OIB 74403699021, Prvan Selo 1,53202 Prvan Selo</item>
      <item>Goran Surla, OIB 69603850430, Lanište 1 G,10000 Zagreb</item>
    </izvorni_sadrzaj>
    <derivirana_varijabla naziv="DomainObject.Predmet.SudioniciListAdressOIB_1">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tem>MARIJA ŠIMIĆ</item>
      <item>Martina Santini, OIB 65983894527, Jarušćica 5a,10000 Zagreb</item>
      <item>Josip Stipić, OIB 98726807555, Nemira X 18,21310 Omiš</item>
      <item>Zlatko Crlenjak, OIB 56488948023, Čremušnica 150 A,44410 Čremušnica</item>
      <item>Zlatko Mihaljević, OIB 12071388451, Jaruščica 9,10000 Zagreb</item>
      <item>Vinko Matić, Trg bana J. Jelačića 2,20340 Ploče</item>
      <item>Marko Puškarić, Ulica Karla Metikoša 9,10000 Zagreb</item>
      <item>Marko Perica, OIB 35428999919, Jaruščica 9,10000 Zagreb</item>
      <item>Željko Meštrović, OIB 51891267765, Jaruščica 11,10000 Zagreb</item>
      <item>Zdravko Božićević</item>
      <item>Nikola Blažević, Ščitarjevska 13,10410 Novo Čiče</item>
      <item>Krunoslav Vodička, OIB 11757803661, Jaruščica 9,10000 Zagreb</item>
      <item>Josip Tomaško</item>
      <item>Domagoj Ivanović</item>
      <item>Štefica Šimunić, OIB 45080150832, Pukovnika Predraga Matanovića 50,44250 Petrinja</item>
      <item>Martin Jeanty, OIB 89563647431, Avenija Dubrovnik 5 B,10000 Zagreb</item>
      <item>Gordana Delić, OIB 13912851989, Lanište 12,10000 Zagreb</item>
      <item>Mira Lučić, OIB 19119019929, Ulica Vile Velebita 40,10000 Zagreb</item>
      <item>Vesna Kantolić, OIB 24676219563, Ulica Matije Gupca 26,10298 Bukovje Bistransko</item>
      <item>Berislav Tatarin, OIB 67628383001, Mostarska 44 B,31000 Osijek</item>
      <item>Dragica Poje, OIB 56918905871, Matije Gupca 95,49210 Zabok</item>
      <item>Marijan Orešković, OIB 45726810634, Ulica Svetog Mateja 3,53000 Lički Osik</item>
      <item>Vladimir Škrinjar, OIB 11748842767, Ulica Miroslava Krleže 2,48000 Koprivnica</item>
      <item>Julije Katančević, OIB 67533907764, Jaruščica 9,10000 Zagreb</item>
      <item>Mladenka Perić, OIB 07885130952, Jaruščica 11,10000 Zagreb</item>
      <item>Goran Drmić, OIB 13649545354, Anina Ulica 83,10000 Zagreb</item>
      <item>Tomo Kovačić, OIB 85971202104, Vladimira Nazora 9,10451 Pisarovina</item>
      <item>Darko Malenica, OIB 64161388618, Kauzlarićev Prilaz 13,10000 Zagreb</item>
      <item>Iva Milić, OIB 06724124708, Jaruščica 9,10000 Zagreb</item>
      <item>Dino Šabanović, OIB 80636200510, Ivšićev Prilaz 5,10000 Zagreb</item>
      <item>Vanda Škrabić, OIB 31600971149, Bartola Kašića 16,20236 Nova Mokošica</item>
      <item>Alma Klepac, OIB 20525854329, Ulica Drage Stipca 4,10000 Zagreb</item>
      <item>Danica Kustura, OIB 76567166713, Svetošimunska Cesta 84,10000 Zagreb</item>
      <item>Sandra Šolaja, OIB 77653658560, Ulica Antuna Nemčića 11,10000 Zagreb</item>
      <item>Mirela Goluža, OIB 48897068802, Ulica Andrije Kačića Miošića 3,20350 Metković</item>
      <item>Snježana Kozina, OIB 00275092255, Zagrebačka Cesta 35,49000 Krapina</item>
      <item>Pero Perić, Jaruščica 17B,10000 Zagreb</item>
      <item>Danijel Knežević, Ul. Stjepana Bencekovića 33a,10000 Zagreb</item>
      <item>Danijel Plašč, OIB 41904615935, Jaruščica 9,10000 Zagreb</item>
      <item>Ruža Mijoč, OIB 82141783140, Vrlika 43 B,43500 Daruvar</item>
      <item>Tamara Kos, OIB 76651048416, Otona Ivekovića 31,32270 Županja</item>
      <item>Miljenko Jonjić, OIB 47130890315, Ulica Mate Kvešteka 17,10340 Vrbovec</item>
      <item>FBS PROMET d.o.o., OIB 02310382331, Stankovo 8,10450 Stankovo</item>
      <item>Pero Grgić, Miljanovac 92,43541 Sirač</item>
      <item>Stjepan Filipović-Grčić, OIB 11852545853, Ulica Huberta Pettana 15,10360 Sesvete</item>
      <item>Ante Vučetić, OIB 98547341104, TOROVI IV 17 (ranije: VIR, TOROVI, 27),23234 Vir</item>
      <item>Danijela Kovač, OIB 85007284033, Jaruščica 11,10000 Zagreb</item>
      <item>GDS-ELEKTRONIKA d.o.o., OIB 15305179755, Šišićeva 10,10000 Zagreb</item>
      <item>Lidija Kovač, OIB 66546134535, Jaruščica 11,10000 Zagreb</item>
      <item>Marko Boroša, OIB 86666503073, Jaruščica 5 A,10000 Zagreb</item>
      <item>Kristijan Iveta, OIB 48150024520, Slavenskoga Ulica 13,10000 Zagreb</item>
      <item>Mirjan Vlahović, OIB 10277772819, Ulica Antuna Bauera 2,10000 Zagreb</item>
      <item>Zdravko Božičević</item>
      <item>Angelika Milić, OIB 97027699023, Jaruščica 9,10000 Zagreb</item>
      <item>Ivana Batur, OIB 24216617204, Vladimira Nazora 8,10451 Pisarovina</item>
      <item>Djenana Cepić, OIB 33549277133, Bukovačka Cesta 107 A,10000 Zagreb</item>
      <item>Biljana Šimleša, OIB 81009044446, Ulica Breza 16,32100 Vinkovci</item>
      <item>Saša Borić, OIB 97818497586, Jaruščica 9,10000 Zagreb</item>
      <item>Robert Šimleša, OIB 34641359745, Ulica Breza 16,32100 Vinkovci</item>
      <item>Kristijan Berišić, OIB 16964566006, Livanjska Ulica 21,10000 Zagreb</item>
      <item>Danijel Samardžić, OIB 42610578970, Čaplja 37,35000 Slavonski Brod</item>
      <item>Božidar Cesarec, OIB 01293424507, Kardinala Stepinca 5,49000 Krapina</item>
      <item>Zoran Lukić, Hribarov prilaz 6,10000 Zagreb</item>
      <item>LEON GRAD d.o.o. za građenje i usluge, OIB 08755419221, Brezovička cesta 58 A,10000 Zagreb</item>
      <item>D Fortunić, Matije Slatinskog 4,10410 Velika Gorica</item>
      <item>Mara Mihaljević, OIB 29787070095, Ulica Podlukovo 22,21212 Kaštel Sućurac</item>
      <item>Marina Subota, OIB 88868256746, Josipa Kozarca 41,43290 Grubišno Polje</item>
      <item>Saša Ogrizović, OIB 73260710276, Vrtlarska 4,47303 Josipdol</item>
      <item>Damir Orešković, OIB 52570367819, Jaruščica 5 A,10000 Zagreb</item>
      <item>Jurij Redek, Potočna vas 4,8000 Novo Mesto</item>
      <item>Vedran Slunjski, OIB 35804181312, Vinka Međerala 2 B,42000 Varaždin</item>
      <item>Anica Brozović, OIB 92574779611, UL. HRVATSKIH BRANITELJA 43 (ranije: JANJA LIPA, JANJA LIPA, 43),44320 Janja Lipa</item>
      <item>Anita Lučić, OIB 00479013878, Jaruščica 5 A,10000 Zagreb</item>
      <item>Boris Slunjski, OIB 17398846977, Rudarska Ulica 2,42242 Radovan</item>
      <item>AL GETO d.o.o. za trgovinu i usluge, OIB 60143416317, Orebićka 4,10000 Zagreb</item>
      <item>Hrvoje Grajner, OIB 37934965091, Remetinečki Gaj 10 B,10000 Zagreb</item>
      <item>ROMB d.o.o. za trgovinu, usluge i proizvodnju, OIB 25185821277, Braće Radića 6,31500 Našice</item>
      <item>Marija Blažević, Jaruščica 5,10000 Zagreb</item>
      <item>Gordana Lovrić, OIB 66659700677, Savska Cesta 142/1,10000 Zagreb</item>
      <item>Ivana Piler, OIB 45043743225, Jaruščica 11,10000 Zagreb</item>
      <item>Janessia Renee Grgurević, OIB 48288784274, Jaruščica 9,10000 Zagreb</item>
      <item>Neven Caganić, OIB 47623693507, Mičevečka 8,10410 Mičevec</item>
      <item>Anto Zečić, OIB 83633199566, Radauševa Ulica 4,10000 Zagreb</item>
      <item>Andjela Gvozden, OIB 70257843070, Pećine 15,51000 Rijeka</item>
      <item>Glazbena škola Bonar, OIB 64520260081, Maršanići 5,10000 Zagreb</item>
      <item>ZHAOYANG INTERNATIONAL turistička agencija, d.o.o., OIB 44718905409, Ive Robića 2,10000 Zagreb</item>
      <item>PQ Solutions d.o.o. za usluge, OIB 28223782700, Zagrebačka cesta 201,10000 Zagreb</item>
      <item>Antonia Gaurina, OIB 81758369039, Jaruščica 5,10000 Zagreb</item>
      <item>Neda Matanović, OIB 47793748069, Nova X 55,22202 Rogoznica</item>
      <item>Zdenka Bartošak, OIB 74167191822, Nehruov Trg 11,10000 Zagreb</item>
      <item>Anita Barišić, OIB 03420758522, Tibljaška Cesta 1,51000 Rijeka</item>
      <item>Zdeslav Čerina, OIB 23979030718, Nova Cesta 134,10000 Zagreb</item>
      <item>Branko Petković, OIB 01412448604, Trg Kralja Tomislava 33,10410 Velika Gorica</item>
      <item>Drago Kaleb, OIB 18971843362, Matijevići 28,20341 Kula Norinska</item>
      <item>SURGO, društvo s ograničenom odgovornošću za proizvodnju, trgovinu i usluge, OIB 56094791835, Brozova 20/2,10000 Zagreb</item>
      <item>Marija Karamarko, OIB 03521709059, Jaruščica 9 B,10000 Zagreb</item>
      <item>Matej Jambrak, OIB 00914494447, 4. Rakitski Odvojak 5,10437 Rakitje</item>
      <item>Neven Kapitan, OIB 65543649997, Remetinečka Cesta 11 D,10000 Zagreb</item>
      <item>Vedran Šimunić, OIB 65069809378, Pukovnika Predraga Matanovića 50,44250 Petrinja</item>
      <item>Gordan Špehar, OIB 12007838615, Jaruščica 11,10000 Zagreb</item>
      <item>Doris Lovretić, OIB 63861350646, Grigora Viteza 3,32100 Vinkovci</item>
      <item>Miroslav Hećimović, OIB 24610441503, Jaruščica 11,10000 Zagreb</item>
      <item>Ozren Ognjenović, OIB 94754118942, Baradin Prilaz 3,10000 Zagreb</item>
      <item>Marin Čuljak, OIB 12803773022, Ulica Božidara Magovca 107,10000 Zagreb</item>
      <item>Maša Brekalo, OIB 39737131562, Iii. Kozari Put 28,10000 Zagreb</item>
      <item>Anđelko Abramović, OIB 03377597945, Ponikvari 54,44415 Ponikvari</item>
      <item>Zvonko Filipović, OIB 98196864086, Ul. Petra Zoranića 1,23250 Pag</item>
      <item>Zdenko Prskalo</item>
      <item>Damir Horvatić</item>
      <item>Dragutin Arbanas, OIB 74403699021, Prvan Selo 1,53202 Prvan Selo</item>
      <item>Goran Surla, OIB 69603850430, Lanište 1 G,10000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tem>, OIB null</item>
      <item>, OIB 65983894527</item>
      <item>, OIB 98726807555</item>
      <item>, OIB 56488948023</item>
      <item>, OIB 12071388451</item>
      <item>, OIB null</item>
      <item>, OIB null</item>
      <item>, OIB 35428999919</item>
      <item>, OIB 51891267765</item>
      <item>, OIB null</item>
      <item>, OIB null</item>
      <item>, OIB 11757803661</item>
      <item>, OIB null</item>
      <item>, OIB null</item>
      <item>, OIB 45080150832</item>
      <item>, OIB 89563647431</item>
      <item>, OIB 13912851989</item>
      <item>, OIB 19119019929</item>
      <item>, OIB 24676219563</item>
      <item>, OIB 67628383001</item>
      <item>, OIB 56918905871</item>
      <item>, OIB 45726810634</item>
      <item>, OIB 11748842767</item>
      <item>, OIB 67533907764</item>
      <item>, OIB 07885130952</item>
      <item>, OIB 13649545354</item>
      <item>, OIB 85971202104</item>
      <item>, OIB 64161388618</item>
      <item>, OIB 06724124708</item>
      <item>, OIB 80636200510</item>
      <item>, OIB 31600971149</item>
      <item>, OIB 20525854329</item>
      <item>, OIB 76567166713</item>
      <item>, OIB 77653658560</item>
      <item>, OIB 48897068802</item>
      <item>, OIB 00275092255</item>
      <item>, OIB null</item>
      <item>, OIB null</item>
      <item>, OIB 41904615935</item>
      <item>, OIB 82141783140</item>
      <item>, OIB 76651048416</item>
      <item>, OIB 47130890315</item>
      <item>, OIB 02310382331</item>
      <item>, OIB null</item>
      <item>, OIB 11852545853</item>
      <item>, OIB 98547341104</item>
      <item>, OIB 85007284033</item>
      <item>, OIB 15305179755</item>
      <item>, OIB 66546134535</item>
      <item>, OIB 86666503073</item>
      <item>, OIB 48150024520</item>
      <item>, OIB 10277772819</item>
      <item>, OIB null</item>
      <item>, OIB 97027699023</item>
      <item>, OIB 24216617204</item>
      <item>, OIB 33549277133</item>
      <item>, OIB 81009044446</item>
      <item>, OIB 97818497586</item>
      <item>, OIB 34641359745</item>
      <item>, OIB 16964566006</item>
      <item>, OIB 42610578970</item>
      <item>, OIB 01293424507</item>
      <item>, OIB null</item>
      <item>, OIB 08755419221</item>
      <item>, OIB null</item>
      <item>, OIB 29787070095</item>
      <item>, OIB 88868256746</item>
      <item>, OIB 73260710276</item>
      <item>, OIB 52570367819</item>
      <item>, OIB null</item>
      <item>, OIB 35804181312</item>
      <item>, OIB 92574779611</item>
      <item>, OIB 00479013878</item>
      <item>, OIB 17398846977</item>
      <item>, OIB 60143416317</item>
      <item>, OIB 37934965091</item>
      <item>, OIB 25185821277</item>
      <item>, OIB null</item>
      <item>, OIB 66659700677</item>
      <item>, OIB 45043743225</item>
      <item>, OIB 48288784274</item>
      <item>, OIB 47623693507</item>
      <item>, OIB 83633199566</item>
      <item>, OIB 70257843070</item>
      <item>, OIB 64520260081</item>
      <item>, OIB 44718905409</item>
      <item>, OIB 28223782700</item>
      <item>, OIB 81758369039</item>
      <item>, OIB 47793748069</item>
      <item>, OIB 74167191822</item>
      <item>, OIB 03420758522</item>
      <item>, OIB 23979030718</item>
      <item>, OIB 01412448604</item>
      <item>, OIB 18971843362</item>
      <item>, OIB 56094791835</item>
      <item>, OIB 03521709059</item>
      <item>, OIB 00914494447</item>
      <item>, OIB 65543649997</item>
      <item>, OIB 65069809378</item>
      <item>, OIB 12007838615</item>
      <item>, OIB 63861350646</item>
      <item>, OIB 24610441503</item>
      <item>, OIB 94754118942</item>
      <item>, OIB 12803773022</item>
      <item>, OIB 39737131562</item>
      <item>, OIB 03377597945</item>
      <item>, OIB 98196864086</item>
      <item>, OIB null</item>
      <item>, OIB null</item>
      <item>, OIB 74403699021</item>
      <item>, OIB 69603850430</item>
    </izvorni_sadrzaj>
    <derivirana_varijabla naziv="DomainObject.Predmet.SudioniciListNazivOIB_1">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tem>, OIB null</item>
      <item>, OIB 65983894527</item>
      <item>, OIB 98726807555</item>
      <item>, OIB 56488948023</item>
      <item>, OIB 12071388451</item>
      <item>, OIB null</item>
      <item>, OIB null</item>
      <item>, OIB 35428999919</item>
      <item>, OIB 51891267765</item>
      <item>, OIB null</item>
      <item>, OIB null</item>
      <item>, OIB 11757803661</item>
      <item>, OIB null</item>
      <item>, OIB null</item>
      <item>, OIB 45080150832</item>
      <item>, OIB 89563647431</item>
      <item>, OIB 13912851989</item>
      <item>, OIB 19119019929</item>
      <item>, OIB 24676219563</item>
      <item>, OIB 67628383001</item>
      <item>, OIB 56918905871</item>
      <item>, OIB 45726810634</item>
      <item>, OIB 11748842767</item>
      <item>, OIB 67533907764</item>
      <item>, OIB 07885130952</item>
      <item>, OIB 13649545354</item>
      <item>, OIB 85971202104</item>
      <item>, OIB 64161388618</item>
      <item>, OIB 06724124708</item>
      <item>, OIB 80636200510</item>
      <item>, OIB 31600971149</item>
      <item>, OIB 20525854329</item>
      <item>, OIB 76567166713</item>
      <item>, OIB 77653658560</item>
      <item>, OIB 48897068802</item>
      <item>, OIB 00275092255</item>
      <item>, OIB null</item>
      <item>, OIB null</item>
      <item>, OIB 41904615935</item>
      <item>, OIB 82141783140</item>
      <item>, OIB 76651048416</item>
      <item>, OIB 47130890315</item>
      <item>, OIB 02310382331</item>
      <item>, OIB null</item>
      <item>, OIB 11852545853</item>
      <item>, OIB 98547341104</item>
      <item>, OIB 85007284033</item>
      <item>, OIB 15305179755</item>
      <item>, OIB 66546134535</item>
      <item>, OIB 86666503073</item>
      <item>, OIB 48150024520</item>
      <item>, OIB 10277772819</item>
      <item>, OIB null</item>
      <item>, OIB 97027699023</item>
      <item>, OIB 24216617204</item>
      <item>, OIB 33549277133</item>
      <item>, OIB 81009044446</item>
      <item>, OIB 97818497586</item>
      <item>, OIB 34641359745</item>
      <item>, OIB 16964566006</item>
      <item>, OIB 42610578970</item>
      <item>, OIB 01293424507</item>
      <item>, OIB null</item>
      <item>, OIB 08755419221</item>
      <item>, OIB null</item>
      <item>, OIB 29787070095</item>
      <item>, OIB 88868256746</item>
      <item>, OIB 73260710276</item>
      <item>, OIB 52570367819</item>
      <item>, OIB null</item>
      <item>, OIB 35804181312</item>
      <item>, OIB 92574779611</item>
      <item>, OIB 00479013878</item>
      <item>, OIB 17398846977</item>
      <item>, OIB 60143416317</item>
      <item>, OIB 37934965091</item>
      <item>, OIB 25185821277</item>
      <item>, OIB null</item>
      <item>, OIB 66659700677</item>
      <item>, OIB 45043743225</item>
      <item>, OIB 48288784274</item>
      <item>, OIB 47623693507</item>
      <item>, OIB 83633199566</item>
      <item>, OIB 70257843070</item>
      <item>, OIB 64520260081</item>
      <item>, OIB 44718905409</item>
      <item>, OIB 28223782700</item>
      <item>, OIB 81758369039</item>
      <item>, OIB 47793748069</item>
      <item>, OIB 74167191822</item>
      <item>, OIB 03420758522</item>
      <item>, OIB 23979030718</item>
      <item>, OIB 01412448604</item>
      <item>, OIB 18971843362</item>
      <item>, OIB 56094791835</item>
      <item>, OIB 03521709059</item>
      <item>, OIB 00914494447</item>
      <item>, OIB 65543649997</item>
      <item>, OIB 65069809378</item>
      <item>, OIB 12007838615</item>
      <item>, OIB 63861350646</item>
      <item>, OIB 24610441503</item>
      <item>, OIB 94754118942</item>
      <item>, OIB 12803773022</item>
      <item>, OIB 39737131562</item>
      <item>, OIB 03377597945</item>
      <item>, OIB 98196864086</item>
      <item>, OIB null</item>
      <item>, OIB null</item>
      <item>, OIB 74403699021</item>
      <item>, OIB 69603850430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Slavka Kolara 25, 10410 Velika Gorica</item>
    </izvorni_sadrzaj>
    <derivirana_varijabla naziv="DomainObject.Predmet.StecajniUpraviteljiListAddressOIB_1">
      <item>Mirjana Zuzija, OIB 26497768352, Slavka Kolara 25,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8. siječnja 2019.</izvorni_sadrzaj>
    <derivirana_varijabla naziv="DomainObject.Predmet.DatumZadnjeOdrzaneSudskeRadnje_1">8. siječnja 2019.</derivirana_varijabla>
  </DomainObject.Predmet.DatumZadnjeOdrzaneSudskeRadnje>
  <DomainObject.PredzadnjaOdlukaIzPredmeta.DatumDonosenjaOdluke>
    <izvorni_sadrzaj>6. ožujka 2019.</izvorni_sadrzaj>
    <derivirana_varijabla naziv="DomainObject.PredzadnjaOdlukaIzPredmeta.DatumDonosenjaOdluke_1">6. ožujka 2019.</derivirana_varijabla>
  </DomainObject.PredzadnjaOdlukaIzPredmeta.DatumDonosenjaOdluke>
  <DomainObject.PredzadnjaOdlukaIzPredmeta.Oznaka>
    <izvorni_sadrzaj>St-1094/2012-1120</izvorni_sadrzaj>
    <derivirana_varijabla naziv="DomainObject.PredzadnjaOdlukaIzPredmeta.Oznaka_1">St-1094/2012-1120</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EAD4C7E-3DD2-4EAF-828A-50498520FDF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374</properties:Words>
  <properties:Characters>2006</properties:Characters>
  <properties:Lines>47</properties:Lines>
  <properties:Paragraphs>20</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2699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2019-03-05T13:56:00Z</dcterms:created>
  <dc:creator>Bernardica Novak</dc:creator>
  <cp:lastModifiedBy>Tatjana Slaviček</cp:lastModifiedBy>
  <cp:lastPrinted>2019-03-07T08:40:00Z</cp:lastPrinted>
  <dcterms:modified xmlns:xsi="http://www.w3.org/2001/XMLSchema-instance" xsi:type="dcterms:W3CDTF">2019-03-11T13:12:00Z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St-1094/2012-1121 / Odluka - Zaključak (Zak_predaja_u_posjed_Damir_Petričević.docx)</vt:lpwstr>
  </prop:property>
  <prop:property name="CC_coloring" pid="4" fmtid="{D5CDD505-2E9C-101B-9397-08002B2CF9AE}">
    <vt:bool>false</vt:bool>
  </prop:property>
  <prop:property name="BrojStranica" pid="5" fmtid="{D5CDD505-2E9C-101B-9397-08002B2CF9AE}">
    <vt:i4>1</vt:i4>
  </prop:property>
</prop:Properties>
</file>