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b4e0" w14:paraId="e4fb4e0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391B61">
        <w:t>6430</w:t>
      </w:r>
      <w:r>
        <w:t>/2015</w:t>
      </w:r>
      <w:r w:rsidR="00984FA7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3365AD" w:rsidRPr="003365AD">
        <w:t>PINA ZAGREB d.o.o., Sarvaška 7, Zagreb, OIB: 26713651893</w:t>
      </w:r>
      <w:r>
        <w:t xml:space="preserve">, dana  </w:t>
      </w:r>
      <w:r w:rsidR="003365AD">
        <w:t>09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3365AD" w:rsidRPr="003365AD">
        <w:t>PINA ZAGREB d.o.o., Sarvaška 7, Zagreb, OIB: 26713651893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</w:t>
      </w:r>
      <w:r w:rsidR="003365AD">
        <w:t>ajni postupak otvoren je dana 09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3365AD">
        <w:t xml:space="preserve"> </w:t>
      </w:r>
      <w:r w:rsidR="003365AD" w:rsidRPr="003365AD">
        <w:t>MILAN BARIŠA OBRADOVIĆ iz Svete Nedelje, Srebrnjak 20B, OIB: 45619494339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365AD" w:rsidRPr="003365AD">
        <w:t>PINA ZAGREB d.o.o., Sarvaška 7, Zagreb, OIB: 26713651893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3365AD" w:rsidP="00047C0E" w:rsidR="00047C0E">
      <w:pPr>
        <w:pStyle w:val="Bezproreda"/>
        <w:jc w:val="center"/>
      </w:pPr>
      <w:r>
        <w:t>U Zagrebu, 09</w:t>
      </w:r>
      <w:r w:rsidR="00047C0E">
        <w:t xml:space="preserve">. </w:t>
      </w:r>
      <w:r w:rsidR="00BA2A5A">
        <w:t>svibnja</w:t>
      </w:r>
      <w:r w:rsidR="00047C0E"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84FA7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984FA7" w:rsidP="00984FA7" w:rsidR="00984FA7">
      <w:pPr>
        <w:pStyle w:val="Bezproreda"/>
        <w:jc w:val="right"/>
      </w:pPr>
      <w:r>
        <w:t>Za točnost otpravka-ovlašteni službenik:</w:t>
      </w:r>
    </w:p>
    <w:p w:rsidRDefault="00984FA7" w:rsidP="00984FA7" w:rsidR="00984FA7">
      <w:pPr>
        <w:pStyle w:val="Bezproreda"/>
        <w:jc w:val="right"/>
      </w:pPr>
      <w:r>
        <w:t xml:space="preserve">Tanja Štraubert </w:t>
      </w:r>
    </w:p>
    <w:sectPr w:rsidSect="00EF1FD3" w:rsidR="00984FA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9A5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391B61" w:rsidRPr="00391B61">
          <w:t>6430/2015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A2556"/>
    <w:rsid w:val="003365AD"/>
    <w:rsid w:val="00391B61"/>
    <w:rsid w:val="003A3366"/>
    <w:rsid w:val="004E266D"/>
    <w:rsid w:val="005B3EF6"/>
    <w:rsid w:val="00677951"/>
    <w:rsid w:val="00984FA7"/>
    <w:rsid w:val="00A619A5"/>
    <w:rsid w:val="00AA7B27"/>
    <w:rsid w:val="00AB7ACB"/>
    <w:rsid w:val="00AE11D4"/>
    <w:rsid w:val="00BA2A5A"/>
    <w:rsid w:val="00BC1874"/>
    <w:rsid w:val="00BD026A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84F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F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F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F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F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84F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F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F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F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F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6430</izvorni_sadrzaj>
    <derivirana_varijabla naziv="DomainObject.Predmet.Broj_1">6430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St-6430/2015</izvorni_sadrzaj>
    <derivirana_varijabla naziv="DomainObject.Predmet.OznakaBroj_1">St-6430/2015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PINA ZAGREB d.o.o. zastupanog po punomoćniku Dubravka Prekrat</izvorni_sadrzaj>
    <derivirana_varijabla naziv="DomainObject.Predmet.ProtustrankaFormated_1">  PINA ZAGREB d.o.o. zastupanog po punomoćniku Dubravka Prekrat</derivirana_varijabla>
  </DomainObject.Predmet.ProtustrankaFormated>
  <DomainObject.Predmet.ProtustrankaFormatedOIB>
    <izvorni_sadrzaj>  PINA ZAGREB d.o.o., OIB 26713651893 zastupanog po punomoćniku Dubravka Prekrat</izvorni_sadrzaj>
    <derivirana_varijabla naziv="DomainObject.Predmet.ProtustrankaFormatedOIB_1">  PINA ZAGREB d.o.o., OIB 26713651893 zastupanog po punomoćniku Dubravka Prekrat</derivirana_varijabla>
  </DomainObject.Predmet.ProtustrankaFormatedOIB>
  <DomainObject.Predmet.ProtustrankaFormatedWithAdress>
    <izvorni_sadrzaj> PINA ZAGREB d.o.o., Sarvaška 7, 10000 Zagreb zastupanog po punomoćniku Dubravka Prekrat</izvorni_sadrzaj>
    <derivirana_varijabla naziv="DomainObject.Predmet.ProtustrankaFormatedWithAdress_1"> PINA ZAGREB d.o.o., Sarvaška 7, 10000 Zagreb zastupanog po punomoćniku Dubravka Prekrat</derivirana_varijabla>
  </DomainObject.Predmet.ProtustrankaFormatedWithAdress>
  <DomainObject.Predmet.ProtustrankaFormatedWithAdressOIB>
    <izvorni_sadrzaj> PINA ZAGREB d.o.o., OIB 26713651893, Sarvaška 7, 10000 Zagreb zastupanog po punomoćniku Dubravka Prekrat</izvorni_sadrzaj>
    <derivirana_varijabla naziv="DomainObject.Predmet.ProtustrankaFormatedWithAdressOIB_1"> PINA ZAGREB d.o.o., OIB 26713651893, Sarvaška 7, 10000 Zagreb zastupanog po punomoćniku Dubravka Prekrat</derivirana_varijabla>
  </DomainObject.Predmet.ProtustrankaFormatedWithAdressOIB>
  <DomainObject.Predmet.ProtustrankaWithAdress>
    <izvorni_sadrzaj>PINA ZAGREB d.o.o. Sarvaška 7, 10000 Zagreb</izvorni_sadrzaj>
    <derivirana_varijabla naziv="DomainObject.Predmet.ProtustrankaWithAdress_1">PINA ZAGREB d.o.o. Sarvaška 7, 10000 Zagreb</derivirana_varijabla>
  </DomainObject.Predmet.ProtustrankaWithAdress>
  <DomainObject.Predmet.ProtustrankaWithAdressOIB>
    <izvorni_sadrzaj>PINA ZAGREB d.o.o., OIB 26713651893, Sarvaška 7, 10000 Zagreb</izvorni_sadrzaj>
    <derivirana_varijabla naziv="DomainObject.Predmet.ProtustrankaWithAdressOIB_1">PINA ZAGREB d.o.o., OIB 26713651893, Sarvaška 7, 10000 Zagreb</derivirana_varijabla>
  </DomainObject.Predmet.ProtustrankaWithAdressOIB>
  <DomainObject.Predmet.ProtustrankaNazivFormated>
    <izvorni_sadrzaj>PINA ZAGREB d.o.o.</izvorni_sadrzaj>
    <derivirana_varijabla naziv="DomainObject.Predmet.ProtustrankaNazivFormated_1">PINA ZAGREB d.o.o.</derivirana_varijabla>
  </DomainObject.Predmet.ProtustrankaNazivFormated>
  <DomainObject.Predmet.ProtustrankaNazivFormatedOIB>
    <izvorni_sadrzaj>PINA ZAGREB d.o.o., OIB 26713651893</izvorni_sadrzaj>
    <derivirana_varijabla naziv="DomainObject.Predmet.ProtustrankaNazivFormatedOIB_1">PINA ZAGREB d.o.o., OIB 26713651893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PINA ZAGREB d.o.o. zastupanog po punomoćniku Dubravka Prekrat</item>
    </izvorni_sadrzaj>
    <derivirana_varijabla naziv="DomainObject.Predmet.ProtuStrankaListFormated_1">
      <item>PINA ZAGREB d.o.o. zastupanog po punomoćniku Dubravka Prekrat</item>
    </derivirana_varijabla>
  </DomainObject.Predmet.ProtuStrankaListFormated>
  <DomainObject.Predmet.ProtuStrankaListFormatedOIB>
    <izvorni_sadrzaj>
      <item>PINA ZAGREB d.o.o., OIB 26713651893 zastupanog po punomoćniku Dubravka Prekrat</item>
    </izvorni_sadrzaj>
    <derivirana_varijabla naziv="DomainObject.Predmet.ProtuStrankaListFormatedOIB_1">
      <item>PINA ZAGREB d.o.o., OIB 26713651893 zastupanog po punomoćniku Dubravka Prekrat</item>
    </derivirana_varijabla>
  </DomainObject.Predmet.ProtuStrankaListFormatedOIB>
  <DomainObject.Predmet.ProtuStrankaListFormatedWithAdress>
    <izvorni_sadrzaj>
      <item>PINA ZAGREB d.o.o., Sarvaška 7, 10000 Zagreb zastupanog po punomoćniku Dubravka Prekrat</item>
    </izvorni_sadrzaj>
    <derivirana_varijabla naziv="DomainObject.Predmet.ProtuStrankaListFormatedWithAdress_1">
      <item>PINA ZAGREB d.o.o., Sarvaška 7, 10000 Zagreb zastupanog po punomoćniku Dubravka Prekrat</item>
    </derivirana_varijabla>
  </DomainObject.Predmet.ProtuStrankaListFormatedWithAdress>
  <DomainObject.Predmet.ProtuStrankaListFormatedWithAdressOIB>
    <izvorni_sadrzaj>
      <item>PINA ZAGREB d.o.o., OIB 26713651893, Sarvaška 7, 10000 Zagreb zastupanog po punomoćniku Dubravka Prekrat</item>
    </izvorni_sadrzaj>
    <derivirana_varijabla naziv="DomainObject.Predmet.ProtuStrankaListFormatedWithAdressOIB_1">
      <item>PINA ZAGREB d.o.o., OIB 26713651893, Sarvaška 7, 10000 Zagreb zastupanog po punomoćniku Dubravka Prekrat</item>
    </derivirana_varijabla>
  </DomainObject.Predmet.ProtuStrankaListFormatedWithAdressOIB>
  <DomainObject.Predmet.ProtuStrankaListNazivFormated>
    <izvorni_sadrzaj>
      <item>PINA ZAGREB d.o.o.</item>
    </izvorni_sadrzaj>
    <derivirana_varijabla naziv="DomainObject.Predmet.ProtuStrankaListNazivFormated_1">
      <item>PINA ZAGREB d.o.o.</item>
    </derivirana_varijabla>
  </DomainObject.Predmet.ProtuStrankaListNazivFormated>
  <DomainObject.Predmet.ProtuStrankaListNazivFormatedOIB>
    <izvorni_sadrzaj>
      <item>PINA ZAGREB d.o.o., OIB 26713651893</item>
    </izvorni_sadrzaj>
    <derivirana_varijabla naziv="DomainObject.Predmet.ProtuStrankaListNazivFormatedOIB_1">
      <item>PINA ZAGREB d.o.o., OIB 26713651893</item>
    </derivirana_varijabla>
  </DomainObject.Predmet.ProtuStrankaListNazivFormatedOIB>
  <DomainObject.Predmet.OstaliListFormated>
    <izvorni_sadrzaj>
      <item>Milan Bariša Obradović</item>
      <item>Dubravka Prekrat punomoćnik sudionika u postupku PINA ZAGREB d.o.o.</item>
    </izvorni_sadrzaj>
    <derivirana_varijabla naziv="DomainObject.Predmet.OstaliListFormated_1">
      <item>Milan Bariša Obradović</item>
      <item>Dubravka Prekrat punomoćnik sudionika u postupku PINA ZAGREB d.o.o.</item>
    </derivirana_varijabla>
  </DomainObject.Predmet.OstaliListFormated>
  <DomainObject.Predmet.OstaliListFormatedOIB>
    <izvorni_sadrzaj>
      <item>Milan Bariša Obradović, OIB 45619494339</item>
      <item>Dubravka Prekrat, OIB 21694495897 punomoćnik sudionika u postupku PINA ZAGREB d.o.o.</item>
    </izvorni_sadrzaj>
    <derivirana_varijabla naziv="DomainObject.Predmet.OstaliListFormatedOIB_1">
      <item>Milan Bariša Obradović, OIB 45619494339</item>
      <item>Dubravka Prekrat, OIB 21694495897 punomoćnik sudionika u postupku PINA ZAGREB d.o.o.</item>
    </derivirana_varijabla>
  </DomainObject.Predmet.OstaliListFormatedOIB>
  <DomainObject.Predmet.OstaliListFormatedWithAdress>
    <izvorni_sadrzaj>
      <item>Milan Bariša Obradović, Srebrnjak 20b, 10431 Srebrnjak</item>
      <item>Dubravka Prekrat, Radoslava Cimermana 60, 10000 Zagreb punomoćnik sudionika u postupku PINA ZAGREB d.o.o.</item>
    </izvorni_sadrzaj>
    <derivirana_varijabla naziv="DomainObject.Predmet.OstaliListFormatedWithAdress_1">
      <item>Milan Bariša Obradović, Srebrnjak 20b, 10431 Srebrnjak</item>
      <item>Dubravka Prekrat, Radoslava Cimermana 60, 10000 Zagreb punomoćnik sudionika u postupku PINA ZAGREB d.o.o.</item>
    </derivirana_varijabla>
  </DomainObject.Predmet.OstaliListFormatedWithAdress>
  <DomainObject.Predmet.OstaliListFormatedWithAdressOIB>
    <izvorni_sadrzaj>
      <item>Milan Bariša Obradović, OIB 45619494339, Srebrnjak 20b, 10431 Srebrnjak</item>
      <item>Dubravka Prekrat, OIB 21694495897, Radoslava Cimermana 60, 10000 Zagreb punomoćnik sudionika u postupku PINA ZAGREB d.o.o.</item>
    </izvorni_sadrzaj>
    <derivirana_varijabla naziv="DomainObject.Predmet.OstaliListFormatedWithAdressOIB_1">
      <item>Milan Bariša Obradović, OIB 45619494339, Srebrnjak 20b, 10431 Srebrnjak</item>
      <item>Dubravka Prekrat, OIB 21694495897, Radoslava Cimermana 60, 10000 Zagreb punomoćnik sudionika u postupku PINA ZAGREB d.o.o.</item>
    </derivirana_varijabla>
  </DomainObject.Predmet.OstaliListFormatedWithAdressOIB>
  <DomainObject.Predmet.OstaliListNazivFormated>
    <izvorni_sadrzaj>
      <item>Milan Bariša Obradović</item>
      <item>Dubravka Prekrat</item>
    </izvorni_sadrzaj>
    <derivirana_varijabla naziv="DomainObject.Predmet.OstaliListNazivFormated_1">
      <item>Milan Bariša Obradović</item>
      <item>Dubravka Prekrat</item>
    </derivirana_varijabla>
  </DomainObject.Predmet.OstaliListNazivFormated>
  <DomainObject.Predmet.OstaliListNazivFormatedOIB>
    <izvorni_sadrzaj>
      <item>Milan Bariša Obradović, OIB 45619494339</item>
      <item>Dubravka Prekrat, OIB 21694495897</item>
    </izvorni_sadrzaj>
    <derivirana_varijabla naziv="DomainObject.Predmet.OstaliListNazivFormatedOIB_1">
      <item>Milan Bariša Obradović, OIB 45619494339</item>
      <item>Dubravka Prekrat, OIB 21694495897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PINA ZAGREB d.o.o.</izvorni_sadrzaj>
    <derivirana_varijabla naziv="DomainObject.Predmet.ProtustrankaIDrugi_1">PINA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PINA ZAGREB d.o.o., OIB 26713651893, Sarvaška 7, 10000 Zagreb</izvorni_sadrzaj>
    <derivirana_varijabla naziv="DomainObject.Predmet.ProtustrankaIDrugiAdressOIB_1">PINA ZAGREB d.o.o., OIB 26713651893, Sarvaška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PINA ZAGREB d.o.o.</item>
      <item>Milan Bariša Obradović</item>
      <item>Dubravka Prekrat</item>
    </izvorni_sadrzaj>
    <derivirana_varijabla naziv="DomainObject.Predmet.SudioniciListNaziv_1">
      <item>FINA Regionalni centar Zagreb</item>
      <item>PINA ZAGREB d.o.o.</item>
      <item>Milan Bariša Obradović</item>
      <item>Dubravka Prekrat</item>
    </derivirana_varijabla>
  </DomainObject.Predmet.SudioniciListNaziv>
  <DomainObject.Predmet.SudioniciListAdressOIB>
    <izvorni_sadrzaj>
      <item>FINA Regionalni centar Zagreb, OIB 85821130368, Trg svibanjskih žrtava 1995. 1,10000 Zagreb</item>
      <item>PINA ZAGREB d.o.o., OIB 26713651893, Sarvaška 7,10000 Zagreb</item>
      <item>Milan Bariša Obradović, OIB 45619494339, Srebrnjak 20b,10431 Srebrnjak</item>
      <item>Dubravka Prekrat, OIB 21694495897, Radoslava Cimermana 60,10000 Zagreb</item>
    </izvorni_sadrzaj>
    <derivirana_varijabla naziv="DomainObject.Predmet.SudioniciListAdressOIB_1">
      <item>FINA Regionalni centar Zagreb, OIB 85821130368, Trg svibanjskih žrtava 1995. 1,10000 Zagreb</item>
      <item>PINA ZAGREB d.o.o., OIB 26713651893, Sarvaška 7,10000 Zagreb</item>
      <item>Milan Bariša Obradović, OIB 45619494339, Srebrnjak 20b,10431 Srebrnjak</item>
      <item>Dubravka Prekrat, OIB 21694495897, Radoslava Cimermana 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26713651893</item>
      <item>, OIB 45619494339</item>
      <item>, OIB 21694495897</item>
    </izvorni_sadrzaj>
    <derivirana_varijabla naziv="DomainObject.Predmet.SudioniciListNazivOIB_1">
      <item>, OIB 85821130368</item>
      <item>, OIB 26713651893</item>
      <item>, OIB 45619494339</item>
      <item>, OIB 21694495897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1981</properties:Characters>
  <properties:Lines>71</properties:Lines>
  <properties:Paragraphs>26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2016-05-09T08:58:00Z</dcterms:created>
  <dc:creator>Sandra Rotar Vogrin</dc:creator>
  <cp:lastModifiedBy>Tanja Štraubert</cp:lastModifiedBy>
  <cp:lastPrinted>2016-05-09T09:39:00Z</cp:lastPrinted>
  <dcterms:modified xmlns:xsi="http://www.w3.org/2001/XMLSchema-instance" xsi:type="dcterms:W3CDTF">2016-05-09T09:39:00Z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