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73a6" w14:paraId="ca073a6" w:rsidRDefault="008566D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66D6" w:rsidP="008566D6" w:rsidR="00AE649C">
      <w:pPr>
        <w:pStyle w:val="NormaleSPIS"/>
        <w:spacing w:after="0"/>
      </w:pPr>
      <w:r>
        <w:t xml:space="preserve">          Republika Hrvatska</w:t>
      </w:r>
    </w:p>
    <w:p w:rsidRDefault="008566D6" w:rsidP="008566D6" w:rsidR="008566D6">
      <w:pPr>
        <w:pStyle w:val="NormaleSPIS"/>
        <w:spacing w:after="0"/>
      </w:pPr>
      <w:r>
        <w:t xml:space="preserve">     Trgovački sud u Bjelovaru</w:t>
      </w:r>
    </w:p>
    <w:p w:rsidRDefault="008566D6" w:rsidP="008566D6" w:rsidR="008566D6">
      <w:pPr>
        <w:pStyle w:val="NormaleSPIS"/>
        <w:spacing w:after="0"/>
      </w:pPr>
      <w:r>
        <w:t>Bjelovar, Šetalište dr.I.Lebovića 42.</w:t>
      </w:r>
    </w:p>
    <w:p w:rsidRDefault="008566D6" w:rsidP="008566D6" w:rsidR="008566D6">
      <w:pPr>
        <w:pStyle w:val="NormaleSPIS"/>
        <w:jc w:val="right"/>
      </w:pPr>
      <w:r>
        <w:t xml:space="preserve">  Poslovni broj:7 St-729/2018-8 </w:t>
      </w:r>
    </w:p>
    <w:p w:rsidRDefault="008566D6" w:rsidP="008566D6" w:rsidR="008566D6">
      <w:pPr>
        <w:jc w:val="center"/>
      </w:pPr>
      <w:r>
        <w:t>R E P U B L I K A  H R V A T S K A</w:t>
      </w:r>
    </w:p>
    <w:p w:rsidRDefault="008566D6" w:rsidP="008566D6" w:rsidR="008566D6">
      <w:pPr>
        <w:jc w:val="center"/>
      </w:pPr>
      <w:r>
        <w:t>R J E Š E N J E</w:t>
      </w:r>
    </w:p>
    <w:p w:rsidRDefault="008566D6" w:rsidP="008566D6" w:rsidR="008566D6">
      <w:pPr>
        <w:ind w:firstLine="720"/>
        <w:jc w:val="both"/>
      </w:pPr>
      <w:r>
        <w:t xml:space="preserve">Trgovački sud u Bjelovaru, po sucu pojedincu Tomislavu Mrazović, povodom prijedloga predlagatelja JAN VNOUČEK iz Bjelovara, Križevačka 18, vlasnika OPG-a, OIB 21320886879,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-Gregurić, Hrvoje </w:t>
      </w:r>
      <w:proofErr w:type="spellStart"/>
      <w:r>
        <w:t>Mladinić</w:t>
      </w:r>
      <w:proofErr w:type="spellEnd"/>
      <w:r>
        <w:t xml:space="preserve"> iz Bjelovara, Mihanovićeva 15b, za otvaranje </w:t>
      </w:r>
      <w:proofErr w:type="spellStart"/>
      <w:r>
        <w:t>predstečajnog</w:t>
      </w:r>
      <w:proofErr w:type="spellEnd"/>
      <w:r>
        <w:t xml:space="preserve"> postupka, 25. rujna 2018.</w:t>
      </w:r>
    </w:p>
    <w:p w:rsidRDefault="008566D6" w:rsidP="008566D6" w:rsidR="008566D6">
      <w:pPr>
        <w:jc w:val="center"/>
      </w:pPr>
      <w:r>
        <w:t>r i j e š i o   j e</w:t>
      </w:r>
    </w:p>
    <w:p w:rsidRDefault="008566D6" w:rsidP="008566D6" w:rsidR="008566D6">
      <w:pPr>
        <w:jc w:val="both"/>
      </w:pPr>
      <w:r>
        <w:tab/>
        <w:t xml:space="preserve">Ročište radi ispitivanja tražbina u </w:t>
      </w:r>
      <w:proofErr w:type="spellStart"/>
      <w:r>
        <w:t>predstečajnom</w:t>
      </w:r>
      <w:proofErr w:type="spellEnd"/>
      <w:r>
        <w:t xml:space="preserve"> postupku nad imovinom dužnika pojedinca JAN VNOUČEK iz Bjelovara, Križevačka 18, vlasnika OPG-a, OIB 21320886879, zakazano za dan 22. studenog 2018. godine se odgađa, te se isto ponovo zakazuje za dan </w:t>
      </w:r>
      <w:r>
        <w:rPr>
          <w:b/>
        </w:rPr>
        <w:t>15. siječnja 2019. godine u 10,00 sati</w:t>
      </w:r>
      <w:r>
        <w:t xml:space="preserve">, a na koje ročište se pozivaju svi vjerovnici, povjerenik u </w:t>
      </w:r>
      <w:proofErr w:type="spellStart"/>
      <w:r>
        <w:t>predstečajnom</w:t>
      </w:r>
      <w:proofErr w:type="spellEnd"/>
      <w:r>
        <w:t xml:space="preserve"> postupku nad imovinom dužnika pojedinca Ivan Prpić.  </w:t>
      </w:r>
    </w:p>
    <w:p w:rsidRDefault="008566D6" w:rsidP="008566D6" w:rsidR="008566D6">
      <w:pPr>
        <w:jc w:val="center"/>
      </w:pPr>
      <w:r>
        <w:t xml:space="preserve">Bjelovar 25. rujna 2018. </w:t>
      </w:r>
    </w:p>
    <w:p w:rsidRDefault="008566D6" w:rsidP="008566D6" w:rsidR="008566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Sudac</w:t>
      </w:r>
    </w:p>
    <w:p w:rsidRDefault="008566D6" w:rsidP="008566D6" w:rsidR="008566D6">
      <w:r>
        <w:tab/>
      </w:r>
      <w:r>
        <w:tab/>
      </w:r>
      <w:r>
        <w:tab/>
        <w:t xml:space="preserve">                                                                            Tomislav Mrazović</w:t>
      </w:r>
    </w:p>
    <w:p w:rsidRDefault="008566D6" w:rsidP="008566D6" w:rsidR="008566D6"/>
    <w:p w:rsidRDefault="008566D6" w:rsidP="008566D6" w:rsidR="008566D6">
      <w:pPr>
        <w:jc w:val="both"/>
      </w:pPr>
      <w:r>
        <w:t>POUKA O PRAVNOM LIJEKU: Protiv ovog rješenja nije dopuštena posebna žalba.</w:t>
      </w:r>
    </w:p>
    <w:p w:rsidRDefault="008566D6" w:rsidP="008566D6" w:rsidR="008566D6">
      <w:pPr>
        <w:jc w:val="both"/>
      </w:pPr>
    </w:p>
    <w:p w:rsidRDefault="008566D6" w:rsidP="008566D6" w:rsidR="008566D6">
      <w:pPr>
        <w:jc w:val="both"/>
      </w:pPr>
    </w:p>
    <w:p w:rsidRDefault="008566D6" w:rsidP="008566D6" w:rsidR="008566D6"/>
    <w:p w:rsidRDefault="008566D6" w:rsidP="008566D6" w:rsidR="008566D6"/>
    <w:p w:rsidRDefault="008566D6" w:rsidP="008566D6" w:rsidR="008566D6"/>
    <w:p w:rsidRDefault="008566D6" w:rsidP="008566D6" w:rsidR="008566D6"/>
    <w:p w:rsidRDefault="008566D6" w:rsidP="008566D6" w:rsidR="008566D6"/>
    <w:p w:rsidRDefault="008566D6" w:rsidP="008566D6" w:rsidR="00AE649C" w:rsidRPr="00B76F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6D6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675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St-729/2018-8</izvorni_sadrzaj>
    <derivirana_varijabla naziv="DomainObject.Oznaka_1">St-729/2018-8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St-729/2018-8</izvorni_sadrzaj>
    <derivirana_varijabla naziv="DomainObject.PoslovniBrojDokumenta_1">St-729/2018-8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51496-69F6-43F5-8F2B-3FA25A497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910</properties:Characters>
  <properties:Lines>31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2018-09-25T06:48:00Z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St-729/2018-8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