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5683" w14:paraId="4dd5683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081578">
        <w:rPr>
          <w:rFonts w:cs="Times New Roman" w:eastAsia="Times New Roman" w:hAnsi="Times New Roman" w:ascii="Times New Roman"/>
          <w:sz w:val="24"/>
          <w:szCs w:val="24"/>
          <w:lang w:eastAsia="hr-HR"/>
        </w:rPr>
        <w:t>8546/2015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08157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77A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546/2015.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15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D.I.I.F. GRADITELJSTVO d.o.o., </w:t>
      </w:r>
      <w:proofErr w:type="spellStart"/>
      <w:r w:rsidR="00081578">
        <w:rPr>
          <w:rFonts w:cs="Times New Roman" w:eastAsia="Times New Roman" w:hAnsi="Times New Roman" w:ascii="Times New Roman"/>
          <w:sz w:val="24"/>
          <w:szCs w:val="24"/>
          <w:lang w:eastAsia="hr-HR"/>
        </w:rPr>
        <w:t>Brdovec</w:t>
      </w:r>
      <w:proofErr w:type="spellEnd"/>
      <w:r w:rsidR="00081578">
        <w:rPr>
          <w:rFonts w:cs="Times New Roman" w:eastAsia="Times New Roman" w:hAnsi="Times New Roman" w:ascii="Times New Roman"/>
          <w:sz w:val="24"/>
          <w:szCs w:val="24"/>
          <w:lang w:eastAsia="hr-HR"/>
        </w:rPr>
        <w:t>, Ilije Gregorića 27, MBS: 080763219, OIB: 7789375715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0815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33.275,76 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30E7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820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B77AEE" w:rsidP="00984624" w:rsidR="00B77A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77AEE" w:rsidP="00984624" w:rsidR="00B77A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7917DC" w:rsidP="00081578" w:rsidR="00081578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</w:t>
      </w:r>
    </w:p>
    <w:p w:rsidRDefault="000252D5" w:rsidP="007917DC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</w:p>
    <w:p w:rsidRDefault="00B77AEE" w:rsidP="007917DC" w:rsidR="00B77A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AEE" w:rsidP="007917DC" w:rsidR="00B77A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AEE" w:rsidP="007917DC" w:rsidR="00B77AE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17DC" w:rsidP="007917DC" w:rsidR="007917D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917DC" w:rsidP="007917DC" w:rsidR="007917DC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45 dana</w:t>
      </w:r>
    </w:p>
    <w:sectPr w:rsidR="007917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0252D5"/>
    <w:rsid w:val="00081578"/>
    <w:rsid w:val="00146585"/>
    <w:rsid w:val="001631F8"/>
    <w:rsid w:val="00182021"/>
    <w:rsid w:val="00242FB3"/>
    <w:rsid w:val="002837CB"/>
    <w:rsid w:val="00352950"/>
    <w:rsid w:val="003E372D"/>
    <w:rsid w:val="00441557"/>
    <w:rsid w:val="004D30E7"/>
    <w:rsid w:val="00557312"/>
    <w:rsid w:val="0058463D"/>
    <w:rsid w:val="005E6087"/>
    <w:rsid w:val="006B2E70"/>
    <w:rsid w:val="00781034"/>
    <w:rsid w:val="007917DC"/>
    <w:rsid w:val="007A498D"/>
    <w:rsid w:val="007D318E"/>
    <w:rsid w:val="00813FA1"/>
    <w:rsid w:val="008C3A8A"/>
    <w:rsid w:val="00984624"/>
    <w:rsid w:val="00A0525A"/>
    <w:rsid w:val="00AB7BE6"/>
    <w:rsid w:val="00AF5987"/>
    <w:rsid w:val="00B77AEE"/>
    <w:rsid w:val="00CE2DE6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5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15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15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15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1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1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15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8546</izvorni_sadrzaj>
    <derivirana_varijabla naziv="DomainObject.Predmet.Broj_1">8546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St-8546/2015</izvorni_sadrzaj>
    <derivirana_varijabla naziv="DomainObject.Predmet.OznakaBroj_1">St-8546/2015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D.I.I.F. GRADITELJSTVO d.o.o.</izvorni_sadrzaj>
    <derivirana_varijabla naziv="DomainObject.Predmet.ProtustrankaFormated_1">  D.I.I.F. GRADITELJSTVO d.o.o.</derivirana_varijabla>
  </DomainObject.Predmet.ProtustrankaFormated>
  <DomainObject.Predmet.ProtustrankaFormatedOIB>
    <izvorni_sadrzaj>  D.I.I.F. GRADITELJSTVO d.o.o., OIB 77893757115</izvorni_sadrzaj>
    <derivirana_varijabla naziv="DomainObject.Predmet.ProtustrankaFormatedOIB_1">  D.I.I.F. GRADITELJSTVO d.o.o., OIB 77893757115</derivirana_varijabla>
  </DomainObject.Predmet.ProtustrankaFormatedOIB>
  <DomainObject.Predmet.ProtustrankaFormatedWithAdress>
    <izvorni_sadrzaj> D.I.I.F. GRADITELJSTVO d.o.o., Ilije Gregorića 27, 10291 Brdovec</izvorni_sadrzaj>
    <derivirana_varijabla naziv="DomainObject.Predmet.ProtustrankaFormatedWithAdress_1"> D.I.I.F. GRADITELJSTVO d.o.o., Ilije Gregorića 27, 10291 Brdovec</derivirana_varijabla>
  </DomainObject.Predmet.ProtustrankaFormatedWithAdress>
  <DomainObject.Predmet.ProtustrankaFormatedWithAdressOIB>
    <izvorni_sadrzaj> D.I.I.F. GRADITELJSTVO d.o.o., OIB 77893757115, Ilije Gregorića 27, 10291 Brdovec</izvorni_sadrzaj>
    <derivirana_varijabla naziv="DomainObject.Predmet.ProtustrankaFormatedWithAdressOIB_1"> D.I.I.F. GRADITELJSTVO d.o.o., OIB 77893757115, Ilije Gregorića 27, 10291 Brdovec</derivirana_varijabla>
  </DomainObject.Predmet.ProtustrankaFormatedWithAdressOIB>
  <DomainObject.Predmet.ProtustrankaWithAdress>
    <izvorni_sadrzaj>D.I.I.F. GRADITELJSTVO d.o.o. Ilije Gregorića 27, 10291 Brdovec</izvorni_sadrzaj>
    <derivirana_varijabla naziv="DomainObject.Predmet.ProtustrankaWithAdress_1">D.I.I.F. GRADITELJSTVO d.o.o. Ilije Gregorića 27, 10291 Brdovec</derivirana_varijabla>
  </DomainObject.Predmet.ProtustrankaWithAdress>
  <DomainObject.Predmet.ProtustrankaWithAdressOIB>
    <izvorni_sadrzaj>D.I.I.F. GRADITELJSTVO d.o.o., OIB 77893757115, Ilije Gregorića 27, 10291 Brdovec</izvorni_sadrzaj>
    <derivirana_varijabla naziv="DomainObject.Predmet.ProtustrankaWithAdressOIB_1">D.I.I.F. GRADITELJSTVO d.o.o., OIB 77893757115, Ilije Gregorića 27, 10291 Brdovec</derivirana_varijabla>
  </DomainObject.Predmet.ProtustrankaWithAdressOIB>
  <DomainObject.Predmet.ProtustrankaNazivFormated>
    <izvorni_sadrzaj>D.I.I.F. GRADITELJSTVO d.o.o.</izvorni_sadrzaj>
    <derivirana_varijabla naziv="DomainObject.Predmet.ProtustrankaNazivFormated_1">D.I.I.F. GRADITELJSTVO d.o.o.</derivirana_varijabla>
  </DomainObject.Predmet.ProtustrankaNazivFormated>
  <DomainObject.Predmet.ProtustrankaNazivFormatedOIB>
    <izvorni_sadrzaj>D.I.I.F. GRADITELJSTVO d.o.o., OIB 77893757115</izvorni_sadrzaj>
    <derivirana_varijabla naziv="DomainObject.Predmet.ProtustrankaNazivFormatedOIB_1">D.I.I.F. GRADITELJSTVO d.o.o., OIB 77893757115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D.I.I.F. GRADITELJSTVO d.o.o.</item>
    </izvorni_sadrzaj>
    <derivirana_varijabla naziv="DomainObject.Predmet.ProtuStrankaListFormated_1">
      <item>D.I.I.F. GRADITELJSTVO d.o.o.</item>
    </derivirana_varijabla>
  </DomainObject.Predmet.ProtuStrankaListFormated>
  <DomainObject.Predmet.ProtuStrankaListFormatedOIB>
    <izvorni_sadrzaj>
      <item>D.I.I.F. GRADITELJSTVO d.o.o., OIB 77893757115</item>
    </izvorni_sadrzaj>
    <derivirana_varijabla naziv="DomainObject.Predmet.ProtuStrankaListFormatedOIB_1">
      <item>D.I.I.F. GRADITELJSTVO d.o.o., OIB 77893757115</item>
    </derivirana_varijabla>
  </DomainObject.Predmet.ProtuStrankaListFormatedOIB>
  <DomainObject.Predmet.ProtuStrankaListFormatedWithAdress>
    <izvorni_sadrzaj>
      <item>D.I.I.F. GRADITELJSTVO d.o.o., Ilije Gregorića 27, 10291 Brdovec</item>
    </izvorni_sadrzaj>
    <derivirana_varijabla naziv="DomainObject.Predmet.ProtuStrankaListFormatedWithAdress_1">
      <item>D.I.I.F. GRADITELJSTVO d.o.o., Ilije Gregorića 27, 10291 Brdovec</item>
    </derivirana_varijabla>
  </DomainObject.Predmet.ProtuStrankaListFormatedWithAdress>
  <DomainObject.Predmet.ProtuStrankaListFormatedWithAdressOIB>
    <izvorni_sadrzaj>
      <item>D.I.I.F. GRADITELJSTVO d.o.o., OIB 77893757115, Ilije Gregorića 27, 10291 Brdovec</item>
    </izvorni_sadrzaj>
    <derivirana_varijabla naziv="DomainObject.Predmet.ProtuStrankaListFormatedWithAdressOIB_1">
      <item>D.I.I.F. GRADITELJSTVO d.o.o., OIB 77893757115, Ilije Gregorića 27, 10291 Brdovec</item>
    </derivirana_varijabla>
  </DomainObject.Predmet.ProtuStrankaListFormatedWithAdressOIB>
  <DomainObject.Predmet.ProtuStrankaListNazivFormated>
    <izvorni_sadrzaj>
      <item>D.I.I.F. GRADITELJSTVO d.o.o.</item>
    </izvorni_sadrzaj>
    <derivirana_varijabla naziv="DomainObject.Predmet.ProtuStrankaListNazivFormated_1">
      <item>D.I.I.F. GRADITELJSTVO d.o.o.</item>
    </derivirana_varijabla>
  </DomainObject.Predmet.ProtuStrankaListNazivFormated>
  <DomainObject.Predmet.ProtuStrankaListNazivFormatedOIB>
    <izvorni_sadrzaj>
      <item>D.I.I.F. GRADITELJSTVO d.o.o., OIB 77893757115</item>
    </izvorni_sadrzaj>
    <derivirana_varijabla naziv="DomainObject.Predmet.ProtuStrankaListNazivFormatedOIB_1">
      <item>D.I.I.F. GRADITELJSTVO d.o.o., OIB 77893757115</item>
    </derivirana_varijabla>
  </DomainObject.Predmet.ProtuStrankaListNazivFormatedOIB>
  <DomainObject.Predmet.OstaliListFormated>
    <izvorni_sadrzaj>
      <item>Ivo Dramac</item>
    </izvorni_sadrzaj>
    <derivirana_varijabla naziv="DomainObject.Predmet.OstaliListFormated_1">
      <item>Ivo Dramac</item>
    </derivirana_varijabla>
  </DomainObject.Predmet.OstaliListFormated>
  <DomainObject.Predmet.OstaliListFormatedOIB>
    <izvorni_sadrzaj>
      <item>Ivo Dramac, OIB 78740012667</item>
    </izvorni_sadrzaj>
    <derivirana_varijabla naziv="DomainObject.Predmet.OstaliListFormatedOIB_1">
      <item>Ivo Dramac, OIB 78740012667</item>
    </derivirana_varijabla>
  </DomainObject.Predmet.OstaliListFormatedOIB>
  <DomainObject.Predmet.OstaliListFormatedWithAdress>
    <izvorni_sadrzaj>
      <item>Ivo Dramac, Ilije Gregorića 27, 10291 Brdovec</item>
    </izvorni_sadrzaj>
    <derivirana_varijabla naziv="DomainObject.Predmet.OstaliListFormatedWithAdress_1">
      <item>Ivo Dramac, Ilije Gregorića 27, 10291 Brdovec</item>
    </derivirana_varijabla>
  </DomainObject.Predmet.OstaliListFormatedWithAdress>
  <DomainObject.Predmet.OstaliListFormatedWithAdressOIB>
    <izvorni_sadrzaj>
      <item>Ivo Dramac, OIB 78740012667, Ilije Gregorića 27, 10291 Brdovec</item>
    </izvorni_sadrzaj>
    <derivirana_varijabla naziv="DomainObject.Predmet.OstaliListFormatedWithAdressOIB_1">
      <item>Ivo Dramac, OIB 78740012667, Ilije Gregorića 27, 10291 Brdovec</item>
    </derivirana_varijabla>
  </DomainObject.Predmet.OstaliListFormatedWithAdressOIB>
  <DomainObject.Predmet.OstaliListNazivFormated>
    <izvorni_sadrzaj>
      <item>Ivo Dramac</item>
    </izvorni_sadrzaj>
    <derivirana_varijabla naziv="DomainObject.Predmet.OstaliListNazivFormated_1">
      <item>Ivo Dramac</item>
    </derivirana_varijabla>
  </DomainObject.Predmet.OstaliListNazivFormated>
  <DomainObject.Predmet.OstaliListNazivFormatedOIB>
    <izvorni_sadrzaj>
      <item>Ivo Dramac, OIB 78740012667</item>
    </izvorni_sadrzaj>
    <derivirana_varijabla naziv="DomainObject.Predmet.OstaliListNazivFormatedOIB_1">
      <item>Ivo Dramac, OIB 78740012667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D.I.I.F. GRADITELJSTVO d.o.o.</izvorni_sadrzaj>
    <derivirana_varijabla naziv="DomainObject.Predmet.ProtustrankaIDrugi_1">D.I.I.F.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D.I.I.F. GRADITELJSTVO d.o.o., OIB 77893757115, Ilije Gregorića 27, 10291 Brdovec</izvorni_sadrzaj>
    <derivirana_varijabla naziv="DomainObject.Predmet.ProtustrankaIDrugiAdressOIB_1">D.I.I.F. GRADITELJSTVO d.o.o., OIB 77893757115, Ilije Gregorića 27,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D.I.I.F. GRADITELJSTVO d.o.o.</item>
      <item>FINA Regionalni centar Zagreb</item>
      <item>Ivo Dramac</item>
    </izvorni_sadrzaj>
    <derivirana_varijabla naziv="DomainObject.Predmet.SudioniciListNaziv_1">
      <item>D.I.I.F. GRADITELJSTVO d.o.o.</item>
      <item>FINA Regionalni centar Zagreb</item>
      <item>Ivo Dramac</item>
    </derivirana_varijabla>
  </DomainObject.Predmet.SudioniciListNaziv>
  <DomainObject.Predmet.SudioniciListAdressOIB>
    <izvorni_sadrzaj>
      <item>D.I.I.F. GRADITELJSTVO d.o.o., OIB 77893757115, Ilije Gregorića 27,10291 Brdovec</item>
      <item>FINA Regionalni centar Zagreb, OIB 85821130368, Trg svibanjskih žrtava 1995. br. 1,10000 Zagreb</item>
      <item>Ivo Dramac, OIB 78740012667, Ilije Gregorića 27,10291 Brdovec</item>
    </izvorni_sadrzaj>
    <derivirana_varijabla naziv="DomainObject.Predmet.SudioniciListAdressOIB_1">
      <item>D.I.I.F. GRADITELJSTVO d.o.o., OIB 77893757115, Ilije Gregorića 27,10291 Brdovec</item>
      <item>FINA Regionalni centar Zagreb, OIB 85821130368, Trg svibanjskih žrtava 1995. br. 1,10000 Zagreb</item>
      <item>Ivo Dramac, OIB 78740012667, Ilije Gregorića 27,10291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77893757115</item>
      <item>, OIB 85821130368</item>
      <item>, OIB 78740012667</item>
    </izvorni_sadrzaj>
    <derivirana_varijabla naziv="DomainObject.Predmet.SudioniciListNazivOIB_1">
      <item>, OIB 77893757115</item>
      <item>, OIB 85821130368</item>
      <item>, OIB 78740012667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C4961-3590-4A4A-A9D9-81DA46875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1409</properties:Characters>
  <properties:Lines>50</properties:Lines>
  <properties:Paragraphs>19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2016-05-18T08:45:00Z</cp:lastPrinted>
  <dcterms:modified xmlns:xsi="http://www.w3.org/2001/XMLSchema-instance" xsi:type="dcterms:W3CDTF">2016-05-18T08:48:00Z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