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52096" w14:paraId="f352096" w:rsidRDefault="00A358CF" w:rsidP="00A358CF" w:rsidR="004A6464" w:rsidRPr="00A358CF">
      <w:pPr>
        <w:jc w:val="right"/>
        <w15:collapsed w:val="false"/>
        <w:rPr>
          <w:b/>
        </w:rPr>
      </w:pPr>
      <w:bookmarkStart w:name="_GoBack" w:id="0"/>
      <w:bookmarkEnd w:id="0"/>
      <w:r w:rsidRPr="00A358CF">
        <w:t>1 St-</w:t>
      </w:r>
      <w:r w:rsidR="007B29E4">
        <w:t>93/2017-3</w:t>
      </w:r>
    </w:p>
    <w:p w:rsidRDefault="004C37B0" w:rsidP="004A6464" w:rsidR="004C37B0" w:rsidRPr="00A358CF">
      <w:pPr>
        <w:rPr>
          <w:b/>
        </w:rPr>
      </w:pPr>
    </w:p>
    <w:p w:rsidRDefault="004C37B0" w:rsidP="004A6464" w:rsidR="004C37B0" w:rsidRPr="00A358CF"/>
    <w:p w:rsidRDefault="004A6464" w:rsidP="004A6464" w:rsidR="004A6464" w:rsidRPr="00A358CF"/>
    <w:p w:rsidRDefault="004A6464" w:rsidP="004A6464" w:rsidR="004A6464" w:rsidRPr="00A358CF">
      <w:r w:rsidRPr="00A358CF">
        <w:t>REPUBLIKA HRVATSKA</w:t>
      </w:r>
    </w:p>
    <w:p w:rsidRDefault="004A6464" w:rsidP="004A6464" w:rsidR="004A6464" w:rsidRPr="00A358CF">
      <w:r w:rsidRPr="00A358CF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A358CF">
          <w:t>SUD U</w:t>
        </w:r>
      </w:smartTag>
      <w:r w:rsidRPr="00A358CF">
        <w:t xml:space="preserve"> ZADRU</w:t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</w:p>
    <w:p w:rsidRDefault="00A358CF" w:rsidP="004A6464" w:rsidR="004A6464" w:rsidRPr="00A358CF">
      <w:r w:rsidRPr="00A358CF">
        <w:t>Dr. Franje Tuđmana 35</w:t>
      </w:r>
    </w:p>
    <w:p w:rsidRDefault="00A358CF" w:rsidP="004A6464" w:rsidR="00A358CF" w:rsidRPr="00A358CF"/>
    <w:p w:rsidRDefault="00B42271" w:rsidP="00B42271" w:rsidR="00B42271" w:rsidRPr="00A358CF">
      <w:pPr>
        <w:jc w:val="center"/>
      </w:pPr>
      <w:r w:rsidRPr="00A358CF">
        <w:t xml:space="preserve"> R E P U B  L I K A  R E P U B L I K A </w:t>
      </w:r>
    </w:p>
    <w:p w:rsidRDefault="00B42271" w:rsidP="004A6464" w:rsidR="00B42271" w:rsidRPr="00A358CF"/>
    <w:p w:rsidRDefault="004A6464" w:rsidP="004A6464" w:rsidR="004A6464" w:rsidRPr="00A358CF">
      <w:pPr>
        <w:jc w:val="center"/>
      </w:pPr>
      <w:r w:rsidRPr="00A358CF">
        <w:t>R J E Š E N J E</w:t>
      </w:r>
    </w:p>
    <w:p w:rsidRDefault="00974C10" w:rsidP="004A6464" w:rsidR="00974C10" w:rsidRPr="00A358CF">
      <w:pPr>
        <w:jc w:val="center"/>
      </w:pPr>
    </w:p>
    <w:p w:rsidRDefault="00974C10" w:rsidP="00974C10" w:rsidR="00974C10" w:rsidRPr="00A358CF">
      <w:pPr>
        <w:jc w:val="both"/>
      </w:pPr>
      <w:r w:rsidRPr="00A358CF"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A358CF">
          <w:t>sud u</w:t>
        </w:r>
      </w:smartTag>
      <w:r w:rsidRPr="00A358CF">
        <w:t xml:space="preserve"> Zadru</w:t>
      </w:r>
      <w:r w:rsidR="00FD3FB5" w:rsidRPr="00A358CF">
        <w:t>, OIB: 39670464653,</w:t>
      </w:r>
      <w:r w:rsidRPr="00A358CF">
        <w:t xml:space="preserve"> po sucu ovog suda Ardeni Bajlo kao stečajnom sucu, nad stečajnim dužnikom </w:t>
      </w:r>
      <w:r w:rsidR="007B29E4" w:rsidRPr="005F2989">
        <w:t>Stečajna masa iza METAL-KABEL, d.o.o., u stečaju, Zadar, M. Krleže 3/c, OIB:</w:t>
      </w:r>
      <w:r w:rsidR="007B29E4" w:rsidRPr="005F2989">
        <w:rPr>
          <w:color w:val="003366"/>
        </w:rPr>
        <w:t xml:space="preserve"> </w:t>
      </w:r>
      <w:r w:rsidR="007B29E4" w:rsidRPr="005F2989">
        <w:t>70540440686</w:t>
      </w:r>
      <w:r w:rsidR="00E244D6" w:rsidRPr="001018AB">
        <w:t>, zastupanom po stečajnom upravitelju Frani Zvonimiru Negru</w:t>
      </w:r>
      <w:r w:rsidRPr="00A358CF">
        <w:t xml:space="preserve">, dana </w:t>
      </w:r>
      <w:r w:rsidR="007B29E4">
        <w:t>8. lipnja</w:t>
      </w:r>
      <w:r w:rsidR="00221157">
        <w:t xml:space="preserve"> </w:t>
      </w:r>
      <w:r w:rsidR="00E244D6">
        <w:t>2017.</w:t>
      </w:r>
    </w:p>
    <w:p w:rsidRDefault="00974C10" w:rsidP="00974C10" w:rsidR="00974C10" w:rsidRPr="00A358CF">
      <w:pPr>
        <w:jc w:val="both"/>
      </w:pPr>
    </w:p>
    <w:p w:rsidRDefault="00974C10" w:rsidP="00974C10" w:rsidR="00974C10" w:rsidRPr="00A358CF">
      <w:pPr>
        <w:jc w:val="center"/>
      </w:pPr>
      <w:r w:rsidRPr="00A358CF">
        <w:t>r i j e š i o   j e</w:t>
      </w:r>
    </w:p>
    <w:p w:rsidRDefault="00974C10" w:rsidP="00974C10" w:rsidR="00974C10" w:rsidRPr="00A358CF">
      <w:pPr>
        <w:tabs>
          <w:tab w:pos="960" w:val="left"/>
        </w:tabs>
        <w:ind w:left="360"/>
        <w:jc w:val="both"/>
      </w:pPr>
    </w:p>
    <w:p w:rsidRDefault="007B29E4" w:rsidP="007B29E4" w:rsidR="007B29E4" w:rsidRPr="00327619">
      <w:pPr>
        <w:numPr>
          <w:ilvl w:val="0"/>
          <w:numId w:val="5"/>
        </w:numPr>
        <w:jc w:val="both"/>
        <w:rPr>
          <w:sz w:val="22"/>
          <w:szCs w:val="22"/>
        </w:rPr>
      </w:pPr>
      <w:r w:rsidRPr="00A358CF">
        <w:t xml:space="preserve">Od diobne mase ostvarene </w:t>
      </w:r>
      <w:r w:rsidRPr="00327619">
        <w:rPr>
          <w:sz w:val="22"/>
          <w:szCs w:val="22"/>
        </w:rPr>
        <w:t xml:space="preserve">prodajom </w:t>
      </w:r>
      <w:r>
        <w:rPr>
          <w:sz w:val="22"/>
          <w:szCs w:val="22"/>
        </w:rPr>
        <w:t xml:space="preserve">pokretnina i to </w:t>
      </w:r>
      <w:r w:rsidRPr="005F2989">
        <w:t>LINIJE ZA PROIZVODNJU METALNE UŽADI</w:t>
      </w:r>
      <w:r>
        <w:t>, sve u vlasništvu stečajne mase stečajnog dužnika</w:t>
      </w:r>
      <w:r w:rsidRPr="00327619">
        <w:rPr>
          <w:sz w:val="22"/>
          <w:szCs w:val="22"/>
        </w:rPr>
        <w:t xml:space="preserve"> </w:t>
      </w:r>
      <w:r w:rsidRPr="005F2989">
        <w:t>Stečajna masa iza METAL-KABEL, d.o.o., u stečaju, Zadar</w:t>
      </w:r>
      <w:r w:rsidRPr="00327619">
        <w:rPr>
          <w:sz w:val="22"/>
          <w:szCs w:val="22"/>
        </w:rPr>
        <w:t>, namiruje se:</w:t>
      </w:r>
    </w:p>
    <w:p w:rsidRDefault="007B29E4" w:rsidP="007B29E4" w:rsidR="007B29E4" w:rsidRPr="00A358CF">
      <w:pPr>
        <w:ind w:left="708"/>
        <w:jc w:val="both"/>
      </w:pPr>
    </w:p>
    <w:p w:rsidRDefault="007B29E4" w:rsidP="007B29E4" w:rsidR="007B29E4" w:rsidRPr="00A358CF">
      <w:pPr>
        <w:numPr>
          <w:ilvl w:val="0"/>
          <w:numId w:val="2"/>
        </w:numPr>
        <w:jc w:val="both"/>
      </w:pPr>
      <w:r w:rsidRPr="00A358CF">
        <w:t>Prvenstveno</w:t>
      </w:r>
      <w:r>
        <w:t xml:space="preserve"> </w:t>
      </w:r>
    </w:p>
    <w:p w:rsidRDefault="007B29E4" w:rsidP="007B29E4" w:rsidR="007B29E4" w:rsidRPr="00A358CF">
      <w:pPr>
        <w:ind w:left="705"/>
        <w:jc w:val="both"/>
      </w:pPr>
    </w:p>
    <w:p w:rsidRDefault="007B29E4" w:rsidP="007B29E4" w:rsidR="007B29E4" w:rsidRPr="00A358CF">
      <w:pPr>
        <w:numPr>
          <w:ilvl w:val="0"/>
          <w:numId w:val="3"/>
        </w:numPr>
        <w:jc w:val="both"/>
      </w:pPr>
      <w:r w:rsidRPr="00A358CF">
        <w:t xml:space="preserve">Stečajna masa stečajnog dužnika temeljem troška za utvrđivanje  istovjetnosti predmeta i prava na tom predmetu izdvoji  </w:t>
      </w:r>
      <w:r>
        <w:t>iznos</w:t>
      </w:r>
      <w:r w:rsidRPr="00A358CF">
        <w:t xml:space="preserve"> od </w:t>
      </w:r>
      <w:r>
        <w:t>1.700,00</w:t>
      </w:r>
      <w:r w:rsidRPr="003E6D1F">
        <w:t xml:space="preserve"> </w:t>
      </w:r>
      <w:r w:rsidRPr="00A358CF">
        <w:t>kuna</w:t>
      </w:r>
      <w:r>
        <w:t>.</w:t>
      </w:r>
    </w:p>
    <w:p w:rsidRDefault="007B29E4" w:rsidP="007B29E4" w:rsidR="007B29E4" w:rsidRPr="00A358CF">
      <w:pPr>
        <w:jc w:val="both"/>
      </w:pPr>
    </w:p>
    <w:p w:rsidRDefault="007B29E4" w:rsidP="007B29E4" w:rsidR="007B29E4" w:rsidRPr="00A358CF">
      <w:pPr>
        <w:numPr>
          <w:ilvl w:val="0"/>
          <w:numId w:val="2"/>
        </w:numPr>
        <w:jc w:val="both"/>
      </w:pPr>
      <w:r w:rsidRPr="00A358CF">
        <w:t xml:space="preserve">Tražbine </w:t>
      </w:r>
    </w:p>
    <w:p w:rsidRDefault="007B29E4" w:rsidP="007B29E4" w:rsidR="007B29E4" w:rsidRPr="00A358CF">
      <w:pPr>
        <w:ind w:left="705"/>
        <w:jc w:val="both"/>
      </w:pPr>
    </w:p>
    <w:p w:rsidRDefault="007B29E4" w:rsidP="007B29E4" w:rsidR="007B29E4">
      <w:pPr>
        <w:jc w:val="both"/>
      </w:pPr>
      <w:r w:rsidRPr="00A358CF">
        <w:t xml:space="preserve">                  Razlučni vjerovnik </w:t>
      </w:r>
      <w:r>
        <w:t xml:space="preserve">Republika Hrvatska, Ministarstvo financija, Porezna uprava   </w:t>
      </w:r>
    </w:p>
    <w:p w:rsidRDefault="007B29E4" w:rsidP="007B29E4" w:rsidR="007B29E4" w:rsidRPr="00A358CF">
      <w:pPr>
        <w:jc w:val="both"/>
      </w:pPr>
      <w:r>
        <w:t xml:space="preserve">                  Zadar </w:t>
      </w:r>
      <w:r w:rsidRPr="00A358CF">
        <w:t xml:space="preserve"> u iznosu od </w:t>
      </w:r>
      <w:r>
        <w:t>32.300,00</w:t>
      </w:r>
      <w:r w:rsidRPr="003E6D1F">
        <w:t xml:space="preserve"> </w:t>
      </w:r>
      <w:r w:rsidRPr="00A358CF">
        <w:t>kuna.</w:t>
      </w:r>
    </w:p>
    <w:p w:rsidRDefault="007B29E4" w:rsidP="007B29E4" w:rsidR="007B29E4" w:rsidRPr="00A358CF">
      <w:pPr>
        <w:jc w:val="both"/>
      </w:pPr>
    </w:p>
    <w:p w:rsidRDefault="007B29E4" w:rsidP="007B29E4" w:rsidR="007B29E4" w:rsidRPr="00A358CF">
      <w:pPr>
        <w:jc w:val="center"/>
      </w:pPr>
      <w:r w:rsidRPr="00A358CF">
        <w:t>Obrazloženje</w:t>
      </w:r>
    </w:p>
    <w:p w:rsidRDefault="007B29E4" w:rsidP="007B29E4" w:rsidR="007B29E4" w:rsidRPr="00A358CF">
      <w:pPr>
        <w:jc w:val="both"/>
      </w:pPr>
    </w:p>
    <w:p w:rsidRDefault="007B29E4" w:rsidP="007B29E4" w:rsidR="007B29E4" w:rsidRPr="007F5BF7">
      <w:pPr>
        <w:jc w:val="both"/>
      </w:pPr>
      <w:r w:rsidRPr="00A358CF">
        <w:tab/>
        <w:t xml:space="preserve">Prema izvješću stečajnog upravitelja od </w:t>
      </w:r>
      <w:r>
        <w:t>10. ožujka 2017</w:t>
      </w:r>
      <w:r w:rsidRPr="00A358CF">
        <w:t xml:space="preserve">. </w:t>
      </w:r>
      <w:r>
        <w:t>pokretnine</w:t>
      </w:r>
      <w:r w:rsidRPr="00A358CF">
        <w:t xml:space="preserve"> iz točke I ovog rješenja, u vlasništvu stečajnog dužnika prodan</w:t>
      </w:r>
      <w:r>
        <w:t>e su</w:t>
      </w:r>
      <w:r w:rsidRPr="00A358CF">
        <w:t xml:space="preserve"> za iznos od </w:t>
      </w:r>
      <w:r>
        <w:t>34.000,00</w:t>
      </w:r>
      <w:r w:rsidRPr="00A358CF">
        <w:t xml:space="preserve"> kuna,</w:t>
      </w:r>
      <w:r>
        <w:t xml:space="preserve"> te je kupac uplatio kupovninu. </w:t>
      </w:r>
      <w:r w:rsidRPr="00A358CF">
        <w:t xml:space="preserve"> </w:t>
      </w:r>
    </w:p>
    <w:p w:rsidRDefault="007B29E4" w:rsidP="007B29E4" w:rsidR="007B29E4" w:rsidRPr="00A358CF">
      <w:pPr>
        <w:jc w:val="both"/>
      </w:pPr>
      <w:r w:rsidRPr="00A358CF">
        <w:t xml:space="preserve">            Nadalje je stečajni upravitelj izložio da je temeljem odredbe članka </w:t>
      </w:r>
      <w:r>
        <w:t>254</w:t>
      </w:r>
      <w:r w:rsidRPr="00F745A5">
        <w:t>. Stečajnog zakona</w:t>
      </w:r>
      <w:r>
        <w:t xml:space="preserve"> (Narodne novine 71/15)</w:t>
      </w:r>
      <w:r w:rsidRPr="00A358CF">
        <w:t xml:space="preserve"> </w:t>
      </w:r>
      <w:r w:rsidRPr="00F745A5">
        <w:t xml:space="preserve">u troškove utvrđivanja </w:t>
      </w:r>
      <w:r w:rsidRPr="00A358CF">
        <w:t xml:space="preserve">tražbine potrebno u stečajnu masu izdvojiti </w:t>
      </w:r>
      <w:r>
        <w:t>iznos od 1.700,00</w:t>
      </w:r>
      <w:r w:rsidRPr="003E6D1F">
        <w:t xml:space="preserve"> </w:t>
      </w:r>
      <w:r>
        <w:t xml:space="preserve"> kuna, te preostali iznos predati razlučnom vjerovniku.</w:t>
      </w:r>
      <w:r w:rsidRPr="00A358CF">
        <w:t xml:space="preserve">             </w:t>
      </w:r>
    </w:p>
    <w:p w:rsidRDefault="007B29E4" w:rsidP="007B29E4" w:rsidR="007B29E4">
      <w:pPr>
        <w:jc w:val="both"/>
      </w:pPr>
      <w:r w:rsidRPr="00A358CF">
        <w:t xml:space="preserve">            </w:t>
      </w:r>
      <w:r>
        <w:t>Stoga je temeljem odredbe čl. 254. st. 2. Stečajnog zakona odlučeno kao u izreci.</w:t>
      </w:r>
    </w:p>
    <w:p w:rsidRDefault="007B29E4" w:rsidP="007B29E4" w:rsidR="007B29E4" w:rsidRPr="00A358CF">
      <w:pPr>
        <w:jc w:val="both"/>
      </w:pPr>
    </w:p>
    <w:p w:rsidRDefault="007B29E4" w:rsidP="007B29E4" w:rsidR="007B29E4" w:rsidRPr="00A358CF">
      <w:pPr>
        <w:ind w:left="705"/>
        <w:jc w:val="center"/>
      </w:pPr>
      <w:r>
        <w:t>U Zadru 8. lipnja 2017</w:t>
      </w:r>
      <w:r w:rsidRPr="00A358CF">
        <w:t>.</w:t>
      </w:r>
    </w:p>
    <w:p w:rsidRDefault="007B29E4" w:rsidP="007B29E4" w:rsidR="007B29E4" w:rsidRPr="00A358CF">
      <w:pPr>
        <w:jc w:val="both"/>
      </w:pPr>
    </w:p>
    <w:p w:rsidRDefault="007B29E4" w:rsidP="007F52DF" w:rsidR="007B29E4" w:rsidRPr="004A078F">
      <w:pPr>
        <w:jc w:val="right"/>
      </w:pPr>
      <w:r w:rsidRPr="004A078F">
        <w:t>Sutkinja</w:t>
      </w:r>
    </w:p>
    <w:p w:rsidRDefault="007B29E4" w:rsidP="007F52DF" w:rsidR="007B29E4" w:rsidRPr="004A078F">
      <w:pPr>
        <w:jc w:val="right"/>
      </w:pPr>
      <w:r w:rsidRPr="004A078F">
        <w:t>Ardena Bajlo</w:t>
      </w:r>
    </w:p>
    <w:p w:rsidRDefault="007B29E4" w:rsidP="007B29E4" w:rsidR="007B29E4"/>
    <w:p w:rsidRDefault="007B29E4" w:rsidP="007B29E4" w:rsidR="007B29E4" w:rsidRPr="00A358CF">
      <w:pPr>
        <w:ind w:firstLine="708" w:left="4956"/>
        <w:jc w:val="both"/>
      </w:pPr>
    </w:p>
    <w:p w:rsidRDefault="007B29E4" w:rsidP="007B29E4" w:rsidR="007B29E4" w:rsidRPr="00A358CF">
      <w:pPr>
        <w:ind w:firstLine="708" w:left="4956"/>
        <w:jc w:val="both"/>
      </w:pPr>
      <w:r w:rsidRPr="00A358CF">
        <w:t xml:space="preserve"> </w:t>
      </w:r>
    </w:p>
    <w:p w:rsidRDefault="007B29E4" w:rsidP="007B29E4" w:rsidR="007B29E4" w:rsidRPr="00A358CF">
      <w:pPr>
        <w:jc w:val="both"/>
      </w:pPr>
    </w:p>
    <w:p w:rsidRDefault="007B29E4" w:rsidP="007B29E4" w:rsidR="007B29E4" w:rsidRPr="00A358CF">
      <w:pPr>
        <w:ind w:firstLine="708" w:left="4956"/>
        <w:jc w:val="both"/>
      </w:pPr>
      <w:r w:rsidRPr="00A358CF">
        <w:t xml:space="preserve"> </w:t>
      </w:r>
    </w:p>
    <w:p w:rsidRDefault="007B29E4" w:rsidP="007B29E4" w:rsidR="007B29E4" w:rsidRPr="00A358CF">
      <w:r w:rsidRPr="00A358CF">
        <w:t>Pouka o pravnom lijeku:</w:t>
      </w:r>
    </w:p>
    <w:p w:rsidRDefault="007B29E4" w:rsidP="007B29E4" w:rsidR="007B29E4">
      <w:pPr>
        <w:jc w:val="both"/>
      </w:pPr>
      <w:r w:rsidRPr="00A358CF">
        <w:t>Protiv ovog rješenja nezadovoljna stranka može uložiti žalbu. Rok za žalbu  iznosi 8 dana računajući od dana dostave pisanog otpravka ovog rješenja, a ista se podnosi ovom  sudu u dva primjerka.</w:t>
      </w:r>
    </w:p>
    <w:p w:rsidRDefault="007B29E4" w:rsidP="007B29E4" w:rsidR="007B29E4" w:rsidRPr="00A358CF">
      <w:pPr>
        <w:jc w:val="both"/>
      </w:pPr>
    </w:p>
    <w:p w:rsidRDefault="007B29E4" w:rsidP="007B29E4" w:rsidR="007B29E4" w:rsidRPr="00A358CF">
      <w:r w:rsidRPr="00A358CF">
        <w:t>Dostaviti:</w:t>
      </w:r>
    </w:p>
    <w:p w:rsidRDefault="007B29E4" w:rsidP="007B29E4" w:rsidR="007B29E4" w:rsidRPr="00A358CF">
      <w:pPr>
        <w:numPr>
          <w:ilvl w:val="0"/>
          <w:numId w:val="1"/>
        </w:numPr>
      </w:pPr>
      <w:r w:rsidRPr="00A358CF">
        <w:t>stečajnom upravitelju</w:t>
      </w:r>
    </w:p>
    <w:p w:rsidRDefault="007B29E4" w:rsidP="007B29E4" w:rsidR="007B29E4" w:rsidRPr="00A358CF">
      <w:pPr>
        <w:numPr>
          <w:ilvl w:val="0"/>
          <w:numId w:val="1"/>
        </w:numPr>
      </w:pPr>
      <w:r w:rsidRPr="00A358CF">
        <w:t xml:space="preserve">razlučni vjerovnik </w:t>
      </w:r>
      <w:r>
        <w:t>po ŽDO Zadar</w:t>
      </w:r>
    </w:p>
    <w:p w:rsidRDefault="007B29E4" w:rsidP="007B29E4" w:rsidR="007B29E4" w:rsidRPr="00A358CF">
      <w:pPr>
        <w:numPr>
          <w:ilvl w:val="0"/>
          <w:numId w:val="1"/>
        </w:numPr>
      </w:pPr>
      <w:r>
        <w:t>e-</w:t>
      </w:r>
      <w:r w:rsidRPr="00A358CF">
        <w:t>oglasna ploča</w:t>
      </w:r>
    </w:p>
    <w:p w:rsidRDefault="007B29E4" w:rsidP="007B29E4" w:rsidR="007B29E4" w:rsidRPr="00A358CF">
      <w:pPr>
        <w:numPr>
          <w:ilvl w:val="0"/>
          <w:numId w:val="1"/>
        </w:numPr>
        <w:jc w:val="both"/>
      </w:pPr>
      <w:r w:rsidRPr="00A358CF">
        <w:t xml:space="preserve"> spis.</w:t>
      </w:r>
    </w:p>
    <w:p w:rsidRDefault="007B29E4" w:rsidP="007B29E4" w:rsidR="007B29E4" w:rsidRPr="00A358CF"/>
    <w:p w:rsidRDefault="007B29E4" w:rsidP="007B29E4" w:rsidR="007B29E4" w:rsidRPr="00A358CF"/>
    <w:sectPr w:rsidSect="009A4271" w:rsidR="007B29E4" w:rsidRPr="00A358C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3551" w:rsidP="009A4271" w:rsidR="007E3551">
      <w:r>
        <w:separator/>
      </w:r>
    </w:p>
  </w:endnote>
  <w:endnote w:id="0" w:type="continuationSeparator">
    <w:p w:rsidRDefault="007E3551" w:rsidP="009A4271" w:rsidR="007E35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3551" w:rsidP="009A4271" w:rsidR="007E3551">
      <w:r>
        <w:separator/>
      </w:r>
    </w:p>
  </w:footnote>
  <w:footnote w:id="0" w:type="continuationSeparator">
    <w:p w:rsidRDefault="007E3551" w:rsidP="009A4271" w:rsidR="007E35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7E3551" w:rsidP="009A4271" w:rsidR="007E3551" w:rsidRPr="00A358CF">
        <w:pPr>
          <w:jc w:val="right"/>
          <w:rPr>
            <w:b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5B9B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Pr="00A358CF">
          <w:t>1 St-</w:t>
        </w:r>
        <w:r w:rsidR="007B29E4">
          <w:t>93/2017-3</w:t>
        </w:r>
      </w:p>
      <w:p w:rsidRDefault="000A5B9B" w:rsidR="007E3551">
        <w:pPr>
          <w:pStyle w:val="Zaglavlje"/>
          <w:jc w:val="center"/>
        </w:pPr>
      </w:p>
    </w:sdtContent>
  </w:sdt>
  <w:p w:rsidRDefault="007E3551" w:rsidR="007E355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1085" w:val="num"/>
        </w:tabs>
        <w:ind w:hanging="375" w:left="1085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927" w:val="num"/>
        </w:tabs>
        <w:ind w:hanging="360" w:left="1927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827" w:val="num"/>
        </w:tabs>
        <w:ind w:hanging="360" w:left="2827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367" w:val="num"/>
        </w:tabs>
        <w:ind w:hanging="360" w:left="3367"/>
      </w:pPr>
    </w:lvl>
    <w:lvl w:tentative="true" w:tplc="041A0019" w:ilvl="4">
      <w:start w:val="1"/>
      <w:numFmt w:val="lowerLetter"/>
      <w:lvlText w:val="%5."/>
      <w:lvlJc w:val="left"/>
      <w:pPr>
        <w:tabs>
          <w:tab w:pos="4087" w:val="num"/>
        </w:tabs>
        <w:ind w:hanging="360" w:left="4087"/>
      </w:pPr>
    </w:lvl>
    <w:lvl w:tentative="true" w:tplc="041A001B" w:ilvl="5">
      <w:start w:val="1"/>
      <w:numFmt w:val="lowerRoman"/>
      <w:lvlText w:val="%6."/>
      <w:lvlJc w:val="right"/>
      <w:pPr>
        <w:tabs>
          <w:tab w:pos="4807" w:val="num"/>
        </w:tabs>
        <w:ind w:hanging="180" w:left="4807"/>
      </w:pPr>
    </w:lvl>
    <w:lvl w:tentative="true" w:tplc="041A000F" w:ilvl="6">
      <w:start w:val="1"/>
      <w:numFmt w:val="decimal"/>
      <w:lvlText w:val="%7."/>
      <w:lvlJc w:val="left"/>
      <w:pPr>
        <w:tabs>
          <w:tab w:pos="5527" w:val="num"/>
        </w:tabs>
        <w:ind w:hanging="360" w:left="5527"/>
      </w:pPr>
    </w:lvl>
    <w:lvl w:tentative="true" w:tplc="041A0019" w:ilvl="7">
      <w:start w:val="1"/>
      <w:numFmt w:val="lowerLetter"/>
      <w:lvlText w:val="%8."/>
      <w:lvlJc w:val="left"/>
      <w:pPr>
        <w:tabs>
          <w:tab w:pos="6247" w:val="num"/>
        </w:tabs>
        <w:ind w:hanging="360" w:left="6247"/>
      </w:pPr>
    </w:lvl>
    <w:lvl w:tentative="true" w:tplc="041A001B" w:ilvl="8">
      <w:start w:val="1"/>
      <w:numFmt w:val="lowerRoman"/>
      <w:lvlText w:val="%9."/>
      <w:lvlJc w:val="right"/>
      <w:pPr>
        <w:tabs>
          <w:tab w:pos="6967" w:val="num"/>
        </w:tabs>
        <w:ind w:hanging="180" w:left="6967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5057E"/>
    <w:rsid w:val="000A5B9B"/>
    <w:rsid w:val="000B7FF0"/>
    <w:rsid w:val="001306BD"/>
    <w:rsid w:val="001B6AAA"/>
    <w:rsid w:val="00203784"/>
    <w:rsid w:val="00221157"/>
    <w:rsid w:val="00280583"/>
    <w:rsid w:val="002D4AB5"/>
    <w:rsid w:val="002E578B"/>
    <w:rsid w:val="003576FA"/>
    <w:rsid w:val="003B60F1"/>
    <w:rsid w:val="00400082"/>
    <w:rsid w:val="004305F8"/>
    <w:rsid w:val="004356AB"/>
    <w:rsid w:val="004546E4"/>
    <w:rsid w:val="00456351"/>
    <w:rsid w:val="004A6464"/>
    <w:rsid w:val="004C37B0"/>
    <w:rsid w:val="00507339"/>
    <w:rsid w:val="00551DFC"/>
    <w:rsid w:val="00576485"/>
    <w:rsid w:val="005C0066"/>
    <w:rsid w:val="005E41A4"/>
    <w:rsid w:val="005E6AF2"/>
    <w:rsid w:val="00600780"/>
    <w:rsid w:val="00602F11"/>
    <w:rsid w:val="00615122"/>
    <w:rsid w:val="00646526"/>
    <w:rsid w:val="0065653B"/>
    <w:rsid w:val="006F0C78"/>
    <w:rsid w:val="006F5A98"/>
    <w:rsid w:val="00740A53"/>
    <w:rsid w:val="007B29E4"/>
    <w:rsid w:val="007B2A51"/>
    <w:rsid w:val="007E3551"/>
    <w:rsid w:val="007E74C4"/>
    <w:rsid w:val="007F52DF"/>
    <w:rsid w:val="007F5BF7"/>
    <w:rsid w:val="00841574"/>
    <w:rsid w:val="0090363D"/>
    <w:rsid w:val="009057D9"/>
    <w:rsid w:val="00920DFE"/>
    <w:rsid w:val="00974C10"/>
    <w:rsid w:val="009A4271"/>
    <w:rsid w:val="00A266AA"/>
    <w:rsid w:val="00A358CF"/>
    <w:rsid w:val="00A47031"/>
    <w:rsid w:val="00B12618"/>
    <w:rsid w:val="00B42271"/>
    <w:rsid w:val="00B819B2"/>
    <w:rsid w:val="00B84563"/>
    <w:rsid w:val="00C422B1"/>
    <w:rsid w:val="00C703BC"/>
    <w:rsid w:val="00CC198C"/>
    <w:rsid w:val="00D8398F"/>
    <w:rsid w:val="00D8751A"/>
    <w:rsid w:val="00D94E40"/>
    <w:rsid w:val="00DA703F"/>
    <w:rsid w:val="00DD4DD4"/>
    <w:rsid w:val="00E244D6"/>
    <w:rsid w:val="00E557F8"/>
    <w:rsid w:val="00F75380"/>
    <w:rsid w:val="00F96F8B"/>
    <w:rsid w:val="00FB2AD7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5B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B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B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B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B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5B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B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B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B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B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St-93/2017</izvorni_sadrzaj>
    <derivirana_varijabla naziv="DomainObject.Predmet.OznakaBroj_1">St-93/2017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METAL-KABEL, društvo s ograničenom odgovornošću za proizvodnju žice, metalnih užadi i kabela, trgovinu </izvorni_sadrzaj>
    <derivirana_varijabla naziv="DomainObject.Predmet.ProtustrankaFormated_1">  Stečajna masa iza METAL-KABEL, društvo s ograničenom odgovornošću za proizvodnju žice, metalnih užadi i kabela, trgovinu </derivirana_varijabla>
  </DomainObject.Predmet.ProtustrankaFormated>
  <DomainObject.Predmet.ProtustrankaFormatedOIB>
    <izvorni_sadrzaj>  Stečajna masa iza METAL-KABEL, društvo s ograničenom odgovornošću za proizvodnju žice, metalnih užadi i kabela, trgovinu , OIB 70540440686</izvorni_sadrzaj>
    <derivirana_varijabla naziv="DomainObject.Predmet.ProtustrankaFormatedOIB_1">  Stečajna masa iza METAL-KABEL, društvo s ograničenom odgovornošću za proizvodnju žice, metalnih užadi i kabela, trgovinu , OIB 70540440686</derivirana_varijabla>
  </DomainObject.Predmet.ProtustrankaFormatedOIB>
  <DomainObject.Predmet.ProtustrankaFormatedWithAdress>
    <izvorni_sadrzaj> Stečajna masa iza METAL-KABEL, društvo s ograničenom odgovornošću za proizvodnju žice, metalnih užadi i kabela, trgovinu , M. Krleže 3/c, 23000 Zadar</izvorni_sadrzaj>
    <derivirana_varijabla naziv="DomainObject.Predmet.ProtustrankaFormatedWithAdress_1"> Stečajna masa iza METAL-KABEL, društvo s ograničenom odgovornošću za proizvodnju žice, metalnih užadi i kabela, trgovinu , M. Krleže 3/c, 23000 Zadar</derivirana_varijabla>
  </DomainObject.Predmet.ProtustrankaFormatedWithAdress>
  <DomainObject.Predmet.ProtustrankaFormatedWithAdressOIB>
    <izvorni_sadrzaj> Stečajna masa iza METAL-KABEL, društvo s ograničenom odgovornošću za proizvodnju žice, metalnih užadi i kabela, trgovinu , OIB 70540440686, M. Krleže 3/c, 23000 Zadar</izvorni_sadrzaj>
    <derivirana_varijabla naziv="DomainObject.Predmet.ProtustrankaFormatedWithAdressOIB_1"> Stečajna masa iza METAL-KABEL, društvo s ograničenom odgovornošću za proizvodnju žice, metalnih užadi i kabela, trgovinu , OIB 70540440686, M. Krleže 3/c, 23000 Zadar</derivirana_varijabla>
  </DomainObject.Predmet.ProtustrankaFormatedWithAdressOIB>
  <DomainObject.Predmet.ProtustrankaWithAdress>
    <izvorni_sadrzaj>Stečajna masa iza METAL-KABEL, društvo s ograničenom odgovornošću za proizvodnju žice, metalnih užadi i kabela, trgovinu  M. Krleže 3/c, 23000 Zadar</izvorni_sadrzaj>
    <derivirana_varijabla naziv="DomainObject.Predmet.ProtustrankaWithAdress_1">Stečajna masa iza METAL-KABEL, društvo s ograničenom odgovornošću za proizvodnju žice, metalnih užadi i kabela, trgovinu  M. Krleže 3/c, 23000 Zadar</derivirana_varijabla>
  </DomainObject.Predmet.ProtustrankaWithAdress>
  <DomainObject.Predmet.ProtustrankaWithAdressOIB>
    <izvorni_sadrzaj>Stečajna masa iza METAL-KABEL, društvo s ograničenom odgovornošću za proizvodnju žice, metalnih užadi i kabela, trgovinu , OIB 70540440686, M. Krleže 3/c, 23000 Zadar</izvorni_sadrzaj>
    <derivirana_varijabla naziv="DomainObject.Predmet.ProtustrankaWithAdressOIB_1">Stečajna masa iza METAL-KABEL, društvo s ograničenom odgovornošću za proizvodnju žice, metalnih užadi i kabela, trgovinu , OIB 70540440686, M. Krleže 3/c, 23000 Zadar</derivirana_varijabla>
  </DomainObject.Predmet.ProtustrankaWithAdressOIB>
  <DomainObject.Predmet.ProtustrankaNazivFormated>
    <izvorni_sadrzaj>Stečajna masa iza METAL-KABEL, društvo s ograničenom odgovornošću za proizvodnju žice, metalnih užadi i kabela, trgovinu </izvorni_sadrzaj>
    <derivirana_varijabla naziv="DomainObject.Predmet.ProtustrankaNazivFormated_1">Stečajna masa iza METAL-KABEL, društvo s ograničenom odgovornošću za proizvodnju žice, metalnih užadi i kabela, trgovinu </derivirana_varijabla>
  </DomainObject.Predmet.ProtustrankaNazivFormated>
  <DomainObject.Predmet.ProtustrankaNazivFormatedOIB>
    <izvorni_sadrzaj>Stečajna masa iza METAL-KABEL, društvo s ograničenom odgovornošću za proizvodnju žice, metalnih užadi i kabela, trgovinu , OIB 70540440686</izvorni_sadrzaj>
    <derivirana_varijabla naziv="DomainObject.Predmet.ProtustrankaNazivFormatedOIB_1">Stečajna masa iza METAL-KABEL, društvo s ograničenom odgovornošću za proizvodnju žice, metalnih užadi i kabela, trgovinu , OIB 70540440686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MINI. FINANCIJA, POREZNA UPRAVA PU ZADAR; SGS ADRIATICA d.o.o. Zagreb</izvorni_sadrzaj>
    <derivirana_varijabla naziv="DomainObject.Predmet.StrankaFormated_1">  REPUBLIKA HRVATSKA, MINI. FINANCIJA, POREZNA UPRAVA PU ZADAR; SGS ADRIATICA d.o.o. Zagreb</derivirana_varijabla>
  </DomainObject.Predmet.StrankaFormated>
  <DomainObject.Predmet.StrankaFormatedOIB>
    <izvorni_sadrzaj>  REPUBLIKA HRVATSKA, MINI. FINANCIJA, POREZNA UPRAVA PU ZADAR, OIB 18683136487; SGS ADRIATICA d.o.o. Zagreb, OIB 69359376226</izvorni_sadrzaj>
    <derivirana_varijabla naziv="DomainObject.Predmet.StrankaFormatedOIB_1">  REPUBLIKA HRVATSKA, MINI. FINANCIJA, POREZNA UPRAVA PU ZADAR, OIB 18683136487; SGS ADRIATICA d.o.o. Zagreb, OIB 69359376226</derivirana_varijabla>
  </DomainObject.Predmet.StrankaFormatedOIB>
  <DomainObject.Predmet.StrankaFormatedWithAdress>
    <izvorni_sadrzaj> REPUBLIKA HRVATSKA, MINI. FINANCIJA, POREZNA UPRAVA PU ZADAR, 23000 Zadar; SGS ADRIATICA d.o.o. Zagreb, Karlovačka cesta 4, 10000 Zagreb</izvorni_sadrzaj>
    <derivirana_varijabla naziv="DomainObject.Predmet.StrankaFormatedWithAdress_1"> REPUBLIKA HRVATSKA, MINI. FINANCIJA, POREZNA UPRAVA PU ZADAR, 23000 Zadar; SGS ADRIATICA d.o.o. Zagreb, Karlovačka cesta 4, 10000 Zagreb</derivirana_varijabla>
  </DomainObject.Predmet.StrankaFormatedWithAdress>
  <DomainObject.Predmet.StrankaFormatedWithAdressOIB>
    <izvorni_sadrzaj> REPUBLIKA HRVATSKA, MINI. FINANCIJA, POREZNA UPRAVA PU ZADAR, OIB 18683136487, 23000 Zadar; SGS ADRIATICA d.o.o. Zagreb, OIB 69359376226, Karlovačka cesta 4, 10000 Zagreb</izvorni_sadrzaj>
    <derivirana_varijabla naziv="DomainObject.Predmet.StrankaFormatedWithAdressOIB_1"> REPUBLIKA HRVATSKA, MINI. FINANCIJA, POREZNA UPRAVA PU ZADAR, OIB 18683136487, 23000 Zadar; SGS ADRIATICA d.o.o. Zagreb, OIB 69359376226, Karlovačka cesta 4, 10000 Zagreb</derivirana_varijabla>
  </DomainObject.Predmet.StrankaFormatedWithAdressOIB>
  <DomainObject.Predmet.StrankaWithAdress>
    <izvorni_sadrzaj>REPUBLIKA HRVATSKA, MINI. FINANCIJA, POREZNA UPRAVA PU ZADAR 23000 Zadar,SGS ADRIATICA d.o.o. Zagreb Karlovačka cesta 4,10000 Zagreb</izvorni_sadrzaj>
    <derivirana_varijabla naziv="DomainObject.Predmet.StrankaWithAdress_1">REPUBLIKA HRVATSKA, MINI. FINANCIJA, POREZNA UPRAVA PU ZADAR 23000 Zadar,SGS ADRIATICA d.o.o. Zagreb Karlovačka cesta 4,10000 Zagreb</derivirana_varijabla>
  </DomainObject.Predmet.StrankaWithAdress>
  <DomainObject.Predmet.StrankaWithAdressOIB>
    <izvorni_sadrzaj>REPUBLIKA HRVATSKA, MINI. FINANCIJA, POREZNA UPRAVA PU ZADAR, OIB 18683136487, 23000 Zadar,SGS ADRIATICA d.o.o. Zagreb, OIB 69359376226, Karlovačka cesta 4,10000 Zagreb</izvorni_sadrzaj>
    <derivirana_varijabla naziv="DomainObject.Predmet.StrankaWithAdressOIB_1">REPUBLIKA HRVATSKA, MINI. FINANCIJA, POREZNA UPRAVA PU ZADAR, OIB 18683136487, 23000 Zadar,SGS ADRIATICA d.o.o. Zagreb, OIB 69359376226, Karlovačka cesta 4,10000 Zagreb</derivirana_varijabla>
  </DomainObject.Predmet.StrankaWithAdressOIB>
  <DomainObject.Predmet.StrankaNazivFormated>
    <izvorni_sadrzaj>REPUBLIKA HRVATSKA, MINI. FINANCIJA, POREZNA UPRAVA PU ZADAR,SGS ADRIATICA d.o.o. Zagreb</izvorni_sadrzaj>
    <derivirana_varijabla naziv="DomainObject.Predmet.StrankaNazivFormated_1">REPUBLIKA HRVATSKA, MINI. FINANCIJA, POREZNA UPRAVA PU ZADAR,SGS ADRIATICA d.o.o. Zagreb</derivirana_varijabla>
  </DomainObject.Predmet.StrankaNazivFormated>
  <DomainObject.Predmet.StrankaNazivFormatedOIB>
    <izvorni_sadrzaj>REPUBLIKA HRVATSKA, MINI. FINANCIJA, POREZNA UPRAVA PU ZADAR, OIB 18683136487,SGS ADRIATICA d.o.o. Zagreb, OIB 69359376226</izvorni_sadrzaj>
    <derivirana_varijabla naziv="DomainObject.Predmet.StrankaNazivFormatedOIB_1">REPUBLIKA HRVATSKA, MINI. FINANCIJA, POREZNA UPRAVA PU ZADAR, OIB 18683136487,SGS ADRIATICA d.o.o. Zagreb, OIB 69359376226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REPUBLIKA HRVATSKA, MINI. FINANCIJA, POREZNA UPRAVA PU ZADAR</item>
      <item>SGS ADRIATICA d.o.o. Zagreb</item>
    </izvorni_sadrzaj>
    <derivirana_varijabla naziv="DomainObject.Predmet.StrankaListFormated_1">
      <item>REPUBLIKA HRVATSKA, MINI. FINANCIJA, POREZNA UPRAVA PU ZADAR</item>
      <item>SGS ADRIATICA d.o.o. Zagreb</item>
    </derivirana_varijabla>
  </DomainObject.Predmet.StrankaListFormated>
  <DomainObject.Predmet.StrankaListFormatedOIB>
    <izvorni_sadrzaj>
      <item>REPUBLIKA HRVATSKA, MINI. FINANCIJA, POREZNA UPRAVA PU ZADAR, OIB 18683136487</item>
      <item>SGS ADRIATICA d.o.o. Zagreb, OIB 69359376226</item>
    </izvorni_sadrzaj>
    <derivirana_varijabla naziv="DomainObject.Predmet.StrankaListFormatedOIB_1">
      <item>REPUBLIKA HRVATSKA, MINI. FINANCIJA, POREZNA UPRAVA PU ZADAR, OIB 18683136487</item>
      <item>SGS ADRIATICA d.o.o. Zagreb, OIB 69359376226</item>
    </derivirana_varijabla>
  </DomainObject.Predmet.StrankaListFormatedOIB>
  <DomainObject.Predmet.StrankaListFormatedWithAdress>
    <izvorni_sadrzaj>
      <item>REPUBLIKA HRVATSKA, MINI. FINANCIJA, POREZNA UPRAVA PU ZADAR, 23000 Zadar</item>
      <item>SGS ADRIATICA d.o.o. Zagreb, Karlovačka cesta 4, 10000 Zagreb</item>
    </izvorni_sadrzaj>
    <derivirana_varijabla naziv="DomainObject.Predmet.StrankaListFormatedWithAdress_1">
      <item>REPUBLIKA HRVATSKA, MINI. FINANCIJA, POREZNA UPRAVA PU ZADAR, 23000 Zadar</item>
      <item>SGS ADRIATICA d.o.o. Zagreb, Karlovačka cesta 4, 10000 Zagreb</item>
    </derivirana_varijabla>
  </DomainObject.Predmet.StrankaListFormatedWithAdress>
  <DomainObject.Predmet.StrankaListFormatedWithAdressOIB>
    <izvorni_sadrzaj>
      <item>REPUBLIKA HRVATSKA, MINI. FINANCIJA, POREZNA UPRAVA PU ZADAR, OIB 18683136487, 23000 Zadar</item>
      <item>SGS ADRIATICA d.o.o. Zagreb, OIB 69359376226, Karlovačka cesta 4, 10000 Zagreb</item>
    </izvorni_sadrzaj>
    <derivirana_varijabla naziv="DomainObject.Predmet.StrankaListFormatedWithAdressOIB_1">
      <item>REPUBLIKA HRVATSKA, MINI. FINANCIJA, POREZNA UPRAVA PU ZADAR, OIB 18683136487, 23000 Zadar</item>
      <item>SGS ADRIATICA d.o.o. Zagreb, OIB 69359376226, Karlovačka cesta 4, 10000 Zagreb</item>
    </derivirana_varijabla>
  </DomainObject.Predmet.StrankaListFormatedWithAdressOIB>
  <DomainObject.Predmet.StrankaListNazivFormated>
    <izvorni_sadrzaj>
      <item>REPUBLIKA HRVATSKA, MINI. FINANCIJA, POREZNA UPRAVA PU ZADAR</item>
      <item>SGS ADRIATICA d.o.o. Zagreb</item>
    </izvorni_sadrzaj>
    <derivirana_varijabla naziv="DomainObject.Predmet.StrankaListNazivFormated_1">
      <item>REPUBLIKA HRVATSKA, MINI. FINANCIJA, POREZNA UPRAVA PU ZADAR</item>
      <item>SGS ADRIATICA d.o.o. Zagreb</item>
    </derivirana_varijabla>
  </DomainObject.Predmet.StrankaListNazivFormated>
  <DomainObject.Predmet.StrankaListNazivFormatedOIB>
    <izvorni_sadrzaj>
      <item>REPUBLIKA HRVATSKA, MINI. FINANCIJA, POREZNA UPRAVA PU ZADAR, OIB 18683136487</item>
      <item>SGS ADRIATICA d.o.o. Zagreb, OIB 69359376226</item>
    </izvorni_sadrzaj>
    <derivirana_varijabla naziv="DomainObject.Predmet.StrankaListNazivFormatedOIB_1">
      <item>REPUBLIKA HRVATSKA, MINI. FINANCIJA, POREZNA UPRAVA PU ZADAR, OIB 18683136487</item>
      <item>SGS ADRIATICA d.o.o. Zagreb, OIB 69359376226</item>
    </derivirana_varijabla>
  </DomainObject.Predmet.StrankaListNazivFormatedOIB>
  <DomainObject.Predmet.ProtuStrankaListFormated>
    <izvorni_sadrzaj>
      <item>Stečajna masa iza METAL-KABEL, društvo s ograničenom odgovornošću za proizvodnju žice, metalnih užadi i kabela, trgovinu </item>
    </izvorni_sadrzaj>
    <derivirana_varijabla naziv="DomainObject.Predmet.ProtuStrankaListFormated_1">
      <item>Stečajna masa iza METAL-KABEL, društvo s ograničenom odgovornošću za proizvodnju žice, metalnih užadi i kabela, trgovinu </item>
    </derivirana_varijabla>
  </DomainObject.Predmet.ProtuStrankaListFormated>
  <DomainObject.Predmet.ProtuStrankaListFormatedOIB>
    <izvorni_sadrzaj>
      <item>Stečajna masa iza METAL-KABEL, društvo s ograničenom odgovornošću za proizvodnju žice, metalnih užadi i kabela, trgovinu , OIB 70540440686</item>
    </izvorni_sadrzaj>
    <derivirana_varijabla naziv="DomainObject.Predmet.ProtuStrankaListFormatedOIB_1">
      <item>Stečajna masa iza METAL-KABEL, društvo s ograničenom odgovornošću za proizvodnju žice, metalnih užadi i kabela, trgovinu , OIB 70540440686</item>
    </derivirana_varijabla>
  </DomainObject.Predmet.ProtuStrankaListFormatedOIB>
  <DomainObject.Predmet.ProtuStrankaListFormatedWithAdress>
    <izvorni_sadrzaj>
      <item>Stečajna masa iza METAL-KABEL, društvo s ograničenom odgovornošću za proizvodnju žice, metalnih užadi i kabela, trgovinu , M. Krleže 3/c, 23000 Zadar</item>
    </izvorni_sadrzaj>
    <derivirana_varijabla naziv="DomainObject.Predmet.ProtuStrankaListFormatedWithAdress_1">
      <item>Stečajna masa iza METAL-KABEL, društvo s ograničenom odgovornošću za proizvodnju žice, metalnih užadi i kabela, trgovinu , M. Krleže 3/c, 23000 Zadar</item>
    </derivirana_varijabla>
  </DomainObject.Predmet.ProtuStrankaListFormatedWithAdress>
  <DomainObject.Predmet.ProtuStrankaListFormatedWithAdressOIB>
    <izvorni_sadrzaj>
      <item>Stečajna masa iza METAL-KABEL, društvo s ograničenom odgovornošću za proizvodnju žice, metalnih užadi i kabela, trgovinu , OIB 70540440686, M. Krleže 3/c, 23000 Zadar</item>
    </izvorni_sadrzaj>
    <derivirana_varijabla naziv="DomainObject.Predmet.ProtuStrankaListFormatedWithAdressOIB_1">
      <item>Stečajna masa iza METAL-KABEL, društvo s ograničenom odgovornošću za proizvodnju žice, metalnih užadi i kabela, trgovinu , OIB 70540440686, M. Krleže 3/c, 23000 Zadar</item>
    </derivirana_varijabla>
  </DomainObject.Predmet.ProtuStrankaListFormatedWithAdressOIB>
  <DomainObject.Predmet.ProtuStrankaListNazivFormated>
    <izvorni_sadrzaj>
      <item>Stečajna masa iza METAL-KABEL, društvo s ograničenom odgovornošću za proizvodnju žice, metalnih užadi i kabela, trgovinu </item>
    </izvorni_sadrzaj>
    <derivirana_varijabla naziv="DomainObject.Predmet.ProtuStrankaListNazivFormated_1">
      <item>Stečajna masa iza METAL-KABEL, društvo s ograničenom odgovornošću za proizvodnju žice, metalnih užadi i kabela, trgovinu </item>
    </derivirana_varijabla>
  </DomainObject.Predmet.ProtuStrankaListNazivFormated>
  <DomainObject.Predmet.ProtuStrankaListNazivFormatedOIB>
    <izvorni_sadrzaj>
      <item>Stečajna masa iza METAL-KABEL, društvo s ograničenom odgovornošću za proizvodnju žice, metalnih užadi i kabela, trgovinu , OIB 70540440686</item>
    </izvorni_sadrzaj>
    <derivirana_varijabla naziv="DomainObject.Predmet.ProtuStrankaListNazivFormatedOIB_1">
      <item>Stečajna masa iza METAL-KABEL, društvo s ograničenom odgovornošću za proizvodnju žice, metalnih užadi i kabela, trgovinu , OIB 70540440686</item>
    </derivirana_varijabla>
  </DomainObject.Predmet.ProtuStrankaListNazivFormatedOIB>
  <DomainObject.Predmet.OstaliListFormated>
    <izvorni_sadrzaj>
      <item>ŽUPANIJSKO DRŽAVNO ODVJETNIŠTVO ZADAR</item>
    </izvorni_sadrzaj>
    <derivirana_varijabla naziv="DomainObject.Predmet.OstaliListFormated_1">
      <item>ŽUPANIJSKO DRŽAVNO ODVJETNIŠTVO ZADAR</item>
    </derivirana_varijabla>
  </DomainObject.Predmet.OstaliListFormated>
  <DomainObject.Predmet.OstaliListFormatedOIB>
    <izvorni_sadrzaj>
      <item>ŽUPANIJSKO DRŽAVNO ODVJETNIŠTVO ZADAR</item>
    </izvorni_sadrzaj>
    <derivirana_varijabla naziv="DomainObject.Predmet.OstaliListFormatedOIB_1">
      <item>ŽUPANIJSKO DRŽAVNO ODVJETNIŠTVO ZADAR</item>
    </derivirana_varijabla>
  </DomainObject.Predmet.OstaliListFormatedOIB>
  <DomainObject.Predmet.OstaliListFormatedWithAdress>
    <izvorni_sadrzaj>
      <item>ŽUPANIJSKO DRŽAVNO ODVJETNIŠTVO ZADAR, Zadar</item>
    </izvorni_sadrzaj>
    <derivirana_varijabla naziv="DomainObject.Predmet.OstaliListFormatedWithAdress_1">
      <item>ŽUPANIJSKO DRŽAVNO ODVJETNIŠTVO ZADAR, Zadar</item>
    </derivirana_varijabla>
  </DomainObject.Predmet.OstaliListFormatedWithAdress>
  <DomainObject.Predmet.OstaliListFormatedWithAdressOIB>
    <izvorni_sadrzaj>
      <item>ŽUPANIJSKO DRŽAVNO ODVJETNIŠTVO ZADAR, Zadar</item>
    </izvorni_sadrzaj>
    <derivirana_varijabla naziv="DomainObject.Predmet.OstaliListFormatedWithAdressOIB_1">
      <item>ŽUPANIJSKO DRŽAVNO ODVJETNIŠTVO ZADAR, Zadar</item>
    </derivirana_varijabla>
  </DomainObject.Predmet.OstaliListFormatedWithAdressOIB>
  <DomainObject.Predmet.OstaliListNazivFormated>
    <izvorni_sadrzaj>
      <item>ŽUPANIJSKO DRŽAVNO ODVJETNIŠTVO ZADAR</item>
    </izvorni_sadrzaj>
    <derivirana_varijabla naziv="DomainObject.Predmet.OstaliListNazivFormated_1">
      <item>ŽUPANIJSKO DRŽAVNO ODVJETNIŠTVO ZADAR</item>
    </derivirana_varijabla>
  </DomainObject.Predmet.OstaliListNazivFormated>
  <DomainObject.Predmet.OstaliListNazivFormatedOIB>
    <izvorni_sadrzaj>
      <item>ŽUPANIJSKO DRŽAVNO ODVJETNIŠTVO ZADAR</item>
    </izvorni_sadrzaj>
    <derivirana_varijabla naziv="DomainObject.Predmet.OstaliListNazivFormatedOIB_1">
      <item>ŽUPANIJSKO DRŽAVNO ODVJETNIŠTVO ZADAR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MINI. FINANCIJA, POREZNA UPRAVA PU ZADAR i dr.</izvorni_sadrzaj>
    <derivirana_varijabla naziv="DomainObject.Predmet.StrankaIDrugi_1">REPUBLIKA HRVATSKA, MINI. FINANCIJA, POREZNA UPRAVA PU ZADAR i dr.</derivirana_varijabla>
  </DomainObject.Predmet.StrankaIDrugi>
  <DomainObject.Predmet.ProtustrankaIDrugi>
    <izvorni_sadrzaj>Stečajna masa iza METAL-KABEL, društvo s ograničenom odgovornošću za proizvodnju žice, metalnih užadi i kabela, trgovinu </izvorni_sadrzaj>
    <derivirana_varijabla naziv="DomainObject.Predmet.ProtustrankaIDrugi_1">Stečajna masa iza METAL-KABEL, društvo s ograničenom odgovornošću za proizvodnju žice, metalnih užadi i kabela, trgovinu </derivirana_varijabla>
  </DomainObject.Predmet.ProtustrankaIDrugi>
  <DomainObject.Predmet.StrankaIDrugiAdressOIB>
    <izvorni_sadrzaj>REPUBLIKA HRVATSKA, MINI. FINANCIJA, POREZNA UPRAVA PU ZADAR, OIB 18683136487, 23000 Zadar i dr.</izvorni_sadrzaj>
    <derivirana_varijabla naziv="DomainObject.Predmet.StrankaIDrugiAdressOIB_1">REPUBLIKA HRVATSKA, MINI. FINANCIJA, POREZNA UPRAVA PU ZADAR, OIB 18683136487, 23000 Zadar i dr.</derivirana_varijabla>
  </DomainObject.Predmet.StrankaIDrugiAdressOIB>
  <DomainObject.Predmet.ProtustrankaIDrugiAdressOIB>
    <izvorni_sadrzaj>Stečajna masa iza METAL-KABEL, društvo s ograničenom odgovornošću za proizvodnju žice, metalnih užadi i kabela, trgovinu , OIB 70540440686, M. Krleže 3/c, 23000 Zadar</izvorni_sadrzaj>
    <derivirana_varijabla naziv="DomainObject.Predmet.ProtustrankaIDrugiAdressOIB_1">Stečajna masa iza METAL-KABEL, društvo s ograničenom odgovornošću za proizvodnju žice, metalnih užadi i kabela, trgovinu , OIB 70540440686, M. Krleže 3/c,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MINI. FINANCIJA, POREZNA UPRAVA PU ZADAR</item>
      <item>Stečajna masa iza METAL-KABEL, društvo s ograničenom odgovornošću za proizvodnju žice, metalnih užadi i kabela, trgovinu </item>
      <item>ŽUPANIJSKO DRŽAVNO ODVJETNIŠTVO ZADAR</item>
      <item>SGS ADRIATICA d.o.o. Zagreb</item>
    </izvorni_sadrzaj>
    <derivirana_varijabla naziv="DomainObject.Predmet.SudioniciListNaziv_1">
      <item>REPUBLIKA HRVATSKA, MINI. FINANCIJA, POREZNA UPRAVA PU ZADAR</item>
      <item>Stečajna masa iza METAL-KABEL, društvo s ograničenom odgovornošću za proizvodnju žice, metalnih užadi i kabela, trgovinu </item>
      <item>ŽUPANIJSKO DRŽAVNO ODVJETNIŠTVO ZADAR</item>
      <item>SGS ADRIATICA d.o.o. Zagreb</item>
    </derivirana_varijabla>
  </DomainObject.Predmet.SudioniciListNaziv>
  <DomainObject.Predmet.SudioniciListAdressOIB>
    <izvorni_sadrzaj>
      <item>REPUBLIKA HRVATSKA, MINI. FINANCIJA, POREZNA UPRAVA PU ZADAR, OIB 18683136487, 23000 Zadar</item>
      <item>Stečajna masa iza METAL-KABEL, društvo s ograničenom odgovornošću za proizvodnju žice, metalnih užadi i kabela, trgovinu , OIB 70540440686, M. Krleže 3/c,23000 Zadar</item>
      <item>ŽUPANIJSKO DRŽAVNO ODVJETNIŠTVO ZADAR, Zadar</item>
      <item>SGS ADRIATICA d.o.o. Zagreb, OIB 69359376226, Karlovačka cesta 4,10000 Zagreb</item>
    </izvorni_sadrzaj>
    <derivirana_varijabla naziv="DomainObject.Predmet.SudioniciListAdressOIB_1">
      <item>REPUBLIKA HRVATSKA, MINI. FINANCIJA, POREZNA UPRAVA PU ZADAR, OIB 18683136487, 23000 Zadar</item>
      <item>Stečajna masa iza METAL-KABEL, društvo s ograničenom odgovornošću za proizvodnju žice, metalnih užadi i kabela, trgovinu , OIB 70540440686, M. Krleže 3/c,23000 Zadar</item>
      <item>ŽUPANIJSKO DRŽAVNO ODVJETNIŠTVO ZADAR, Zadar</item>
      <item>SGS ADRIATICA d.o.o. Zagreb, OIB 69359376226, Karlovačka cesta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70540440686</item>
      <item>, OIB null</item>
      <item>, OIB 69359376226</item>
    </izvorni_sadrzaj>
    <derivirana_varijabla naziv="DomainObject.Predmet.SudioniciListNazivOIB_1">
      <item>, OIB 18683136487</item>
      <item>, OIB 70540440686</item>
      <item>, OIB null</item>
      <item>, OIB 69359376226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394530-97B6-4448-B70B-7EDF5115D4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297</properties:Words>
  <properties:Characters>1531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2017-06-08T06:44:00Z</dcterms:created>
  <dc:creator>Ardena Bajlo</dc:creator>
  <cp:lastModifiedBy>Martina Kalmeta</cp:lastModifiedBy>
  <cp:lastPrinted>2014-11-05T08:55:00Z</cp:lastPrinted>
  <dcterms:modified xmlns:xsi="http://www.w3.org/2001/XMLSchema-instance" xsi:type="dcterms:W3CDTF">2017-06-09T11:04:00Z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