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e490" w14:paraId="2e8e490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2554EA">
        <w:rPr>
          <w:szCs w:val="24"/>
          <w:lang w:val="hr-HR"/>
        </w:rPr>
        <w:t>3</w:t>
      </w:r>
      <w:r w:rsidR="004D5E99">
        <w:rPr>
          <w:szCs w:val="24"/>
          <w:lang w:val="hr-HR"/>
        </w:rPr>
        <w:t>61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4D5E99">
        <w:rPr>
          <w:lang w:val="hr-HR"/>
        </w:rPr>
        <w:t xml:space="preserve">CALCO društvo s ograničenom odgovornošću za proizvodnju, trgovinu i usluge, Slatina, Ante Kovačića 6, </w:t>
      </w:r>
      <w:r w:rsidR="004D5E99" w:rsidRPr="000664E3">
        <w:rPr>
          <w:lang w:val="hr-HR"/>
        </w:rPr>
        <w:t>MB</w:t>
      </w:r>
      <w:r w:rsidR="004D5E99">
        <w:rPr>
          <w:lang w:val="hr-HR"/>
        </w:rPr>
        <w:t>S: 010066806, OIB: 31689630954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B17DDC">
        <w:rPr>
          <w:lang w:val="hr-HR"/>
        </w:rPr>
        <w:t>7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4D5E99">
        <w:rPr>
          <w:lang w:val="hr-HR"/>
        </w:rPr>
        <w:t xml:space="preserve">CALCO društvo s ograničenom odgovornošću za proizvodnju, trgovinu i usluge, Slatina, Ante Kovačića 6, </w:t>
      </w:r>
      <w:r w:rsidR="004D5E99" w:rsidRPr="000664E3">
        <w:rPr>
          <w:lang w:val="hr-HR"/>
        </w:rPr>
        <w:t>MB</w:t>
      </w:r>
      <w:r w:rsidR="004D5E99">
        <w:rPr>
          <w:lang w:val="hr-HR"/>
        </w:rPr>
        <w:t>S: 010066806, OIB: 31689630954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ZDENKO KRSTIĆ, Osijek</w:t>
      </w:r>
      <w:r w:rsidR="002554EA">
        <w:rPr>
          <w:szCs w:val="24"/>
          <w:lang w:val="hr-HR"/>
        </w:rPr>
        <w:t xml:space="preserve">, </w:t>
      </w:r>
      <w:r w:rsidR="00BF207A">
        <w:rPr>
          <w:szCs w:val="24"/>
          <w:lang w:val="hr-HR"/>
        </w:rPr>
        <w:t>Županijska 2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BF207A">
        <w:rPr>
          <w:szCs w:val="24"/>
          <w:lang w:val="hr-HR"/>
        </w:rPr>
        <w:t>13827089798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4D5E99">
        <w:rPr>
          <w:lang w:val="hr-HR"/>
        </w:rPr>
        <w:t xml:space="preserve">CALCO društvo s ograničenom odgovornošću za proizvodnju, trgovinu i usluge, Slatina, Ante Kovačića 6, </w:t>
      </w:r>
      <w:r w:rsidR="004D5E99" w:rsidRPr="000664E3">
        <w:rPr>
          <w:lang w:val="hr-HR"/>
        </w:rPr>
        <w:t>MB</w:t>
      </w:r>
      <w:r w:rsidR="004D5E99">
        <w:rPr>
          <w:lang w:val="hr-HR"/>
        </w:rPr>
        <w:t>S: 010066806, OIB: 31689630954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17DD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2554EA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D5E99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D5E9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B17DDC">
        <w:rPr>
          <w:szCs w:val="24"/>
          <w:lang w:val="hr-HR"/>
        </w:rPr>
        <w:t>3</w:t>
      </w:r>
      <w:r w:rsidR="004D5E99">
        <w:rPr>
          <w:szCs w:val="24"/>
          <w:lang w:val="hr-HR"/>
        </w:rPr>
        <w:t>61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B17DDC">
        <w:rPr>
          <w:szCs w:val="24"/>
          <w:lang w:val="hr-HR"/>
        </w:rPr>
        <w:t>2</w:t>
      </w:r>
      <w:r w:rsidR="004D5E99">
        <w:rPr>
          <w:szCs w:val="24"/>
          <w:lang w:val="hr-HR"/>
        </w:rPr>
        <w:t>4</w:t>
      </w:r>
      <w:r w:rsidR="001C73F1">
        <w:rPr>
          <w:szCs w:val="24"/>
          <w:lang w:val="hr-HR"/>
        </w:rPr>
        <w:t>. studenog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</w:t>
      </w:r>
      <w:r w:rsidR="00B17DDC">
        <w:rPr>
          <w:szCs w:val="24"/>
          <w:lang w:val="hr-HR"/>
        </w:rPr>
        <w:t>7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B17DDC">
        <w:rPr>
          <w:szCs w:val="24"/>
          <w:lang w:val="hr-HR"/>
        </w:rPr>
        <w:t>7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62BA" w:rsidR="009F62BA">
      <w:r>
        <w:separator/>
      </w:r>
    </w:p>
  </w:endnote>
  <w:endnote w:id="0" w:type="continuationSeparator">
    <w:p w:rsidRDefault="009F62BA" w:rsidR="009F6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62BA" w:rsidR="009F62BA">
      <w:r>
        <w:separator/>
      </w:r>
    </w:p>
  </w:footnote>
  <w:footnote w:id="0" w:type="continuationSeparator">
    <w:p w:rsidRDefault="009F62BA" w:rsidR="009F62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2C4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B17DDC">
      <w:t>3</w:t>
    </w:r>
    <w:r w:rsidR="004D5E99">
      <w:t>61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554EA"/>
    <w:rsid w:val="00271286"/>
    <w:rsid w:val="002733CA"/>
    <w:rsid w:val="002C09EB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E4C30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9F62BA"/>
    <w:rsid w:val="00A042BF"/>
    <w:rsid w:val="00A05FA7"/>
    <w:rsid w:val="00A214A4"/>
    <w:rsid w:val="00A36B86"/>
    <w:rsid w:val="00A60269"/>
    <w:rsid w:val="00A71555"/>
    <w:rsid w:val="00AA084F"/>
    <w:rsid w:val="00AA3639"/>
    <w:rsid w:val="00AA3A97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BF207A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6173C"/>
    <w:rsid w:val="00F618BD"/>
    <w:rsid w:val="00F70E61"/>
    <w:rsid w:val="00F76558"/>
    <w:rsid w:val="00F82C4D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2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C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C4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C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C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2C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C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C4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C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C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St-361/2015</izvorni_sadrzaj>
    <derivirana_varijabla naziv="DomainObject.Predmet.OznakaBroj_1">St-361/2015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CALCO društvo s ograničenom odgovornošću za proizvodnju, trgovinu i usluge, Slatina zastupanog po punomoćniku Dragan Jović</izvorni_sadrzaj>
    <derivirana_varijabla naziv="DomainObject.Predmet.ProtustrankaFormated_1">  CALCO društvo s ograničenom odgovornošću za proizvodnju, trgovinu i usluge, Slatina zastupanog po punomoćniku Dragan Jović</derivirana_varijabla>
  </DomainObject.Predmet.ProtustrankaFormated>
  <DomainObject.Predmet.ProtustrankaFormatedOIB>
    <izvorni_sadrzaj>  CALCO društvo s ograničenom odgovornošću za proizvodnju, trgovinu i usluge, Slatina, OIB 31689630954 zastupanog po punomoćniku Dragan Jović</izvorni_sadrzaj>
    <derivirana_varijabla naziv="DomainObject.Predmet.ProtustrankaFormatedOIB_1">  CALCO društvo s ograničenom odgovornošću za proizvodnju, trgovinu i usluge, Slatina, OIB 31689630954 zastupanog po punomoćniku Dragan Jović</derivirana_varijabla>
  </DomainObject.Predmet.ProtustrankaFormatedOIB>
  <DomainObject.Predmet.ProtustrankaFormatedWithAdress>
    <izvorni_sadrzaj> CALCO društvo s ograničenom odgovornošću za proizvodnju, trgovinu i usluge, Slatina, Ante Kovačića 6, 33520 Slatina zastupanog po punomoćniku Dragan Jović</izvorni_sadrzaj>
    <derivirana_varijabla naziv="DomainObject.Predmet.ProtustrankaFormatedWithAdress_1"> CALCO društvo s ograničenom odgovornošću za proizvodnju, trgovinu i usluge, Slatina, Ante Kovačića 6, 33520 Slatina zastupanog po punomoćniku Dragan Jović</derivirana_varijabla>
  </DomainObject.Predmet.ProtustrankaFormatedWithAdress>
  <DomainObject.Predmet.ProtustrankaFormatedWithAdressOIB>
    <izvorni_sadrzaj> CALCO društvo s ograničenom odgovornošću za proizvodnju, trgovinu i usluge, Slatina, OIB 31689630954, Ante Kovačića 6, 33520 Slatina zastupanog po punomoćniku Dragan Jović</izvorni_sadrzaj>
    <derivirana_varijabla naziv="DomainObject.Predmet.ProtustrankaFormatedWithAdressOIB_1"> CALCO društvo s ograničenom odgovornošću za proizvodnju, trgovinu i usluge, Slatina, OIB 31689630954, Ante Kovačića 6, 33520 Slatina zastupanog po punomoćniku Dragan Jović</derivirana_varijabla>
  </DomainObject.Predmet.ProtustrankaFormatedWithAdressOIB>
  <DomainObject.Predmet.ProtustrankaWithAdress>
    <izvorni_sadrzaj>CALCO društvo s ograničenom odgovornošću za proizvodnju, trgovinu i usluge, Slatina Ante Kovačića 6, 33520 Slatina</izvorni_sadrzaj>
    <derivirana_varijabla naziv="DomainObject.Predmet.ProtustrankaWithAdress_1">CALCO društvo s ograničenom odgovornošću za proizvodnju, trgovinu i usluge, Slatina Ante Kovačića 6, 33520 Slatina</derivirana_varijabla>
  </DomainObject.Predmet.ProtustrankaWithAdress>
  <DomainObject.Predmet.ProtustrankaWithAdressOIB>
    <izvorni_sadrzaj>CALCO društvo s ograničenom odgovornošću za proizvodnju, trgovinu i usluge, Slatina, OIB 31689630954, Ante Kovačića 6, 33520 Slatina</izvorni_sadrzaj>
    <derivirana_varijabla naziv="DomainObject.Predmet.ProtustrankaWithAdressOIB_1">CALCO društvo s ograničenom odgovornošću za proizvodnju, trgovinu i usluge, Slatina, OIB 31689630954, Ante Kovačića 6, 33520 Slatina</derivirana_varijabla>
  </DomainObject.Predmet.ProtustrankaWithAdressOIB>
  <DomainObject.Predmet.ProtustrankaNazivFormated>
    <izvorni_sadrzaj>CALCO društvo s ograničenom odgovornošću za proizvodnju, trgovinu i usluge, Slatina</izvorni_sadrzaj>
    <derivirana_varijabla naziv="DomainObject.Predmet.ProtustrankaNazivFormated_1">CALCO društvo s ograničenom odgovornošću za proizvodnju, trgovinu i usluge, Slatina</derivirana_varijabla>
  </DomainObject.Predmet.ProtustrankaNazivFormated>
  <DomainObject.Predmet.ProtustrankaNazivFormatedOIB>
    <izvorni_sadrzaj>CALCO društvo s ograničenom odgovornošću za proizvodnju, trgovinu i usluge, Slatina, OIB 31689630954</izvorni_sadrzaj>
    <derivirana_varijabla naziv="DomainObject.Predmet.ProtustrankaNazivFormatedOIB_1">CALCO društvo s ograničenom odgovornošću za proizvodnju, trgovinu i usluge, Slatina, OIB 31689630954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CALCO društvo s ograničenom odgovornošću za proizvodnju, trgovinu i usluge, Slatina zastupanog po punomoćniku Dragan Jović</item>
    </izvorni_sadrzaj>
    <derivirana_varijabla naziv="DomainObject.Predmet.ProtuStrankaListFormated_1">
      <item>CALCO društvo s ograničenom odgovornošću za proizvodnju, trgovinu i usluge, Slatina zastupanog po punomoćniku Dragan Jović</item>
    </derivirana_varijabla>
  </DomainObject.Predmet.ProtuStrankaListFormated>
  <DomainObject.Predmet.ProtuStrankaListFormatedOIB>
    <izvorni_sadrzaj>
      <item>CALCO društvo s ograničenom odgovornošću za proizvodnju, trgovinu i usluge, Slatina, OIB 31689630954 zastupanog po punomoćniku Dragan Jović</item>
    </izvorni_sadrzaj>
    <derivirana_varijabla naziv="DomainObject.Predmet.ProtuStrankaListFormatedOIB_1">
      <item>CALCO društvo s ograničenom odgovornošću za proizvodnju, trgovinu i usluge, Slatina, OIB 31689630954 zastupanog po punomoćniku Dragan Jović</item>
    </derivirana_varijabla>
  </DomainObject.Predmet.ProtuStrankaListFormatedOIB>
  <DomainObject.Predmet.ProtuStrankaListFormatedWithAdress>
    <izvorni_sadrzaj>
      <item>CALCO društvo s ograničenom odgovornošću za proizvodnju, trgovinu i usluge, Slatina, Ante Kovačića 6, 33520 Slatina zastupanog po punomoćniku Dragan Jović</item>
    </izvorni_sadrzaj>
    <derivirana_varijabla naziv="DomainObject.Predmet.ProtuStrankaListFormatedWithAdress_1">
      <item>CALCO društvo s ograničenom odgovornošću za proizvodnju, trgovinu i usluge, Slatina, Ante Kovačića 6, 33520 Slatina zastupanog po punomoćniku Dragan Jović</item>
    </derivirana_varijabla>
  </DomainObject.Predmet.ProtuStrankaListFormatedWithAdress>
  <DomainObject.Predmet.ProtuStrankaListFormatedWithAdressOIB>
    <izvorni_sadrzaj>
      <item>CALCO društvo s ograničenom odgovornošću za proizvodnju, trgovinu i usluge, Slatina, OIB 31689630954, Ante Kovačića 6, 33520 Slatina zastupanog po punomoćniku Dragan Jović</item>
    </izvorni_sadrzaj>
    <derivirana_varijabla naziv="DomainObject.Predmet.ProtuStrankaListFormatedWithAdressOIB_1">
      <item>CALCO društvo s ograničenom odgovornošću za proizvodnju, trgovinu i usluge, Slatina, OIB 31689630954, Ante Kovačića 6, 33520 Slatina zastupanog po punomoćniku Dragan Jović</item>
    </derivirana_varijabla>
  </DomainObject.Predmet.ProtuStrankaListFormatedWithAdressOIB>
  <DomainObject.Predmet.ProtuStrankaListNazivFormated>
    <izvorni_sadrzaj>
      <item>CALCO društvo s ograničenom odgovornošću za proizvodnju, trgovinu i usluge, Slatina</item>
    </izvorni_sadrzaj>
    <derivirana_varijabla naziv="DomainObject.Predmet.ProtuStrankaListNazivFormated_1">
      <item>CALCO društvo s ograničenom odgovornošću za proizvodnju, trgovinu i usluge, Slatina</item>
    </derivirana_varijabla>
  </DomainObject.Predmet.ProtuStrankaListNazivFormated>
  <DomainObject.Predmet.ProtuStrankaListNazivFormatedOIB>
    <izvorni_sadrzaj>
      <item>CALCO društvo s ograničenom odgovornošću za proizvodnju, trgovinu i usluge, Slatina, OIB 31689630954</item>
    </izvorni_sadrzaj>
    <derivirana_varijabla naziv="DomainObject.Predmet.ProtuStrankaListNazivFormatedOIB_1">
      <item>CALCO društvo s ograničenom odgovornošću za proizvodnju, trgovinu i usluge, Slatina, OIB 31689630954</item>
    </derivirana_varijabla>
  </DomainObject.Predmet.ProtuStrankaListNazivFormatedOIB>
  <DomainObject.Predmet.OstaliListFormated>
    <izvorni_sadrzaj>
      <item>Dragan Jović punomoćnik sudionika u postupku CALCO društvo s ograničenom odgovornošću za proizvodnju, trgovinu i usluge, Slatina</item>
    </izvorni_sadrzaj>
    <derivirana_varijabla naziv="DomainObject.Predmet.OstaliListFormated_1">
      <item>Dragan Jović punomoćnik sudionika u postupku CALCO društvo s ograničenom odgovornošću za proizvodnju, trgovinu i usluge, Slatina</item>
    </derivirana_varijabla>
  </DomainObject.Predmet.OstaliListFormated>
  <DomainObject.Predmet.OstaliListFormatedOIB>
    <izvorni_sadrzaj>
      <item>Dragan Jović, OIB 06937238061 punomoćnik sudionika u postupku CALCO društvo s ograničenom odgovornošću za proizvodnju, trgovinu i usluge, Slatina</item>
    </izvorni_sadrzaj>
    <derivirana_varijabla naziv="DomainObject.Predmet.OstaliListFormatedOIB_1">
      <item>Dragan Jović, OIB 06937238061 punomoćnik sudionika u postupku CALCO društvo s ograničenom odgovornošću za proizvodnju, trgovinu i usluge, Slatina</item>
    </derivirana_varijabla>
  </DomainObject.Predmet.OstaliListFormatedOIB>
  <DomainObject.Predmet.OstaliListFormatedWithAdress>
    <izvorni_sadrzaj>
      <item>Dragan Jović, A. Kovačića 20, 33520 Slatina punomoćnik sudionika u postupku CALCO društvo s ograničenom odgovornošću za proizvodnju, trgovinu i usluge, Slatina</item>
    </izvorni_sadrzaj>
    <derivirana_varijabla naziv="DomainObject.Predmet.OstaliListFormatedWithAdress_1">
      <item>Dragan Jović, A. Kovačića 20, 33520 Slatina punomoćnik sudionika u postupku CALCO društvo s ograničenom odgovornošću za proizvodnju, trgovinu i usluge, Slatina</item>
    </derivirana_varijabla>
  </DomainObject.Predmet.OstaliListFormatedWithAdress>
  <DomainObject.Predmet.OstaliListFormatedWithAdressOIB>
    <izvorni_sadrzaj>
      <item>Dragan Jović, OIB 06937238061, A. Kovačića 20, 33520 Slatina punomoćnik sudionika u postupku CALCO društvo s ograničenom odgovornošću za proizvodnju, trgovinu i usluge, Slatina</item>
    </izvorni_sadrzaj>
    <derivirana_varijabla naziv="DomainObject.Predmet.OstaliListFormatedWithAdressOIB_1">
      <item>Dragan Jović, OIB 06937238061, A. Kovačića 20, 33520 Slatina punomoćnik sudionika u postupku CALCO društvo s ograničenom odgovornošću za proizvodnju, trgovinu i usluge, Slatina</item>
    </derivirana_varijabla>
  </DomainObject.Predmet.OstaliListFormatedWithAdressOIB>
  <DomainObject.Predmet.OstaliListNazivFormated>
    <izvorni_sadrzaj>
      <item>Dragan Jović</item>
    </izvorni_sadrzaj>
    <derivirana_varijabla naziv="DomainObject.Predmet.OstaliListNazivFormated_1">
      <item>Dragan Jović</item>
    </derivirana_varijabla>
  </DomainObject.Predmet.OstaliListNazivFormated>
  <DomainObject.Predmet.OstaliListNazivFormatedOIB>
    <izvorni_sadrzaj>
      <item>Dragan Jović, OIB 06937238061</item>
    </izvorni_sadrzaj>
    <derivirana_varijabla naziv="DomainObject.Predmet.OstaliListNazivFormatedOIB_1">
      <item>Dragan Jović, OIB 06937238061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CALCO društvo s ograničenom odgovornošću za proizvodnju, trgovinu i usluge, Slatina</izvorni_sadrzaj>
    <derivirana_varijabla naziv="DomainObject.Predmet.ProtustrankaIDrugi_1">CALCO društvo s ograničenom odgovornošću za proizvodnju,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CALCO društvo s ograničenom odgovornošću za proizvodnju, trgovinu i usluge, Slatina, OIB 31689630954, Ante Kovačića 6, 33520 Slatina</izvorni_sadrzaj>
    <derivirana_varijabla naziv="DomainObject.Predmet.ProtustrankaIDrugiAdressOIB_1">CALCO društvo s ograničenom odgovornošću za proizvodnju, trgovinu i usluge, Slatina, OIB 31689630954, Ante Kovačića 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CALCO društvo s ograničenom odgovornošću za proizvodnju, trgovinu i usluge, Slatina</item>
      <item>Dragan Jović</item>
    </izvorni_sadrzaj>
    <derivirana_varijabla naziv="DomainObject.Predmet.SudioniciListNaziv_1">
      <item>FINA, RC ZAGREB, Podružnica Bjelovar</item>
      <item>CALCO društvo s ograničenom odgovornošću za proizvodnju, trgovinu i usluge, Slatina</item>
      <item>Dragan Jović</item>
    </derivirana_varijabla>
  </DomainObject.Predmet.SudioniciListNaziv>
  <DomainObject.Predmet.SudioniciListAdressOIB>
    <izvorni_sadrzaj>
      <item>FINA, RC ZAGREB, Podružnica Bjelovar, OIB 85821130368, F. Supila 4,43000 Bjelovar</item>
      <item>CALCO društvo s ograničenom odgovornošću za proizvodnju, trgovinu i usluge, Slatina, OIB 31689630954, Ante Kovačića 6,33520 Slatina</item>
      <item>Dragan Jović, OIB 06937238061, A. Kovačića 20,33520 Slatina</item>
    </izvorni_sadrzaj>
    <derivirana_varijabla naziv="DomainObject.Predmet.SudioniciListAdressOIB_1">
      <item>FINA, RC ZAGREB, Podružnica Bjelovar, OIB 85821130368, F. Supila 4,43000 Bjelovar</item>
      <item>CALCO društvo s ograničenom odgovornošću za proizvodnju, trgovinu i usluge, Slatina, OIB 31689630954, Ante Kovačića 6,33520 Slatina</item>
      <item>Dragan Jović, OIB 06937238061, A. Kovačića 20,33520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31689630954</item>
      <item>, OIB 06937238061</item>
    </izvorni_sadrzaj>
    <derivirana_varijabla naziv="DomainObject.Predmet.SudioniciListNazivOIB_1">
      <item>, OIB 85821130368</item>
      <item>, OIB 31689630954</item>
      <item>, OIB 06937238061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24AB7-B141-4962-9E4D-577AF2562C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722</properties:Words>
  <properties:Characters>3894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2016-02-17T13:35:00Z</dcterms:created>
  <dc:creator>553y7k3</dc:creator>
  <cp:lastModifiedBy>Miroslav Lovreković</cp:lastModifiedBy>
  <cp:lastPrinted>2016-02-17T06:57:00Z</cp:lastPrinted>
  <dcterms:modified xmlns:xsi="http://www.w3.org/2001/XMLSchema-instance" xsi:type="dcterms:W3CDTF">2016-02-17T13:38:00Z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