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22f7" w14:paraId="d4c22f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23C1B">
        <w:t>4229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A23C1B">
        <w:t>EUROKLIMA d.o.o. Zagreb, Učkina 30, MBS: 080490676, OIB: 75155253123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0A008C">
        <w:t xml:space="preserve">e </w:t>
      </w:r>
      <w:r w:rsidR="00A23C1B">
        <w:t>2.997.733,93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568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F518B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6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6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6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6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6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6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6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6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4229</izvorni_sadrzaj>
    <derivirana_varijabla naziv="DomainObject.Predmet.Broj_1">4229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St-4229/2015</izvorni_sadrzaj>
    <derivirana_varijabla naziv="DomainObject.Predmet.OznakaBroj_1">St-4229/2015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EUROKLIMA d.o.o. zastupanog po punomoćniku Radovan Fištrović; Davor Jović</izvorni_sadrzaj>
    <derivirana_varijabla naziv="DomainObject.Predmet.ProtustrankaFormated_1">  EUROKLIMA d.o.o. zastupanog po punomoćniku Radovan Fištrović; Davor Jović</derivirana_varijabla>
  </DomainObject.Predmet.ProtustrankaFormated>
  <DomainObject.Predmet.ProtustrankaFormatedOIB>
    <izvorni_sadrzaj>  EUROKLIMA d.o.o., OIB 75155253123 zastupanog po punomoćniku Radovan Fištrović; Davor Jović</izvorni_sadrzaj>
    <derivirana_varijabla naziv="DomainObject.Predmet.ProtustrankaFormatedOIB_1">  EUROKLIMA d.o.o., OIB 75155253123 zastupanog po punomoćniku Radovan Fištrović; Davor Jović</derivirana_varijabla>
  </DomainObject.Predmet.ProtustrankaFormatedOIB>
  <DomainObject.Predmet.ProtustrankaFormatedWithAdress>
    <izvorni_sadrzaj> EUROKLIMA d.o.o., Učkina 30, 10000 Zagreb zastupanog po punomoćniku Radovan Fištrović; Davor Jović</izvorni_sadrzaj>
    <derivirana_varijabla naziv="DomainObject.Predmet.ProtustrankaFormatedWithAdress_1"> EUROKLIMA d.o.o., Učkina 30, 10000 Zagreb zastupanog po punomoćniku Radovan Fištrović; Davor Jović</derivirana_varijabla>
  </DomainObject.Predmet.ProtustrankaFormatedWithAdress>
  <DomainObject.Predmet.ProtustrankaFormatedWithAdressOIB>
    <izvorni_sadrzaj> EUROKLIMA d.o.o., OIB 75155253123, Učkina 30, 10000 Zagreb zastupanog po punomoćniku Radovan Fištrović; Davor Jović</izvorni_sadrzaj>
    <derivirana_varijabla naziv="DomainObject.Predmet.ProtustrankaFormatedWithAdressOIB_1"> EUROKLIMA d.o.o., OIB 75155253123, Učkina 30, 10000 Zagreb zastupanog po punomoćniku Radovan Fištrović; Davor Jović</derivirana_varijabla>
  </DomainObject.Predmet.ProtustrankaFormatedWithAdressOIB>
  <DomainObject.Predmet.ProtustrankaWithAdress>
    <izvorni_sadrzaj>EUROKLIMA d.o.o. Učkina 30, 10000 Zagreb</izvorni_sadrzaj>
    <derivirana_varijabla naziv="DomainObject.Predmet.ProtustrankaWithAdress_1">EUROKLIMA d.o.o. Učkina 30, 10000 Zagreb</derivirana_varijabla>
  </DomainObject.Predmet.ProtustrankaWithAdress>
  <DomainObject.Predmet.ProtustrankaWithAdressOIB>
    <izvorni_sadrzaj>EUROKLIMA d.o.o., OIB 75155253123, Učkina 30, 10000 Zagreb</izvorni_sadrzaj>
    <derivirana_varijabla naziv="DomainObject.Predmet.ProtustrankaWithAdressOIB_1">EUROKLIMA d.o.o., OIB 75155253123, Učkina 30, 10000 Zagreb</derivirana_varijabla>
  </DomainObject.Predmet.ProtustrankaWithAdressOIB>
  <DomainObject.Predmet.ProtustrankaNazivFormated>
    <izvorni_sadrzaj>EUROKLIMA d.o.o.</izvorni_sadrzaj>
    <derivirana_varijabla naziv="DomainObject.Predmet.ProtustrankaNazivFormated_1">EUROKLIMA d.o.o.</derivirana_varijabla>
  </DomainObject.Predmet.ProtustrankaNazivFormated>
  <DomainObject.Predmet.ProtustrankaNazivFormatedOIB>
    <izvorni_sadrzaj>EUROKLIMA d.o.o., OIB 75155253123</izvorni_sadrzaj>
    <derivirana_varijabla naziv="DomainObject.Predmet.ProtustrankaNazivFormatedOIB_1">EUROKLIMA d.o.o., OIB 75155253123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EUROKLIMA d.o.o. zastupanog po punomoćniku Radovan Fištrović; Davor Jović</item>
    </izvorni_sadrzaj>
    <derivirana_varijabla naziv="DomainObject.Predmet.ProtuStrankaListFormated_1">
      <item>EUROKLIMA d.o.o. zastupanog po punomoćniku Radovan Fištrović; Davor Jović</item>
    </derivirana_varijabla>
  </DomainObject.Predmet.ProtuStrankaListFormated>
  <DomainObject.Predmet.ProtuStrankaListFormatedOIB>
    <izvorni_sadrzaj>
      <item>EUROKLIMA d.o.o., OIB 75155253123 zastupanog po punomoćniku Radovan Fištrović; Davor Jović</item>
    </izvorni_sadrzaj>
    <derivirana_varijabla naziv="DomainObject.Predmet.ProtuStrankaListFormatedOIB_1">
      <item>EUROKLIMA d.o.o., OIB 75155253123 zastupanog po punomoćniku Radovan Fištrović; Davor Jović</item>
    </derivirana_varijabla>
  </DomainObject.Predmet.ProtuStrankaListFormatedOIB>
  <DomainObject.Predmet.ProtuStrankaListFormatedWithAdress>
    <izvorni_sadrzaj>
      <item>EUROKLIMA d.o.o., Učkina 30, 10000 Zagreb zastupanog po punomoćniku Radovan Fištrović; Davor Jović</item>
    </izvorni_sadrzaj>
    <derivirana_varijabla naziv="DomainObject.Predmet.ProtuStrankaListFormatedWithAdress_1">
      <item>EUROKLIMA d.o.o., Učkina 30, 10000 Zagreb zastupanog po punomoćniku Radovan Fištrović; Davor Jović</item>
    </derivirana_varijabla>
  </DomainObject.Predmet.ProtuStrankaListFormatedWithAdress>
  <DomainObject.Predmet.ProtuStrankaListFormatedWithAdressOIB>
    <izvorni_sadrzaj>
      <item>EUROKLIMA d.o.o., OIB 75155253123, Učkina 30, 10000 Zagreb zastupanog po punomoćniku Radovan Fištrović; Davor Jović</item>
    </izvorni_sadrzaj>
    <derivirana_varijabla naziv="DomainObject.Predmet.ProtuStrankaListFormatedWithAdressOIB_1">
      <item>EUROKLIMA d.o.o., OIB 75155253123, Učkina 30, 10000 Zagreb zastupanog po punomoćniku Radovan Fištrović; Davor Jović</item>
    </derivirana_varijabla>
  </DomainObject.Predmet.ProtuStrankaListFormatedWithAdressOIB>
  <DomainObject.Predmet.ProtuStrankaListNazivFormated>
    <izvorni_sadrzaj>
      <item>EUROKLIMA d.o.o.</item>
    </izvorni_sadrzaj>
    <derivirana_varijabla naziv="DomainObject.Predmet.ProtuStrankaListNazivFormated_1">
      <item>EUROKLIMA d.o.o.</item>
    </derivirana_varijabla>
  </DomainObject.Predmet.ProtuStrankaListNazivFormated>
  <DomainObject.Predmet.ProtuStrankaListNazivFormatedOIB>
    <izvorni_sadrzaj>
      <item>EUROKLIMA d.o.o., OIB 75155253123</item>
    </izvorni_sadrzaj>
    <derivirana_varijabla naziv="DomainObject.Predmet.ProtuStrankaListNazivFormatedOIB_1">
      <item>EUROKLIMA d.o.o., OIB 75155253123</item>
    </derivirana_varijabla>
  </DomainObject.Predmet.ProtuStrankaListNazivFormatedOIB>
  <DomainObject.Predmet.OstaliListFormated>
    <izvorni_sadrzaj>
      <item>Radovan Fištrović punomoćnik sudionika u postupku EUROKLIMA d.o.o.</item>
      <item>Davor Jović punomoćnik sudionika u postupku EUROKLIMA d.o.o.</item>
    </izvorni_sadrzaj>
    <derivirana_varijabla naziv="DomainObject.Predmet.OstaliListFormated_1">
      <item>Radovan Fištrović punomoćnik sudionika u postupku EUROKLIMA d.o.o.</item>
      <item>Davor Jović punomoćnik sudionika u postupku EUROKLIMA d.o.o.</item>
    </derivirana_varijabla>
  </DomainObject.Predmet.OstaliListFormated>
  <DomainObject.Predmet.OstaliListFormatedOIB>
    <izvorni_sadrzaj>
      <item>Radovan Fištrović, OIB 15649702668 punomoćnik sudionika u postupku EUROKLIMA d.o.o.</item>
      <item>Davor Jović, OIB 51017565577 punomoćnik sudionika u postupku EUROKLIMA d.o.o.</item>
    </izvorni_sadrzaj>
    <derivirana_varijabla naziv="DomainObject.Predmet.OstaliListFormatedOIB_1">
      <item>Radovan Fištrović, OIB 15649702668 punomoćnik sudionika u postupku EUROKLIMA d.o.o.</item>
      <item>Davor Jović, OIB 51017565577 punomoćnik sudionika u postupku EUROKLIMA d.o.o.</item>
    </derivirana_varijabla>
  </DomainObject.Predmet.OstaliListFormatedOIB>
  <DomainObject.Predmet.OstaliListFormatedWithAdress>
    <izvorni_sadrzaj>
      <item>Radovan Fištrović, Okruški Put 3, 21220 Okrug Gornji punomoćnik sudionika u postupku EUROKLIMA d.o.o.</item>
      <item>Davor Jović, Peričićeva 20, 21000 Split punomoćnik sudionika u postupku EUROKLIMA d.o.o.</item>
    </izvorni_sadrzaj>
    <derivirana_varijabla naziv="DomainObject.Predmet.OstaliListFormatedWithAdress_1">
      <item>Radovan Fištrović, Okruški Put 3, 21220 Okrug Gornji punomoćnik sudionika u postupku EUROKLIMA d.o.o.</item>
      <item>Davor Jović, Peričićeva 20, 21000 Split punomoćnik sudionika u postupku EUROKLIMA d.o.o.</item>
    </derivirana_varijabla>
  </DomainObject.Predmet.OstaliListFormatedWithAdress>
  <DomainObject.Predmet.OstaliListFormatedWithAdressOIB>
    <izvorni_sadrzaj>
      <item>Radovan Fištrović, OIB 15649702668, Okruški Put 3, 21220 Okrug Gornji punomoćnik sudionika u postupku EUROKLIMA d.o.o.</item>
      <item>Davor Jović, OIB 51017565577, Peričićeva 20, 21000 Split punomoćnik sudionika u postupku EUROKLIMA d.o.o.</item>
    </izvorni_sadrzaj>
    <derivirana_varijabla naziv="DomainObject.Predmet.OstaliListFormatedWithAdressOIB_1">
      <item>Radovan Fištrović, OIB 15649702668, Okruški Put 3, 21220 Okrug Gornji punomoćnik sudionika u postupku EUROKLIMA d.o.o.</item>
      <item>Davor Jović, OIB 51017565577, Peričićeva 20, 21000 Split punomoćnik sudionika u postupku EUROKLIMA d.o.o.</item>
    </derivirana_varijabla>
  </DomainObject.Predmet.OstaliListFormatedWithAdressOIB>
  <DomainObject.Predmet.OstaliListNazivFormated>
    <izvorni_sadrzaj>
      <item>Radovan Fištrović</item>
      <item>Davor Jović</item>
    </izvorni_sadrzaj>
    <derivirana_varijabla naziv="DomainObject.Predmet.OstaliListNazivFormated_1">
      <item>Radovan Fištrović</item>
      <item>Davor Jović</item>
    </derivirana_varijabla>
  </DomainObject.Predmet.OstaliListNazivFormated>
  <DomainObject.Predmet.OstaliListNazivFormatedOIB>
    <izvorni_sadrzaj>
      <item>Radovan Fištrović, OIB 15649702668</item>
      <item>Davor Jović, OIB 51017565577</item>
    </izvorni_sadrzaj>
    <derivirana_varijabla naziv="DomainObject.Predmet.OstaliListNazivFormatedOIB_1">
      <item>Radovan Fištrović, OIB 15649702668</item>
      <item>Davor Jović, OIB 51017565577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EUROKLIMA d.o.o.</izvorni_sadrzaj>
    <derivirana_varijabla naziv="DomainObject.Predmet.ProtustrankaIDrugi_1">EUROKLIMA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EUROKLIMA d.o.o., OIB 75155253123, Učkina 30, 10000 Zagreb</izvorni_sadrzaj>
    <derivirana_varijabla naziv="DomainObject.Predmet.ProtustrankaIDrugiAdressOIB_1">EUROKLIMA d.o.o., OIB 75155253123, Učkina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EUROKLIMA d.o.o.</item>
      <item>Radovan Fištrović</item>
      <item>Davor Jović</item>
    </izvorni_sadrzaj>
    <derivirana_varijabla naziv="DomainObject.Predmet.SudioniciListNaziv_1">
      <item>FINA Regionalni centar Zagreb</item>
      <item>EUROKLIMA d.o.o.</item>
      <item>Radovan Fištrović</item>
      <item>Davor Jović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EUROKLIMA d.o.o., OIB 75155253123, Učkina 30,10000 Zagreb</item>
      <item>Radovan Fištrović, OIB 15649702668, Okruški Put 3,21220 Okrug Gornji</item>
      <item>Davor Jović, OIB 51017565577, Peričićeva 20,21000 Split</item>
    </izvorni_sadrzaj>
    <derivirana_varijabla naziv="DomainObject.Predmet.SudioniciListAdressOIB_1">
      <item>FINA Regionalni centar Zagreb, OIB 85821130368, Trg svibanjskih žrtava 1995. br 1,10000 Zagreb</item>
      <item>EUROKLIMA d.o.o., OIB 75155253123, Učkina 30,10000 Zagreb</item>
      <item>Radovan Fištrović, OIB 15649702668, Okruški Put 3,21220 Okrug Gornji</item>
      <item>Davor Jović, OIB 51017565577, Peričićeva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75155253123</item>
      <item>, OIB 15649702668</item>
      <item>, OIB 51017565577</item>
    </izvorni_sadrzaj>
    <derivirana_varijabla naziv="DomainObject.Predmet.SudioniciListNazivOIB_1">
      <item>, OIB 85821130368</item>
      <item>, OIB 75155253123</item>
      <item>, OIB 15649702668</item>
      <item>, OIB 51017565577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1331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2016-01-13T09:02:00Z</dcterms:created>
  <dc:creator>ilukac</dc:creator>
  <cp:lastModifiedBy>Višnja Svečak</cp:lastModifiedBy>
  <cp:lastPrinted>2016-01-13T09:02:00Z</cp:lastPrinted>
  <dcterms:modified xmlns:xsi="http://www.w3.org/2001/XMLSchema-instance" xsi:type="dcterms:W3CDTF">2016-01-13T09:20:00Z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