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2c32" w14:paraId="3322c32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957AC6">
        <w:rPr>
          <w:rFonts w:cs="Times New Roman" w:eastAsia="MS Mincho" w:hAnsi="Times New Roman" w:ascii="Times New Roman"/>
          <w:sz w:val="24"/>
        </w:rPr>
        <w:t>25</w:t>
      </w:r>
      <w:r w:rsidR="00C37314">
        <w:rPr>
          <w:rFonts w:cs="Times New Roman" w:eastAsia="MS Mincho" w:hAnsi="Times New Roman" w:ascii="Times New Roman"/>
          <w:sz w:val="24"/>
        </w:rPr>
        <w:t>. travnja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957AC6">
        <w:rPr>
          <w:bCs/>
          <w:lang w:eastAsia="en-US"/>
        </w:rPr>
        <w:t>DOMA GRAD jednostavno društvo s ograničenom odgovornošću za graditeljstvo i usluge Rijeka, Osječka 39 ( MBS 040341668 – OIB 3630094812 )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57AC6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957AC6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705AD7">
        <w:rPr>
          <w:rFonts w:cs="Times New Roman" w:eastAsia="MS Mincho" w:hAnsi="Times New Roman" w:ascii="Times New Roman"/>
          <w:sz w:val="24"/>
        </w:rPr>
        <w:t xml:space="preserve">za dužnika: </w:t>
      </w:r>
      <w:r w:rsidR="00705AD7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705AD7" w:rsidP="00705AD7" w:rsidR="00705AD7" w:rsidRPr="00705AD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3915B1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3915B1" w:rsidR="006C3A87" w:rsidRPr="003915B1">
      <w:pPr>
        <w:ind w:firstLine="360"/>
        <w:jc w:val="both"/>
      </w:pPr>
      <w:r>
        <w:t>Čita se prijedlog za otvaranje stečajnog postupka.</w:t>
      </w:r>
    </w:p>
    <w:p w:rsidRDefault="00957AC6" w:rsidP="00957AC6" w:rsidR="00957AC6" w:rsidRPr="00957AC6">
      <w:pPr>
        <w:ind w:firstLine="360"/>
        <w:jc w:val="both"/>
      </w:pPr>
      <w:r w:rsidRPr="00957AC6"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D80827">
        <w:t>9. ožujka 2017</w:t>
      </w:r>
      <w:r>
        <w:t xml:space="preserve">. godine dostavio podnesak u kojem je naveo da </w:t>
      </w:r>
      <w:r w:rsidR="00957AC6">
        <w:t xml:space="preserve">je </w:t>
      </w:r>
      <w:r>
        <w:t xml:space="preserve">dužnik na dan </w:t>
      </w:r>
      <w:r w:rsidR="00957AC6">
        <w:t>17. studenog</w:t>
      </w:r>
      <w:r w:rsidR="00E932D0" w:rsidRPr="00E932D0">
        <w:t xml:space="preserve"> 2016</w:t>
      </w:r>
      <w:r w:rsidRPr="00E932D0">
        <w:t>.</w:t>
      </w:r>
      <w:r w:rsidR="00E932D0">
        <w:t xml:space="preserve"> godine u O</w:t>
      </w:r>
      <w:r>
        <w:t>čevidniku redoslijeda osnova za plaćanje ima</w:t>
      </w:r>
      <w:r w:rsidR="00957AC6">
        <w:t>o</w:t>
      </w:r>
      <w:r>
        <w:t xml:space="preserve"> neizvršene osnove za plaćanje u neprekinutom razdoblju od </w:t>
      </w:r>
      <w:r w:rsidR="00E932D0">
        <w:t>120</w:t>
      </w:r>
      <w:r>
        <w:t xml:space="preserve"> dana u ukupnom iznosu od </w:t>
      </w:r>
      <w:r w:rsidR="00957AC6">
        <w:t>71.911,20</w:t>
      </w:r>
      <w:r w:rsidR="003915B1" w:rsidRPr="003915B1">
        <w:t xml:space="preserve"> kn</w:t>
      </w:r>
      <w:r>
        <w:t>.</w:t>
      </w:r>
    </w:p>
    <w:p w:rsidRDefault="006C3A87" w:rsidP="0012295E" w:rsidR="00D325C6">
      <w:pPr>
        <w:ind w:firstLine="360"/>
        <w:jc w:val="both"/>
      </w:pPr>
      <w:r w:rsidRPr="00091FC2">
        <w:t>Utvrđuje se da dužnik nije postupio po nalogu suda, te da nije podnio sudu pisano očitovanje o prijedlogu.</w:t>
      </w:r>
    </w:p>
    <w:p w:rsidRDefault="003915B1" w:rsidP="003915B1" w:rsidR="003915B1" w:rsidRPr="00091FC2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957AC6" w:rsidP="00957AC6" w:rsidR="00957AC6">
      <w:pPr>
        <w:ind w:firstLine="360"/>
        <w:jc w:val="both"/>
      </w:pPr>
      <w:r>
        <w:t xml:space="preserve">Sudac donosi </w:t>
      </w:r>
    </w:p>
    <w:p w:rsidRDefault="00957AC6" w:rsidP="00957AC6" w:rsidR="00957AC6">
      <w:pPr>
        <w:jc w:val="center"/>
      </w:pPr>
      <w:r>
        <w:t>r j e š e n j e</w:t>
      </w:r>
    </w:p>
    <w:p w:rsidRDefault="00957AC6" w:rsidP="007C581C" w:rsidR="00957AC6"/>
    <w:p w:rsidRDefault="00957AC6" w:rsidP="00957AC6" w:rsidR="00957AC6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7C581C" w:rsidP="00957AC6" w:rsidR="00957AC6" w:rsidRPr="00C175AC">
      <w:pPr>
        <w:jc w:val="center"/>
      </w:pPr>
      <w:r>
        <w:t xml:space="preserve">26. </w:t>
      </w:r>
      <w:r w:rsidR="00957AC6">
        <w:t xml:space="preserve">rujna </w:t>
      </w:r>
      <w:r w:rsidR="00957AC6" w:rsidRPr="00C175AC">
        <w:t>201</w:t>
      </w:r>
      <w:r>
        <w:t>7. u 10,3</w:t>
      </w:r>
      <w:r w:rsidR="00957AC6">
        <w:t>0</w:t>
      </w:r>
      <w:r w:rsidR="00957AC6" w:rsidRPr="00C175AC">
        <w:t xml:space="preserve"> sati</w:t>
      </w:r>
    </w:p>
    <w:p w:rsidRDefault="00957AC6" w:rsidP="00957AC6" w:rsidR="00957AC6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957AC6" w:rsidP="00957AC6" w:rsidR="00957AC6">
      <w:pPr>
        <w:jc w:val="both"/>
      </w:pPr>
    </w:p>
    <w:p w:rsidRDefault="00957AC6" w:rsidP="00957AC6" w:rsidR="00957AC6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St-1559/2016 predaju sudu pisano izvješće o financijsko-gospodarskom stanju dužnika te popis imovine.</w:t>
      </w:r>
    </w:p>
    <w:p w:rsidRDefault="006C3A87" w:rsidP="006C3A87" w:rsidR="006C3A87" w:rsidRPr="00935D2E">
      <w:pPr>
        <w:jc w:val="both"/>
        <w:rPr>
          <w:b/>
        </w:rPr>
      </w:pPr>
    </w:p>
    <w:p w:rsidRDefault="006C3A87" w:rsidP="00957AC6" w:rsidR="006C3A87">
      <w:pPr>
        <w:ind w:firstLine="708" w:left="2832"/>
      </w:pPr>
      <w:r>
        <w:t xml:space="preserve">Dovršeno u </w:t>
      </w:r>
      <w:r w:rsidR="007C581C">
        <w:t>10</w:t>
      </w:r>
      <w:r w:rsidR="0012295E">
        <w:t>,</w:t>
      </w:r>
      <w:r w:rsidR="007C581C">
        <w:t>3</w:t>
      </w:r>
      <w:r w:rsidR="00705AD7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pPr>
        <w:rPr>
          <w:b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</w:t>
      </w:r>
      <w:r w:rsidR="00957AC6">
        <w:t xml:space="preserve">           </w:t>
      </w:r>
      <w:r>
        <w:t xml:space="preserve"> </w:t>
      </w:r>
    </w:p>
    <w:p w:rsidRDefault="007C581C" w:rsidP="006C3A87" w:rsidR="007C581C">
      <w:pPr>
        <w:rPr>
          <w:b/>
        </w:rPr>
      </w:pPr>
    </w:p>
    <w:p w:rsidRDefault="007C581C" w:rsidP="006C3A87" w:rsidR="007C581C"/>
    <w:p w:rsidRDefault="003915B1" w:rsidP="006C3A87" w:rsidR="00957AC6">
      <w:r>
        <w:tab/>
      </w:r>
      <w:r>
        <w:tab/>
      </w:r>
      <w:r>
        <w:tab/>
      </w:r>
      <w:r>
        <w:tab/>
        <w:t xml:space="preserve">        </w:t>
      </w:r>
      <w:r w:rsidR="006C3A87">
        <w:t xml:space="preserve"> </w:t>
      </w:r>
    </w:p>
    <w:p w:rsidRDefault="00957AC6" w:rsidP="00957AC6" w:rsidR="006C3A87">
      <w:pPr>
        <w:ind w:left="2832"/>
        <w:rPr>
          <w:rFonts w:cs="Arial" w:hAnsi="Arial" w:ascii="Arial"/>
        </w:rPr>
      </w:pPr>
      <w:r>
        <w:t xml:space="preserve">         </w:t>
      </w:r>
      <w:r w:rsidR="006C3A87">
        <w:t xml:space="preserve">Zapisničar                      </w:t>
      </w:r>
      <w:r w:rsidR="003915B1">
        <w:t xml:space="preserve">                </w:t>
      </w:r>
      <w:r w:rsidR="006C3A87">
        <w:t xml:space="preserve">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14E" w:rsidP="00704453" w:rsidR="0072114E">
      <w:r>
        <w:separator/>
      </w:r>
    </w:p>
  </w:endnote>
  <w:endnote w:id="0" w:type="continuationSeparator">
    <w:p w:rsidRDefault="0072114E" w:rsidP="00704453" w:rsidR="0072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AC0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14E" w:rsidP="00704453" w:rsidR="0072114E">
      <w:r>
        <w:separator/>
      </w:r>
    </w:p>
  </w:footnote>
  <w:footnote w:id="0" w:type="continuationSeparator">
    <w:p w:rsidRDefault="0072114E" w:rsidP="00704453" w:rsidR="00721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C37314">
      <w:t>1</w:t>
    </w:r>
    <w:r w:rsidR="00957AC6">
      <w:t>559</w:t>
    </w:r>
    <w:r w:rsidR="00151BB5">
      <w:t>/</w:t>
    </w:r>
    <w:r w:rsidR="00091FC2">
      <w:t>2016</w:t>
    </w:r>
    <w:r w:rsidR="002F1FDE">
      <w:t>-</w:t>
    </w:r>
    <w:r w:rsidR="00957AC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3EF1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5B1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C735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4AC0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4DA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5AD7"/>
    <w:rsid w:val="00707A94"/>
    <w:rsid w:val="00711C2A"/>
    <w:rsid w:val="00714FF7"/>
    <w:rsid w:val="00715850"/>
    <w:rsid w:val="0072114E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81C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5D2E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57AC6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131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37314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0827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32D0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4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AC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AC0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AC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AC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4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AC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AC0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AC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AC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42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2017.</izvorni_sadrzaj>
    <derivirana_varijabla naziv="DomainObject.PlaniraniZavrsetakDatum_1">25. travnja 2017.</derivirana_varijabla>
  </DomainObject.PlaniraniZavrsetakDatum>
  <DomainObject.PlaniraniPocetakDatum>
    <izvorni_sadrzaj>25. travnja 2017.</izvorni_sadrzaj>
    <derivirana_varijabla naziv="DomainObject.PlaniraniPocetakDatum_1">25.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2017.</izvorni_sadrzaj>
    <derivirana_varijabla naziv="DomainObject.Zapisnik.DatumKreiranja_1">25.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St-1559/2016-7</izvorni_sadrzaj>
    <derivirana_varijabla naziv="DomainObject.Zapisnik.Oznaka_1">St-1559/2016-7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 GRAD j.d.o.o. zastupanog po punomoćniku Marko Kulaš</izvorni_sadrzaj>
    <derivirana_varijabla naziv="DomainObject.Predmet.ProtustrankaFormated_1">  DOMA GRAD j.d.o.o. zastupanog po punomoćniku Marko Kulaš</derivirana_varijabla>
  </DomainObject.Predmet.ProtustrankaFormated>
  <DomainObject.Predmet.ProtustrankaFormatedOIB>
    <izvorni_sadrzaj>  DOMA GRAD j.d.o.o., OIB 36300948124 zastupanog po punomoćniku Marko Kulaš</izvorni_sadrzaj>
    <derivirana_varijabla naziv="DomainObject.Predmet.ProtustrankaFormatedOIB_1">  DOMA GRAD j.d.o.o., OIB 36300948124 zastupanog po punomoćniku Marko Kulaš</derivirana_varijabla>
  </DomainObject.Predmet.ProtustrankaFormatedOIB>
  <DomainObject.Predmet.ProtustrankaFormatedWithAdress>
    <izvorni_sadrzaj> DOMA GRAD j.d.o.o., Osječka 39, 51000 Rijeka zastupanog po punomoćniku Marko Kulaš</izvorni_sadrzaj>
    <derivirana_varijabla naziv="DomainObject.Predmet.ProtustrankaFormatedWithAdress_1"> DOMA GRAD j.d.o.o., Osječka 39, 51000 Rijeka zastupanog po punomoćniku Marko Kulaš</derivirana_varijabla>
  </DomainObject.Predmet.ProtustrankaFormatedWithAdress>
  <DomainObject.Predmet.ProtustrankaFormatedWithAdressOIB>
    <izvorni_sadrzaj> DOMA GRAD j.d.o.o., OIB 36300948124, Osječka 39, 51000 Rijeka zastupanog po punomoćniku Marko Kulaš</izvorni_sadrzaj>
    <derivirana_varijabla naziv="DomainObject.Predmet.ProtustrankaFormatedWithAdressOIB_1"> DOMA GRAD j.d.o.o., OIB 36300948124, Osječka 39, 51000 Rijeka zastupanog po punomoćniku Marko Kulaš</derivirana_varijabla>
  </DomainObject.Predmet.ProtustrankaFormatedWithAdressOIB>
  <DomainObject.Predmet.ProtustrankaWithAdress>
    <izvorni_sadrzaj>DOMA GRAD j.d.o.o. Osječka 39, 51000 Rijeka</izvorni_sadrzaj>
    <derivirana_varijabla naziv="DomainObject.Predmet.ProtustrankaWithAdress_1">DOMA GRAD j.d.o.o. Osječka 39, 51000 Rijeka</derivirana_varijabla>
  </DomainObject.Predmet.ProtustrankaWithAdress>
  <DomainObject.Predmet.ProtustrankaWithAdressOIB>
    <izvorni_sadrzaj>DOMA GRAD j.d.o.o., OIB 36300948124, Osječka 39, 51000 Rijeka</izvorni_sadrzaj>
    <derivirana_varijabla naziv="DomainObject.Predmet.ProtustrankaWithAdressOIB_1">DOMA GRAD j.d.o.o., OIB 36300948124, Osječka 39, 51000 Rijeka</derivirana_varijabla>
  </DomainObject.Predmet.ProtustrankaWithAdressOIB>
  <DomainObject.Predmet.ProtustrankaNazivFormated>
    <izvorni_sadrzaj>DOMA GRAD j.d.o.o.</izvorni_sadrzaj>
    <derivirana_varijabla naziv="DomainObject.Predmet.ProtustrankaNazivFormated_1">DOMA GRAD j.d.o.o.</derivirana_varijabla>
  </DomainObject.Predmet.ProtustrankaNazivFormated>
  <DomainObject.Predmet.ProtustrankaNazivFormatedOIB>
    <izvorni_sadrzaj>DOMA GRAD j.d.o.o., OIB 36300948124</izvorni_sadrzaj>
    <derivirana_varijabla naziv="DomainObject.Predmet.ProtustrankaNazivFormatedOIB_1">DOMA GRAD j.d.o.o., OIB 36300948124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 GRAD j.d.o.o. zastupanog po punomoćniku Marko Kulaš</item>
    </izvorni_sadrzaj>
    <derivirana_varijabla naziv="DomainObject.Predmet.ProtuStrankaListFormated_1">
      <item>DOMA GRAD j.d.o.o. zastupanog po punomoćniku Marko Kulaš</item>
    </derivirana_varijabla>
  </DomainObject.Predmet.ProtuStrankaListFormated>
  <DomainObject.Predmet.ProtuStrankaListFormatedOIB>
    <izvorni_sadrzaj>
      <item>DOMA GRAD j.d.o.o., OIB 36300948124 zastupanog po punomoćniku Marko Kulaš</item>
    </izvorni_sadrzaj>
    <derivirana_varijabla naziv="DomainObject.Predmet.ProtuStrankaListFormatedOIB_1">
      <item>DOMA GRAD j.d.o.o., OIB 36300948124 zastupanog po punomoćniku Marko Kulaš</item>
    </derivirana_varijabla>
  </DomainObject.Predmet.ProtuStrankaListFormatedOIB>
  <DomainObject.Predmet.ProtuStrankaListFormatedWithAdress>
    <izvorni_sadrzaj>
      <item>DOMA GRAD j.d.o.o., Osječka 39, 51000 Rijeka zastupanog po punomoćniku Marko Kulaš</item>
    </izvorni_sadrzaj>
    <derivirana_varijabla naziv="DomainObject.Predmet.ProtuStrankaListFormatedWithAdress_1">
      <item>DOMA GRAD j.d.o.o., Osječka 39, 51000 Rijeka zastupanog po punomoćniku Marko Kulaš</item>
    </derivirana_varijabla>
  </DomainObject.Predmet.ProtuStrankaListFormatedWithAdress>
  <DomainObject.Predmet.ProtuStrankaListFormatedWithAdressOIB>
    <izvorni_sadrzaj>
      <item>DOMA GRAD j.d.o.o., OIB 36300948124, Osječka 39, 51000 Rijeka zastupanog po punomoćniku Marko Kulaš</item>
    </izvorni_sadrzaj>
    <derivirana_varijabla naziv="DomainObject.Predmet.ProtuStrankaListFormatedWithAdressOIB_1">
      <item>DOMA GRAD j.d.o.o., OIB 36300948124, Osječka 39, 51000 Rijeka zastupanog po punomoćniku Marko Kulaš</item>
    </derivirana_varijabla>
  </DomainObject.Predmet.ProtuStrankaListFormatedWithAdressOIB>
  <DomainObject.Predmet.ProtuStrankaListNazivFormated>
    <izvorni_sadrzaj>
      <item>DOMA GRAD j.d.o.o.</item>
    </izvorni_sadrzaj>
    <derivirana_varijabla naziv="DomainObject.Predmet.ProtuStrankaListNazivFormated_1">
      <item>DOMA GRAD j.d.o.o.</item>
    </derivirana_varijabla>
  </DomainObject.Predmet.ProtuStrankaListNazivFormated>
  <DomainObject.Predmet.ProtuStrankaListNazivFormatedOIB>
    <izvorni_sadrzaj>
      <item>DOMA GRAD j.d.o.o., OIB 36300948124</item>
    </izvorni_sadrzaj>
    <derivirana_varijabla naziv="DomainObject.Predmet.ProtuStrankaListNazivFormatedOIB_1">
      <item>DOMA GRAD j.d.o.o., OIB 36300948124</item>
    </derivirana_varijabla>
  </DomainObject.Predmet.ProtuStrankaListNazivFormatedOIB>
  <DomainObject.Predmet.OstaliListFormated>
    <izvorni_sadrzaj>
      <item>Marko Kulaš punomoćnik sudionika u postupku DOMA GRAD j.d.o.o.</item>
    </izvorni_sadrzaj>
    <derivirana_varijabla naziv="DomainObject.Predmet.OstaliListFormated_1">
      <item>Marko Kulaš punomoćnik sudionika u postupku DOMA GRAD j.d.o.o.</item>
    </derivirana_varijabla>
  </DomainObject.Predmet.OstaliListFormated>
  <DomainObject.Predmet.OstaliListFormatedOIB>
    <izvorni_sadrzaj>
      <item>Marko Kulaš, OIB 54897391237 punomoćnik sudionika u postupku DOMA GRAD j.d.o.o.</item>
    </izvorni_sadrzaj>
    <derivirana_varijabla naziv="DomainObject.Predmet.OstaliListFormatedOIB_1">
      <item>Marko Kulaš, OIB 54897391237 punomoćnik sudionika u postupku DOMA GRAD j.d.o.o.</item>
    </derivirana_varijabla>
  </DomainObject.Predmet.OstaliListFormatedOIB>
  <DomainObject.Predmet.OstaliListFormatedWithAdress>
    <izvorni_sadrzaj>
      <item>Marko Kulaš, Turan 66/A, 47000 Karlovac punomoćnik sudionika u postupku DOMA GRAD j.d.o.o.</item>
    </izvorni_sadrzaj>
    <derivirana_varijabla naziv="DomainObject.Predmet.OstaliListFormatedWithAdress_1">
      <item>Marko Kulaš, Turan 66/A, 47000 Karlovac punomoćnik sudionika u postupku DOMA GRAD j.d.o.o.</item>
    </derivirana_varijabla>
  </DomainObject.Predmet.OstaliListFormatedWithAdress>
  <DomainObject.Predmet.OstaliListFormatedWithAdressOIB>
    <izvorni_sadrzaj>
      <item>Marko Kulaš, OIB 54897391237, Turan 66/A, 47000 Karlovac punomoćnik sudionika u postupku DOMA GRAD j.d.o.o.</item>
    </izvorni_sadrzaj>
    <derivirana_varijabla naziv="DomainObject.Predmet.OstaliListFormatedWithAdressOIB_1">
      <item>Marko Kulaš, OIB 54897391237, Turan 66/A, 47000 Karlovac punomoćnik sudionika u postupku DOMA GRAD j.d.o.o.</item>
    </derivirana_varijabla>
  </DomainObject.Predmet.OstaliListFormatedWithAdressOIB>
  <DomainObject.Predmet.OstaliListNazivFormated>
    <izvorni_sadrzaj>
      <item>Marko Kulaš</item>
    </izvorni_sadrzaj>
    <derivirana_varijabla naziv="DomainObject.Predmet.OstaliListNazivFormated_1">
      <item>Marko Kulaš</item>
    </derivirana_varijabla>
  </DomainObject.Predmet.OstaliListNazivFormated>
  <DomainObject.Predmet.OstaliListNazivFormatedOIB>
    <izvorni_sadrzaj>
      <item>Marko Kulaš, OIB 54897391237</item>
    </izvorni_sadrzaj>
    <derivirana_varijabla naziv="DomainObject.Predmet.OstaliListNazivFormatedOIB_1">
      <item>Marko Kulaš, OIB 54897391237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St-1559/2016-7</izvorni_sadrzaj>
    <derivirana_varijabla naziv="DomainObject.PoslovniBrojDokumenta_1">St-1559/2016-7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 GRAD j.d.o.o.</izvorni_sadrzaj>
    <derivirana_varijabla naziv="DomainObject.Predmet.ProtustrankaIDrugi_1">DOMA 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 GRAD j.d.o.o., OIB 36300948124, Osječka 39, 51000 Rijeka</izvorni_sadrzaj>
    <derivirana_varijabla naziv="DomainObject.Predmet.ProtustrankaIDrugiAdressOIB_1">DOMA GRAD j.d.o.o., OIB 36300948124,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 GRAD j.d.o.o.</item>
      <item>Marko Kulaš</item>
    </izvorni_sadrzaj>
    <derivirana_varijabla naziv="DomainObject.Predmet.SudioniciListNaziv_1">
      <item>FINA  Rijeka</item>
      <item>DOMA GRAD j.d.o.o.</item>
      <item>Marko Kulaš</item>
    </derivirana_varijabla>
  </DomainObject.Predmet.SudioniciListNaziv>
  <DomainObject.Predmet.SudioniciListAdressOIB>
    <izvorni_sadrzaj>
      <item>FINA  Rijeka, OIB 85821130368, Frana Kurelca 8,51000 Rijeka</item>
      <item>DOMA GRAD j.d.o.o., OIB 36300948124, Osječka 39,51000 Rijeka</item>
      <item>Marko Kulaš, OIB 54897391237, Turan 66/A,47000 Karlovac</item>
    </izvorni_sadrzaj>
    <derivirana_varijabla naziv="DomainObject.Predmet.SudioniciListAdressOIB_1">
      <item>FINA  Rijeka, OIB 85821130368, Frana Kurelca 8,51000 Rijeka</item>
      <item>DOMA GRAD j.d.o.o., OIB 36300948124, Osječka 39,51000 Rijeka</item>
      <item>Marko Kulaš, OIB 54897391237, Turan 66/A,47000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36300948124</item>
      <item>, OIB 54897391237</item>
    </izvorni_sadrzaj>
    <derivirana_varijabla naziv="DomainObject.Predmet.SudioniciListNazivOIB_1">
      <item>, OIB 85821130368</item>
      <item>, OIB 36300948124</item>
      <item>, OIB 54897391237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DF0AC-70ED-4277-93D6-BFC547078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311</properties:Words>
  <properties:Characters>1658</properties:Characters>
  <properties:Lines>67</properties:Lines>
  <properties:Paragraphs>28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2017-01-05T09:23:00Z</dcterms:created>
  <dc:creator>Korisnik</dc:creator>
  <cp:lastModifiedBy>Tanja Fidel</cp:lastModifiedBy>
  <cp:lastPrinted>2016-06-16T08:50:00Z</cp:lastPrinted>
  <dcterms:modified xmlns:xsi="http://www.w3.org/2001/XMLSchema-instance" xsi:type="dcterms:W3CDTF">2017-04-25T08:36:00Z</dcterms:modified>
  <cp:revision>16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