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89f85" w14:paraId="6189f85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>Zagreb, Amruševa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3F751B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</w:t>
      </w:r>
      <w:r w:rsidR="00774CCB">
        <w:t>Gordanu Zubaku</w:t>
      </w:r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F530D2">
        <w:t>9042</w:t>
      </w:r>
      <w:r w:rsidR="00C81806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</w:t>
      </w:r>
      <w:r w:rsidRPr="003F751B">
        <w:t xml:space="preserve">dana </w:t>
      </w:r>
      <w:r w:rsidR="003F751B" w:rsidRPr="003F751B">
        <w:t>06. lipnja</w:t>
      </w:r>
      <w:r w:rsidR="00BE567D" w:rsidRPr="003F751B">
        <w:t xml:space="preserve"> </w:t>
      </w:r>
      <w:r w:rsidR="0039606F" w:rsidRPr="003F751B">
        <w:t>2016</w:t>
      </w:r>
      <w:r w:rsidR="00590AEF" w:rsidRPr="003F751B">
        <w:t>.</w:t>
      </w:r>
      <w:r w:rsidRPr="003F751B">
        <w:t>,</w:t>
      </w:r>
      <w:r w:rsidR="00F034D3" w:rsidRPr="003F751B">
        <w:t xml:space="preserve"> </w:t>
      </w:r>
      <w:r w:rsidRPr="003F751B">
        <w:t>objavljuje</w:t>
      </w:r>
      <w:r w:rsidR="008155EE" w:rsidRPr="003F751B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F530D2" w:rsidRPr="00F530D2">
        <w:t>KULTURNO UMJETNIČKO DRUŠTVO MONTENEGRO ZAGREB, Zagreb, Vinogradska 17, OIB: 89697015598</w:t>
      </w:r>
      <w:r w:rsidR="00AC4528" w:rsidRPr="00DF4661">
        <w:t>.</w:t>
      </w:r>
      <w:r w:rsidR="00AC4528" w:rsidRPr="00807F1E">
        <w:t xml:space="preserve"> 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F530D2">
        <w:t>41.697,50</w:t>
      </w:r>
      <w:r w:rsidRPr="00807F1E">
        <w:t xml:space="preserve"> 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3F751B">
        <w:t>06. lipnja</w:t>
      </w:r>
      <w:r w:rsidR="00C35C3A">
        <w:t xml:space="preserve"> 2016</w:t>
      </w:r>
      <w:r w:rsidR="00590AEF" w:rsidRPr="00807F1E">
        <w:t>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572798" w:rsidRPr="00807F1E">
      <w:pPr>
        <w:jc w:val="right"/>
      </w:pPr>
      <w:r w:rsidRPr="00807F1E">
        <w:t xml:space="preserve">          </w:t>
      </w:r>
      <w:r w:rsidR="00774CCB">
        <w:t>Gordan Zubak</w:t>
      </w:r>
      <w:r w:rsidR="00C5524D">
        <w:t>, v.r.</w:t>
      </w:r>
      <w:r w:rsidR="00572798" w:rsidRPr="00807F1E">
        <w:t xml:space="preserve"> </w:t>
      </w:r>
    </w:p>
    <w:p w:rsidRDefault="005632E0" w:rsidP="00BE567D" w:rsidR="005632E0">
      <w:pPr>
        <w:jc w:val="both"/>
      </w:pPr>
    </w:p>
    <w:p w:rsidRDefault="00C5524D" w:rsidP="00BE567D" w:rsidR="00C5524D" w:rsidRPr="00807F1E">
      <w:pPr>
        <w:jc w:val="both"/>
      </w:pPr>
    </w:p>
    <w:p w:rsidRDefault="00C5524D" w:rsidP="001745C1" w:rsidR="00C5524D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C5524D" w:rsidP="00C5524D" w:rsidR="00C5524D" w:rsidRPr="00807F1E">
      <w:pPr>
        <w:jc w:val="both"/>
      </w:pPr>
    </w:p>
    <w:sectPr w:rsidSect="005632E0" w:rsidR="00C5524D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07F2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07F2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51B" w:rsidP="00BE567D" w:rsidR="00BE567D" w:rsidRPr="00774CCB">
    <w:pPr>
      <w:pStyle w:val="Zaglavlje"/>
      <w:jc w:val="right"/>
    </w:pPr>
    <w:r>
      <w:t xml:space="preserve">67. </w:t>
    </w:r>
    <w:r w:rsidR="00BE567D" w:rsidRPr="00774CCB">
      <w:t>S</w:t>
    </w:r>
    <w:r w:rsidR="00F530D2">
      <w:t>t-9042</w:t>
    </w:r>
    <w:r w:rsidR="00BE567D" w:rsidRPr="00774CCB">
      <w:t>/15</w:t>
    </w:r>
    <w:r w:rsidR="00C5524D"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5C0"/>
    <w:rsid w:val="0008515D"/>
    <w:rsid w:val="00114EAD"/>
    <w:rsid w:val="001721FB"/>
    <w:rsid w:val="0018101A"/>
    <w:rsid w:val="00185571"/>
    <w:rsid w:val="001A1F82"/>
    <w:rsid w:val="001E50FB"/>
    <w:rsid w:val="001F6933"/>
    <w:rsid w:val="00213226"/>
    <w:rsid w:val="00224945"/>
    <w:rsid w:val="00230A63"/>
    <w:rsid w:val="00263D6D"/>
    <w:rsid w:val="00264D19"/>
    <w:rsid w:val="00297E94"/>
    <w:rsid w:val="00325398"/>
    <w:rsid w:val="0035104B"/>
    <w:rsid w:val="0038246E"/>
    <w:rsid w:val="0039606F"/>
    <w:rsid w:val="003C58C5"/>
    <w:rsid w:val="003D07F2"/>
    <w:rsid w:val="003D35F9"/>
    <w:rsid w:val="003D5269"/>
    <w:rsid w:val="003E3A15"/>
    <w:rsid w:val="003F751B"/>
    <w:rsid w:val="00413F4C"/>
    <w:rsid w:val="0042313F"/>
    <w:rsid w:val="00430885"/>
    <w:rsid w:val="00471FCB"/>
    <w:rsid w:val="004B337A"/>
    <w:rsid w:val="004D2047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73F1"/>
    <w:rsid w:val="00695A8D"/>
    <w:rsid w:val="006C02C0"/>
    <w:rsid w:val="00774CCB"/>
    <w:rsid w:val="007B5AFD"/>
    <w:rsid w:val="007D3D2E"/>
    <w:rsid w:val="007D5A5D"/>
    <w:rsid w:val="007F2E9A"/>
    <w:rsid w:val="00807F1E"/>
    <w:rsid w:val="008155EE"/>
    <w:rsid w:val="008613BD"/>
    <w:rsid w:val="00863025"/>
    <w:rsid w:val="00871F01"/>
    <w:rsid w:val="00876321"/>
    <w:rsid w:val="00920CA0"/>
    <w:rsid w:val="009419D8"/>
    <w:rsid w:val="009D3865"/>
    <w:rsid w:val="009F6026"/>
    <w:rsid w:val="00A147E6"/>
    <w:rsid w:val="00A677F5"/>
    <w:rsid w:val="00A71431"/>
    <w:rsid w:val="00AC4528"/>
    <w:rsid w:val="00AD027A"/>
    <w:rsid w:val="00AE05B1"/>
    <w:rsid w:val="00AF7C23"/>
    <w:rsid w:val="00B82F18"/>
    <w:rsid w:val="00BE567D"/>
    <w:rsid w:val="00C35C3A"/>
    <w:rsid w:val="00C5524D"/>
    <w:rsid w:val="00C81806"/>
    <w:rsid w:val="00C836B9"/>
    <w:rsid w:val="00C958E9"/>
    <w:rsid w:val="00CE7362"/>
    <w:rsid w:val="00D01B78"/>
    <w:rsid w:val="00D6279B"/>
    <w:rsid w:val="00D66226"/>
    <w:rsid w:val="00D8335B"/>
    <w:rsid w:val="00DA748B"/>
    <w:rsid w:val="00DA7DAC"/>
    <w:rsid w:val="00DC21FC"/>
    <w:rsid w:val="00DF4661"/>
    <w:rsid w:val="00E04EDB"/>
    <w:rsid w:val="00E95791"/>
    <w:rsid w:val="00EC3302"/>
    <w:rsid w:val="00ED6AA8"/>
    <w:rsid w:val="00F034D3"/>
    <w:rsid w:val="00F530D2"/>
    <w:rsid w:val="00F761A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52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52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52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52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52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52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52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52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52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52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9042</izvorni_sadrzaj>
    <derivirana_varijabla naziv="DomainObject.Predmet.Broj_1">9042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St-9042/2015</izvorni_sadrzaj>
    <derivirana_varijabla naziv="DomainObject.Predmet.OznakaBroj_1">St-9042/2015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KULTURNO UMJETNIČKO DRUŠTVO MONTENEGRO ZAGREB</izvorni_sadrzaj>
    <derivirana_varijabla naziv="DomainObject.Predmet.ProtustrankaFormated_1">  KULTURNO UMJETNIČKO DRUŠTVO MONTENEGRO ZAGREB</derivirana_varijabla>
  </DomainObject.Predmet.ProtustrankaFormated>
  <DomainObject.Predmet.ProtustrankaFormatedOIB>
    <izvorni_sadrzaj>  KULTURNO UMJETNIČKO DRUŠTVO MONTENEGRO ZAGREB, OIB 89697015598</izvorni_sadrzaj>
    <derivirana_varijabla naziv="DomainObject.Predmet.ProtustrankaFormatedOIB_1">  KULTURNO UMJETNIČKO DRUŠTVO MONTENEGRO ZAGREB, OIB 89697015598</derivirana_varijabla>
  </DomainObject.Predmet.ProtustrankaFormatedOIB>
  <DomainObject.Predmet.ProtustrankaFormatedWithAdress>
    <izvorni_sadrzaj> KULTURNO UMJETNIČKO DRUŠTVO MONTENEGRO ZAGREB, Vinogradska 17, 10000 Zagreb</izvorni_sadrzaj>
    <derivirana_varijabla naziv="DomainObject.Predmet.ProtustrankaFormatedWithAdress_1"> KULTURNO UMJETNIČKO DRUŠTVO MONTENEGRO ZAGREB, Vinogradska 17, 10000 Zagreb</derivirana_varijabla>
  </DomainObject.Predmet.ProtustrankaFormatedWithAdress>
  <DomainObject.Predmet.ProtustrankaFormatedWithAdressOIB>
    <izvorni_sadrzaj> KULTURNO UMJETNIČKO DRUŠTVO MONTENEGRO ZAGREB, OIB 89697015598, Vinogradska 17, 10000 Zagreb</izvorni_sadrzaj>
    <derivirana_varijabla naziv="DomainObject.Predmet.ProtustrankaFormatedWithAdressOIB_1"> KULTURNO UMJETNIČKO DRUŠTVO MONTENEGRO ZAGREB, OIB 89697015598, Vinogradska 17, 10000 Zagreb</derivirana_varijabla>
  </DomainObject.Predmet.ProtustrankaFormatedWithAdressOIB>
  <DomainObject.Predmet.ProtustrankaWithAdress>
    <izvorni_sadrzaj>KULTURNO UMJETNIČKO DRUŠTVO MONTENEGRO ZAGREB Vinogradska 17, 10000 Zagreb</izvorni_sadrzaj>
    <derivirana_varijabla naziv="DomainObject.Predmet.ProtustrankaWithAdress_1">KULTURNO UMJETNIČKO DRUŠTVO MONTENEGRO ZAGREB Vinogradska 17, 10000 Zagreb</derivirana_varijabla>
  </DomainObject.Predmet.ProtustrankaWithAdress>
  <DomainObject.Predmet.ProtustrankaWithAdressOIB>
    <izvorni_sadrzaj>KULTURNO UMJETNIČKO DRUŠTVO MONTENEGRO ZAGREB, OIB 89697015598, Vinogradska 17, 10000 Zagreb</izvorni_sadrzaj>
    <derivirana_varijabla naziv="DomainObject.Predmet.ProtustrankaWithAdressOIB_1">KULTURNO UMJETNIČKO DRUŠTVO MONTENEGRO ZAGREB, OIB 89697015598, Vinogradska 17, 10000 Zagreb</derivirana_varijabla>
  </DomainObject.Predmet.ProtustrankaWithAdressOIB>
  <DomainObject.Predmet.ProtustrankaNazivFormated>
    <izvorni_sadrzaj>KULTURNO UMJETNIČKO DRUŠTVO MONTENEGRO ZAGREB</izvorni_sadrzaj>
    <derivirana_varijabla naziv="DomainObject.Predmet.ProtustrankaNazivFormated_1">KULTURNO UMJETNIČKO DRUŠTVO MONTENEGRO ZAGREB</derivirana_varijabla>
  </DomainObject.Predmet.ProtustrankaNazivFormated>
  <DomainObject.Predmet.ProtustrankaNazivFormatedOIB>
    <izvorni_sadrzaj>KULTURNO UMJETNIČKO DRUŠTVO MONTENEGRO ZAGREB, OIB 89697015598</izvorni_sadrzaj>
    <derivirana_varijabla naziv="DomainObject.Predmet.ProtustrankaNazivFormatedOIB_1">KULTURNO UMJETNIČKO DRUŠTVO MONTENEGRO ZAGREB, OIB 89697015598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KULTURNO UMJETNIČKO DRUŠTVO MONTENEGRO ZAGREB</item>
    </izvorni_sadrzaj>
    <derivirana_varijabla naziv="DomainObject.Predmet.ProtuStrankaListFormated_1">
      <item>KULTURNO UMJETNIČKO DRUŠTVO MONTENEGRO ZAGREB</item>
    </derivirana_varijabla>
  </DomainObject.Predmet.ProtuStrankaListFormated>
  <DomainObject.Predmet.ProtuStrankaListFormatedOIB>
    <izvorni_sadrzaj>
      <item>KULTURNO UMJETNIČKO DRUŠTVO MONTENEGRO ZAGREB, OIB 89697015598</item>
    </izvorni_sadrzaj>
    <derivirana_varijabla naziv="DomainObject.Predmet.ProtuStrankaListFormatedOIB_1">
      <item>KULTURNO UMJETNIČKO DRUŠTVO MONTENEGRO ZAGREB, OIB 89697015598</item>
    </derivirana_varijabla>
  </DomainObject.Predmet.ProtuStrankaListFormatedOIB>
  <DomainObject.Predmet.ProtuStrankaListFormatedWithAdress>
    <izvorni_sadrzaj>
      <item>KULTURNO UMJETNIČKO DRUŠTVO MONTENEGRO ZAGREB, Vinogradska 17, 10000 Zagreb</item>
    </izvorni_sadrzaj>
    <derivirana_varijabla naziv="DomainObject.Predmet.ProtuStrankaListFormatedWithAdress_1">
      <item>KULTURNO UMJETNIČKO DRUŠTVO MONTENEGRO ZAGREB, Vinogradska 17, 10000 Zagreb</item>
    </derivirana_varijabla>
  </DomainObject.Predmet.ProtuStrankaListFormatedWithAdress>
  <DomainObject.Predmet.ProtuStrankaListFormatedWithAdressOIB>
    <izvorni_sadrzaj>
      <item>KULTURNO UMJETNIČKO DRUŠTVO MONTENEGRO ZAGREB, OIB 89697015598, Vinogradska 17, 10000 Zagreb</item>
    </izvorni_sadrzaj>
    <derivirana_varijabla naziv="DomainObject.Predmet.ProtuStrankaListFormatedWithAdressOIB_1">
      <item>KULTURNO UMJETNIČKO DRUŠTVO MONTENEGRO ZAGREB, OIB 89697015598, Vinogradska 17, 10000 Zagreb</item>
    </derivirana_varijabla>
  </DomainObject.Predmet.ProtuStrankaListFormatedWithAdressOIB>
  <DomainObject.Predmet.ProtuStrankaListNazivFormated>
    <izvorni_sadrzaj>
      <item>KULTURNO UMJETNIČKO DRUŠTVO MONTENEGRO ZAGREB</item>
    </izvorni_sadrzaj>
    <derivirana_varijabla naziv="DomainObject.Predmet.ProtuStrankaListNazivFormated_1">
      <item>KULTURNO UMJETNIČKO DRUŠTVO MONTENEGRO ZAGREB</item>
    </derivirana_varijabla>
  </DomainObject.Predmet.ProtuStrankaListNazivFormated>
  <DomainObject.Predmet.ProtuStrankaListNazivFormatedOIB>
    <izvorni_sadrzaj>
      <item>KULTURNO UMJETNIČKO DRUŠTVO MONTENEGRO ZAGREB, OIB 89697015598</item>
    </izvorni_sadrzaj>
    <derivirana_varijabla naziv="DomainObject.Predmet.ProtuStrankaListNazivFormatedOIB_1">
      <item>KULTURNO UMJETNIČKO DRUŠTVO MONTENEGRO ZAGREB, OIB 89697015598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KULTURNO UMJETNIČKO DRUŠTVO MONTENEGRO ZAGREB</izvorni_sadrzaj>
    <derivirana_varijabla naziv="DomainObject.Predmet.ProtustrankaIDrugi_1">KULTURNO UMJETNIČKO DRUŠTVO MONTENEGRO ZAGREB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KULTURNO UMJETNIČKO DRUŠTVO MONTENEGRO ZAGREB, OIB 89697015598, Vinogradska 17, 10000 Zagreb</izvorni_sadrzaj>
    <derivirana_varijabla naziv="DomainObject.Predmet.ProtustrankaIDrugiAdressOIB_1">KULTURNO UMJETNIČKO DRUŠTVO MONTENEGRO ZAGREB, OIB 89697015598, Vinogradska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KULTURNO UMJETNIČKO DRUŠTVO MONTENEGRO ZAGREB</item>
    </izvorni_sadrzaj>
    <derivirana_varijabla naziv="DomainObject.Predmet.SudioniciListNaziv_1">
      <item>FINA Regionalni centar Zagreb</item>
      <item>KULTURNO UMJETNIČKO DRUŠTVO MONTENEGRO ZAGREB</item>
    </derivirana_varijabla>
  </DomainObject.Predmet.SudioniciListNaziv>
  <DomainObject.Predmet.SudioniciListAdressOIB>
    <izvorni_sadrzaj>
      <item>FINA Regionalni centar Zagreb, OIB 85821130368, Trg svibanjskih žrtava 1995. 1,10000 Zagreb</item>
      <item>KULTURNO UMJETNIČKO DRUŠTVO MONTENEGRO ZAGREB, OIB 89697015598, Vinogradska 17,10000 Zagreb</item>
    </izvorni_sadrzaj>
    <derivirana_varijabla naziv="DomainObject.Predmet.SudioniciListAdressOIB_1">
      <item>FINA Regionalni centar Zagreb, OIB 85821130368, Trg svibanjskih žrtava 1995. 1,10000 Zagreb</item>
      <item>KULTURNO UMJETNIČKO DRUŠTVO MONTENEGRO ZAGREB, OIB 89697015598, Vinogradska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89697015598</item>
    </izvorni_sadrzaj>
    <derivirana_varijabla naziv="DomainObject.Predmet.SudioniciListNazivOIB_1">
      <item>, OIB 85821130368</item>
      <item>, OIB 89697015598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6A1802-D840-4F4C-9E99-52DC755B11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1316</properties:Characters>
  <properties:Lines>44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2016-05-31T08:18:00Z</dcterms:created>
  <dc:creator>ilukac</dc:creator>
  <cp:lastModifiedBy>Ivana Rogić</cp:lastModifiedBy>
  <cp:lastPrinted>2016-06-06T07:52:00Z</cp:lastPrinted>
  <dcterms:modified xmlns:xsi="http://www.w3.org/2001/XMLSchema-instance" xsi:type="dcterms:W3CDTF">2016-06-06T07:53:00Z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