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2fbf" w14:paraId="bb52fb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F1937">
        <w:t>17</w:t>
      </w:r>
      <w:r w:rsidR="00C97AE9">
        <w:t>8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9F1937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9F1937">
        <w:t>18</w:t>
      </w:r>
      <w:r w:rsidR="000E039A">
        <w:t xml:space="preserve">. </w:t>
      </w:r>
      <w:r w:rsidR="000A7DEE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97AE9">
        <w:t>GORETA j.d.o.o. za ugostiteljske usluge</w:t>
      </w:r>
      <w:r w:rsidR="00C97AE9" w:rsidRPr="00E4460C">
        <w:t xml:space="preserve">, </w:t>
      </w:r>
      <w:r w:rsidR="00C97AE9">
        <w:t>Šibenik, Stjepana Radića 54A</w:t>
      </w:r>
      <w:r w:rsidR="00C97AE9" w:rsidRPr="00E4460C">
        <w:t xml:space="preserve">, OIB: </w:t>
      </w:r>
      <w:r w:rsidR="00C97AE9">
        <w:t>03414563399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C97AE9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797BF6" w:rsidP="00797BF6" w:rsidR="00797BF6">
      <w:pPr>
        <w:jc w:val="both"/>
      </w:pPr>
      <w:r>
        <w:t>Utvrđuje se da su na ročište pristupili:</w:t>
      </w: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  <w:r>
        <w:t xml:space="preserve">Za stečajnog dužnika: </w:t>
      </w: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  <w:r>
        <w:t>nitko, dostava uredna</w:t>
      </w:r>
    </w:p>
    <w:p w:rsidRDefault="00797BF6" w:rsidP="00797BF6" w:rsidR="00797BF6">
      <w:pPr>
        <w:jc w:val="both"/>
      </w:pPr>
      <w:r>
        <w:t xml:space="preserve">                                       </w:t>
      </w:r>
    </w:p>
    <w:p w:rsidRDefault="00797BF6" w:rsidP="00797BF6" w:rsidR="00797BF6">
      <w:pPr>
        <w:jc w:val="both"/>
      </w:pPr>
      <w:r>
        <w:t>Za predlagatelja: nitko, dostava uredna</w:t>
      </w: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  <w:r>
        <w:t>Sutkinja utvrđuje da nema uvjeta za održavanje današnjeg ročišta, a sljedeće će se zakazati naknadno pisanim putem uz zahtjev za dovođenje zastupnika po zakonu stečajnog dužnika.</w:t>
      </w: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  <w:r>
        <w:t>Dovršeno u 9,40 sati</w:t>
      </w:r>
    </w:p>
    <w:p w:rsidRDefault="00797BF6" w:rsidP="00797BF6" w:rsidR="00797BF6">
      <w:pPr>
        <w:jc w:val="both"/>
      </w:pPr>
    </w:p>
    <w:p w:rsidRDefault="00797BF6" w:rsidP="00797BF6" w:rsidR="00797BF6">
      <w:pPr>
        <w:ind w:firstLine="708"/>
        <w:jc w:val="both"/>
      </w:pPr>
    </w:p>
    <w:p w:rsidRDefault="00797BF6" w:rsidP="00797BF6" w:rsidR="00797BF6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Sutkinja</w:t>
      </w:r>
    </w:p>
    <w:p w:rsidRDefault="00797BF6" w:rsidP="00797BF6" w:rsidR="00797BF6"/>
    <w:p w:rsidRDefault="00797BF6" w:rsidP="00797BF6" w:rsidR="00797BF6"/>
    <w:p w:rsidRDefault="00797BF6" w:rsidP="00797BF6" w:rsidR="00797BF6"/>
    <w:p w:rsidRDefault="00797BF6" w:rsidP="00797BF6" w:rsidR="00797BF6"/>
    <w:p w:rsidRDefault="00797BF6" w:rsidP="00797BF6" w:rsidR="00797BF6">
      <w:r>
        <w:t>Zakonski zastupnik dužnika</w:t>
      </w:r>
      <w:r>
        <w:tab/>
      </w:r>
      <w:r>
        <w:tab/>
      </w:r>
      <w:r>
        <w:tab/>
        <w:t xml:space="preserve">                       Predlagatelj</w:t>
      </w:r>
    </w:p>
    <w:p w:rsidRDefault="00797BF6" w:rsidP="00797BF6" w:rsidR="00797BF6"/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797BF6" w:rsidP="00797BF6" w:rsidR="00797BF6">
      <w:pPr>
        <w:jc w:val="both"/>
      </w:pPr>
    </w:p>
    <w:p w:rsidRDefault="00A25693" w:rsidP="00797BF6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F1937">
      <w:t>17</w:t>
    </w:r>
    <w:r w:rsidR="00C97AE9">
      <w:t>8</w:t>
    </w:r>
    <w:r w:rsidR="00B80BDA">
      <w:t>/</w:t>
    </w:r>
    <w:r w:rsidR="00E84861">
      <w:t>20</w:t>
    </w:r>
    <w:r w:rsidR="0019301D">
      <w:t>18</w:t>
    </w:r>
    <w:r w:rsidR="0074759D">
      <w:t>-</w:t>
    </w:r>
    <w:r w:rsidR="009F1937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21AC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0F41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3E92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97BF6"/>
    <w:rsid w:val="007A1C1C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937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97AE9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5734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1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1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79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St-178/2018-6</izvorni_sadrzaj>
    <derivirana_varijabla naziv="DomainObject.Zapisnik.Oznaka_1">St-178/2018-6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54A , 22000 Šibenik</izvorni_sadrzaj>
    <derivirana_varijabla naziv="DomainObject.Predmet.ProtustrankaFormatedWithAdress_1"> GORETA j.d.o.o. za ugostiteljske usluge, Stjepana Radića 54A , 22000 Šibenik</derivirana_varijabla>
  </DomainObject.Predmet.ProtustrankaFormatedWithAdress>
  <DomainObject.Predmet.ProtustrankaFormatedWithAdressOIB>
    <izvorni_sadrzaj> GORETA j.d.o.o. za ugostiteljske usluge, OIB 03414563399, Stjepana Radića 54A , 22000 Šibenik</izvorni_sadrzaj>
    <derivirana_varijabla naziv="DomainObject.Predmet.ProtustrankaFormatedWithAdressOIB_1"> GORETA j.d.o.o. za ugostiteljske usluge, OIB 03414563399, Stjepana Radića 54A , 22000 Šibenik</derivirana_varijabla>
  </DomainObject.Predmet.ProtustrankaFormatedWithAdressOIB>
  <DomainObject.Predmet.ProtustrankaWithAdress>
    <izvorni_sadrzaj>GORETA j.d.o.o. za ugostiteljske usluge Stjepana Radića 54A , 22000 Šibenik</izvorni_sadrzaj>
    <derivirana_varijabla naziv="DomainObject.Predmet.ProtustrankaWithAdress_1">GORETA j.d.o.o. za ugostiteljske usluge Stjepana Radića 54A , 22000 Šibenik</derivirana_varijabla>
  </DomainObject.Predmet.ProtustrankaWithAdress>
  <DomainObject.Predmet.ProtustrankaWithAdressOIB>
    <izvorni_sadrzaj>GORETA j.d.o.o. za ugostiteljske usluge, OIB 03414563399, Stjepana Radića 54A , 22000 Šibenik</izvorni_sadrzaj>
    <derivirana_varijabla naziv="DomainObject.Predmet.ProtustrankaWithAdressOIB_1">GORETA j.d.o.o. za ugostiteljske usluge, OIB 03414563399, Stjepana Radića 54A 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54A , 22000 Šibenik</item>
    </izvorni_sadrzaj>
    <derivirana_varijabla naziv="DomainObject.Predmet.ProtuStrankaListFormatedWithAdress_1">
      <item>GORETA j.d.o.o. za ugostiteljske usluge, Stjepana Radića 54A 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54A , 22000 Šibenik</item>
    </izvorni_sadrzaj>
    <derivirana_varijabla naziv="DomainObject.Predmet.ProtuStrankaListFormatedWithAdressOIB_1">
      <item>GORETA j.d.o.o. za ugostiteljske usluge, OIB 03414563399, Stjepana Radića 54A 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>
      <item>Tonći Goreta</item>
    </izvorni_sadrzaj>
    <derivirana_varijabla naziv="DomainObject.Predmet.OstaliListFormated_1">
      <item>Tonći Goreta</item>
    </derivirana_varijabla>
  </DomainObject.Predmet.OstaliListFormated>
  <DomainObject.Predmet.OstaliListFormatedOIB>
    <izvorni_sadrzaj>
      <item>Tonći Goreta, OIB 89532998059</item>
    </izvorni_sadrzaj>
    <derivirana_varijabla naziv="DomainObject.Predmet.OstaliListFormatedOIB_1">
      <item>Tonći Goreta, OIB 89532998059</item>
    </derivirana_varijabla>
  </DomainObject.Predmet.OstaliListFormatedOIB>
  <DomainObject.Predmet.OstaliListFormatedWithAdress>
    <izvorni_sadrzaj>
      <item>Tonći Goreta, Šišara 8, 22000 Donje Polje</item>
    </izvorni_sadrzaj>
    <derivirana_varijabla naziv="DomainObject.Predmet.OstaliListFormatedWithAdress_1">
      <item>Tonći Goreta, Šišara 8, 22000 Donje Polje</item>
    </derivirana_varijabla>
  </DomainObject.Predmet.OstaliListFormatedWithAdress>
  <DomainObject.Predmet.OstaliListFormatedWithAdressOIB>
    <izvorni_sadrzaj>
      <item>Tonći Goreta, OIB 89532998059, Šišara 8, 22000 Donje Polje</item>
    </izvorni_sadrzaj>
    <derivirana_varijabla naziv="DomainObject.Predmet.OstaliListFormatedWithAdressOIB_1">
      <item>Tonći Goreta, OIB 89532998059, Šišara 8, 22000 Donje Polje</item>
    </derivirana_varijabla>
  </DomainObject.Predmet.OstaliListFormatedWithAdressOIB>
  <DomainObject.Predmet.OstaliListNazivFormated>
    <izvorni_sadrzaj>
      <item>Tonći Goreta</item>
    </izvorni_sadrzaj>
    <derivirana_varijabla naziv="DomainObject.Predmet.OstaliListNazivFormated_1">
      <item>Tonći Goreta</item>
    </derivirana_varijabla>
  </DomainObject.Predmet.OstaliListNazivFormated>
  <DomainObject.Predmet.OstaliListNazivFormatedOIB>
    <izvorni_sadrzaj>
      <item>Tonći Goreta, OIB 89532998059</item>
    </izvorni_sadrzaj>
    <derivirana_varijabla naziv="DomainObject.Predmet.OstaliListNazivFormatedOIB_1">
      <item>Tonći Goreta, OIB 89532998059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St-178/2018-6</izvorni_sadrzaj>
    <derivirana_varijabla naziv="DomainObject.PoslovniBrojDokumenta_1">St-178/2018-6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GORETA j.d.o.o. za ugostiteljske usluge, OIB 03414563399, Stjepana Radića 54A , 22000 Šibenik</izvorni_sadrzaj>
    <derivirana_varijabla naziv="DomainObject.Predmet.ProtustrankaIDrugiAdressOIB_1">GORETA j.d.o.o. za ugostiteljske usluge, OIB 03414563399,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GORETA j.d.o.o. za ugostiteljske usluge</item>
      <item>Tonći Goreta</item>
    </izvorni_sadrzaj>
    <derivirana_varijabla naziv="DomainObject.Predmet.SudioniciListNaziv_1">
      <item>FINA - Podružnica Šibenik</item>
      <item>GORETA j.d.o.o. za ugostiteljske usluge</item>
      <item>Tonći Goreta</item>
    </derivirana_varijabla>
  </DomainObject.Predmet.SudioniciListNaziv>
  <DomainObject.Predmet.SudioniciListAdressOIB>
    <izvorni_sadrzaj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izvorni_sadrzaj>
    <derivirana_varijabla naziv="DomainObject.Predmet.SudioniciListAdressOIB_1"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03414563399</item>
      <item>, OIB 89532998059</item>
    </izvorni_sadrzaj>
    <derivirana_varijabla naziv="DomainObject.Predmet.SudioniciListNazivOIB_1">
      <item>, OIB 85821130368</item>
      <item>, OIB 03414563399</item>
      <item>, OIB 89532998059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811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2018-06-18T05:29:00Z</dcterms:created>
  <dc:creator>Ardena Bajlo</dc:creator>
  <cp:lastModifiedBy>Ante Rubelj</cp:lastModifiedBy>
  <cp:lastPrinted>2018-06-18T07:42:00Z</cp:lastPrinted>
  <dcterms:modified xmlns:xsi="http://www.w3.org/2001/XMLSchema-instance" xsi:type="dcterms:W3CDTF">2018-06-18T09:41:00Z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St-178/2018-6 / Zapisnik - Ročište radi izjašnjenja o prijedlogu za otvaranje steč.post (1 St-178-2018-povodom prijedloga za otvaranje stečaja 18.6.2018.-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