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2dcb" w14:paraId="c062dcb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27061">
        <w:t>520/2017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27061">
        <w:t xml:space="preserve">ACTUS </w:t>
      </w:r>
      <w:r w:rsidR="00C27061" w:rsidRPr="005D3532">
        <w:t xml:space="preserve">d.o.o., Zadar, </w:t>
      </w:r>
      <w:r w:rsidR="00C27061">
        <w:t>Dalmatinskog sabora 1</w:t>
      </w:r>
      <w:r w:rsidR="00C27061" w:rsidRPr="005D3532">
        <w:t xml:space="preserve">, OIB: </w:t>
      </w:r>
      <w:r w:rsidR="00C27061">
        <w:t>31934563844</w:t>
      </w:r>
      <w:r>
        <w:t xml:space="preserve">, zastupanom po </w:t>
      </w:r>
      <w:r w:rsidR="00A416C6" w:rsidRPr="004722C7">
        <w:t xml:space="preserve">članu uprave </w:t>
      </w:r>
      <w:r w:rsidR="00C27061">
        <w:t>Željku Lenđeru</w:t>
      </w:r>
      <w:r w:rsidR="00C27061" w:rsidRPr="005D3532">
        <w:t xml:space="preserve"> iz </w:t>
      </w:r>
      <w:r w:rsidR="00C27061">
        <w:t>Zadra</w:t>
      </w:r>
      <w:r>
        <w:t xml:space="preserve">,  </w:t>
      </w:r>
      <w:r w:rsidR="00E36016">
        <w:t>31</w:t>
      </w:r>
      <w:r w:rsidR="00B7471E">
        <w:t>. siječnja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211A">
        <w:rPr>
          <w:b/>
        </w:rPr>
        <w:t>22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E3211A">
        <w:rPr>
          <w:b/>
        </w:rPr>
        <w:t>veljače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C27061">
        <w:rPr>
          <w:b/>
        </w:rPr>
        <w:t>30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C27061">
        <w:t>Željko Lenđer</w:t>
      </w:r>
      <w:r w:rsidR="00C27061" w:rsidRPr="005D3532">
        <w:t xml:space="preserve"> iz </w:t>
      </w:r>
      <w:r w:rsidR="00C27061">
        <w:t>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C27061">
        <w:t>Željko Lenđer</w:t>
      </w:r>
      <w:r w:rsidR="00C27061" w:rsidRPr="005D3532">
        <w:t xml:space="preserve"> iz </w:t>
      </w:r>
      <w:r w:rsidR="00C27061">
        <w:t>Zadra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C27061">
        <w:t xml:space="preserve">ACTUS </w:t>
      </w:r>
      <w:r w:rsidR="00C27061" w:rsidRPr="005D3532">
        <w:t>d.o.o., Zadar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E3211A">
        <w:t>ajnog postupka te je rješenjem 6</w:t>
      </w:r>
      <w:r w:rsidR="00C6393F">
        <w:t xml:space="preserve"> St-</w:t>
      </w:r>
      <w:r w:rsidR="00C27061">
        <w:t>372</w:t>
      </w:r>
      <w:r w:rsidR="00C6393F">
        <w:t>/</w:t>
      </w:r>
      <w:r w:rsidR="00E3211A">
        <w:t>20</w:t>
      </w:r>
      <w:r w:rsidR="00C27061">
        <w:t>17-7</w:t>
      </w:r>
      <w:r w:rsidR="00C6393F">
        <w:t xml:space="preserve"> od </w:t>
      </w:r>
      <w:r w:rsidR="00C27061">
        <w:t>3</w:t>
      </w:r>
      <w:r w:rsidR="004B6FD4">
        <w:t>0</w:t>
      </w:r>
      <w:r w:rsidR="00C6393F">
        <w:t xml:space="preserve">. </w:t>
      </w:r>
      <w:r w:rsidR="00C27061">
        <w:t>listopada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E36016">
        <w:t>31</w:t>
      </w:r>
      <w:r w:rsidR="00B7471E">
        <w:t>. siječnja 2018.</w:t>
      </w:r>
    </w:p>
    <w:p w:rsidRDefault="00A576FE" w:rsidP="00A576FE" w:rsidR="00A576FE"/>
    <w:p w:rsidRDefault="003F2DD8" w:rsidP="004B6FD4" w:rsidR="00A576FE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CB2B49">
        <w:tab/>
      </w:r>
      <w:r w:rsidR="00CB2B49">
        <w:tab/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27061">
        <w:t>Željku Lenđeru</w:t>
      </w:r>
      <w:r w:rsidR="00C27061" w:rsidRPr="005D3532">
        <w:t xml:space="preserve"> iz </w:t>
      </w:r>
      <w:r w:rsidR="00C27061">
        <w:t>Zadra</w:t>
      </w:r>
      <w:r w:rsidR="00C27061" w:rsidRPr="005D3532">
        <w:t xml:space="preserve">, </w:t>
      </w:r>
      <w:r w:rsidR="00C27061">
        <w:t>Vukovarska 10/C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</w:t>
      </w:r>
      <w:r w:rsidR="00E36016">
        <w:t xml:space="preserve">e sudova </w:t>
      </w:r>
    </w:p>
    <w:p w:rsidRDefault="00E36016" w:rsidP="00A576FE" w:rsidR="00E36016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002E6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C27061">
      <w:t>520/2017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2E6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ACTUS d.o.o. za ugostiteljstvo</izvorni_sadrzaj>
    <derivirana_varijabla naziv="DomainObject.Predmet.ProtustrankaFormated_1">  ACTUS d.o.o. za ugostiteljstvo</derivirana_varijabla>
  </DomainObject.Predmet.ProtustrankaFormated>
  <DomainObject.Predmet.ProtustrankaFormatedOIB>
    <izvorni_sadrzaj>  ACTUS d.o.o. za ugostiteljstvo, OIB 31934563844</izvorni_sadrzaj>
    <derivirana_varijabla naziv="DomainObject.Predmet.ProtustrankaFormatedOIB_1">  ACTUS d.o.o. za ugostiteljstvo, OIB 31934563844</derivirana_varijabla>
  </DomainObject.Predmet.ProtustrankaFormatedOIB>
  <DomainObject.Predmet.ProtustrankaFormatedWithAdress>
    <izvorni_sadrzaj> ACTUS d.o.o. za ugostiteljstvo, Dalmatinskog sabora 1, 23000 Zadar</izvorni_sadrzaj>
    <derivirana_varijabla naziv="DomainObject.Predmet.ProtustrankaFormatedWithAdress_1"> ACTUS d.o.o. za ugostiteljstvo, Dalmatinskog sabora 1, 23000 Zadar</derivirana_varijabla>
  </DomainObject.Predmet.ProtustrankaFormatedWithAdress>
  <DomainObject.Predmet.ProtustrankaFormatedWithAdressOIB>
    <izvorni_sadrzaj> ACTUS d.o.o. za ugostiteljstvo, OIB 31934563844, Dalmatinskog sabora 1, 23000 Zadar</izvorni_sadrzaj>
    <derivirana_varijabla naziv="DomainObject.Predmet.ProtustrankaFormatedWithAdressOIB_1"> ACTUS d.o.o. za ugostiteljstvo, OIB 31934563844, Dalmatinskog sabora 1, 23000 Zadar</derivirana_varijabla>
  </DomainObject.Predmet.ProtustrankaFormatedWithAdressOIB>
  <DomainObject.Predmet.ProtustrankaWithAdress>
    <izvorni_sadrzaj>ACTUS d.o.o. za ugostiteljstvo Dalmatinskog sabora 1, 23000 Zadar</izvorni_sadrzaj>
    <derivirana_varijabla naziv="DomainObject.Predmet.ProtustrankaWithAdress_1">ACTUS d.o.o. za ugostiteljstvo Dalmatinskog sabora 1, 23000 Zadar</derivirana_varijabla>
  </DomainObject.Predmet.ProtustrankaWithAdress>
  <DomainObject.Predmet.ProtustrankaWithAdressOIB>
    <izvorni_sadrzaj>ACTUS d.o.o. za ugostiteljstvo, OIB 31934563844, Dalmatinskog sabora 1, 23000 Zadar</izvorni_sadrzaj>
    <derivirana_varijabla naziv="DomainObject.Predmet.ProtustrankaWithAdressOIB_1">ACTUS d.o.o. za ugostiteljstvo, OIB 31934563844, Dalmatinskog sabora 1, 23000 Zadar</derivirana_varijabla>
  </DomainObject.Predmet.ProtustrankaWithAdressOIB>
  <DomainObject.Predmet.ProtustrankaNazivFormated>
    <izvorni_sadrzaj>ACTUS d.o.o. za ugostiteljstvo</izvorni_sadrzaj>
    <derivirana_varijabla naziv="DomainObject.Predmet.ProtustrankaNazivFormated_1">ACTUS d.o.o. za ugostiteljstvo</derivirana_varijabla>
  </DomainObject.Predmet.ProtustrankaNazivFormated>
  <DomainObject.Predmet.ProtustrankaNazivFormatedOIB>
    <izvorni_sadrzaj>ACTUS d.o.o. za ugostiteljstvo, OIB 31934563844</izvorni_sadrzaj>
    <derivirana_varijabla naziv="DomainObject.Predmet.ProtustrankaNazivFormatedOIB_1">ACTUS d.o.o. za ugostiteljstvo, OIB 31934563844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ACTUS d.o.o. za ugostiteljstvo</item>
    </izvorni_sadrzaj>
    <derivirana_varijabla naziv="DomainObject.Predmet.ProtuStrankaListFormated_1">
      <item>ACTUS d.o.o. za ugostiteljstvo</item>
    </derivirana_varijabla>
  </DomainObject.Predmet.ProtuStrankaListFormated>
  <DomainObject.Predmet.ProtuStrankaListFormatedOIB>
    <izvorni_sadrzaj>
      <item>ACTUS d.o.o. za ugostiteljstvo, OIB 31934563844</item>
    </izvorni_sadrzaj>
    <derivirana_varijabla naziv="DomainObject.Predmet.ProtuStrankaListFormatedOIB_1">
      <item>ACTUS d.o.o. za ugostiteljstvo, OIB 31934563844</item>
    </derivirana_varijabla>
  </DomainObject.Predmet.ProtuStrankaListFormatedOIB>
  <DomainObject.Predmet.ProtuStrankaListFormatedWithAdress>
    <izvorni_sadrzaj>
      <item>ACTUS d.o.o. za ugostiteljstvo, Dalmatinskog sabora 1, 23000 Zadar</item>
    </izvorni_sadrzaj>
    <derivirana_varijabla naziv="DomainObject.Predmet.ProtuStrankaListFormatedWithAdress_1">
      <item>ACTUS d.o.o. za ugostiteljstvo, Dalmatinskog sabora 1, 23000 Zadar</item>
    </derivirana_varijabla>
  </DomainObject.Predmet.ProtuStrankaListFormatedWithAdress>
  <DomainObject.Predmet.ProtuStrankaListFormatedWithAdressOIB>
    <izvorni_sadrzaj>
      <item>ACTUS d.o.o. za ugostiteljstvo, OIB 31934563844, Dalmatinskog sabora 1, 23000 Zadar</item>
    </izvorni_sadrzaj>
    <derivirana_varijabla naziv="DomainObject.Predmet.ProtuStrankaListFormatedWithAdressOIB_1">
      <item>ACTUS d.o.o. za ugostiteljstvo, OIB 31934563844, Dalmatinskog sabora 1, 23000 Zadar</item>
    </derivirana_varijabla>
  </DomainObject.Predmet.ProtuStrankaListFormatedWithAdressOIB>
  <DomainObject.Predmet.ProtuStrankaListNazivFormated>
    <izvorni_sadrzaj>
      <item>ACTUS d.o.o. za ugostiteljstvo</item>
    </izvorni_sadrzaj>
    <derivirana_varijabla naziv="DomainObject.Predmet.ProtuStrankaListNazivFormated_1">
      <item>ACTUS d.o.o. za ugostiteljstvo</item>
    </derivirana_varijabla>
  </DomainObject.Predmet.ProtuStrankaListNazivFormated>
  <DomainObject.Predmet.ProtuStrankaListNazivFormatedOIB>
    <izvorni_sadrzaj>
      <item>ACTUS d.o.o. za ugostiteljstvo, OIB 31934563844</item>
    </izvorni_sadrzaj>
    <derivirana_varijabla naziv="DomainObject.Predmet.ProtuStrankaListNazivFormatedOIB_1">
      <item>ACTUS d.o.o. za ugostiteljstvo, OIB 31934563844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ACTUS d.o.o. za ugostiteljstvo</izvorni_sadrzaj>
    <derivirana_varijabla naziv="DomainObject.Predmet.ProtustrankaIDrugi_1">ACTUS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ACTUS d.o.o. za ugostiteljstvo, OIB 31934563844, Dalmatinskog sabora 1, 23000 Zadar</izvorni_sadrzaj>
    <derivirana_varijabla naziv="DomainObject.Predmet.ProtustrankaIDrugiAdressOIB_1">ACTUS d.o.o. za ugostiteljstvo, OIB 31934563844, Dalmatinskog sabora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ACTUS d.o.o. za ugostiteljstvo</item>
      <item>fina</item>
    </izvorni_sadrzaj>
    <derivirana_varijabla naziv="DomainObject.Predmet.SudioniciListNaziv_1">
      <item>ACTUS d.o.o. za ugostiteljstvo</item>
      <item>fina</item>
    </derivirana_varijabla>
  </DomainObject.Predmet.SudioniciListNaziv>
  <DomainObject.Predmet.SudioniciListAdressOIB>
    <izvorni_sadrzaj>
      <item>ACTUS d.o.o. za ugostiteljstvo, OIB 31934563844, Dalmatinskog sabora 1,23000 Zadar</item>
      <item>fina, OIB 85821130368</item>
    </izvorni_sadrzaj>
    <derivirana_varijabla naziv="DomainObject.Predmet.SudioniciListAdressOIB_1">
      <item>ACTUS d.o.o. za ugostiteljstvo, OIB 31934563844, Dalmatinskog sabora 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31934563844</item>
      <item>, OIB 85821130368</item>
    </izvorni_sadrzaj>
    <derivirana_varijabla naziv="DomainObject.Predmet.SudioniciListNazivOIB_1">
      <item>, OIB 31934563844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21730-F79C-4AAE-BF81-1571F6AEA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2603</properties:Characters>
  <properties:Lines>78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2018-01-30T08:37:00Z</dcterms:created>
  <dc:creator>Administrator</dc:creator>
  <cp:lastModifiedBy>Nena Mužanović</cp:lastModifiedBy>
  <cp:lastPrinted>2017-12-27T13:36:00Z</cp:lastPrinted>
  <dcterms:modified xmlns:xsi="http://www.w3.org/2001/XMLSchema-instance" xsi:type="dcterms:W3CDTF">2018-02-01T08:33:00Z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