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e24a" w14:paraId="a16e24a" w:rsidRDefault="00CE265F" w:rsidP="00CE265F" w:rsidR="00CE265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E265F" w:rsidP="00CE265F" w:rsidR="00CE265F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E265F" w:rsidP="00CE265F" w:rsidR="00CE265F" w:rsidRPr="005364F8">
      <w:r w:rsidRPr="005364F8">
        <w:t>TRGOVAČKI SUD U PAZINU</w:t>
      </w:r>
    </w:p>
    <w:p w:rsidRDefault="00CE265F" w:rsidP="00CE265F" w:rsidR="00CE265F" w:rsidRPr="005364F8">
      <w:r>
        <w:t xml:space="preserve">         </w:t>
      </w:r>
      <w:r w:rsidRPr="005364F8">
        <w:t xml:space="preserve">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E265F" w:rsidP="00CE265F" w:rsidR="00CE265F">
      <w:pPr>
        <w:jc w:val="both"/>
      </w:pPr>
      <w:r w:rsidRPr="00DA15C9">
        <w:tab/>
      </w:r>
    </w:p>
    <w:p w:rsidRDefault="00CE265F" w:rsidP="00CE265F" w:rsidR="00CE265F" w:rsidRPr="00DA15C9">
      <w:pPr>
        <w:jc w:val="both"/>
      </w:pPr>
    </w:p>
    <w:p w:rsidRDefault="00CE265F" w:rsidP="00CE265F" w:rsidR="00CE265F">
      <w:pPr>
        <w:jc w:val="center"/>
      </w:pPr>
      <w:r>
        <w:t>R E P U B L I K A  H R V A T S K A</w:t>
      </w:r>
    </w:p>
    <w:p w:rsidRDefault="00CE265F" w:rsidP="00CE265F" w:rsidR="00CE265F"/>
    <w:p w:rsidRDefault="00CE265F" w:rsidP="00CE265F" w:rsidR="00CE265F">
      <w:pPr>
        <w:jc w:val="center"/>
      </w:pPr>
      <w:r>
        <w:t>R J E Š E NJ E</w:t>
      </w:r>
    </w:p>
    <w:p w:rsidRDefault="00CE265F" w:rsidP="00CE265F" w:rsidR="00CE265F" w:rsidRPr="00DA15C9"/>
    <w:p w:rsidRDefault="00CE265F" w:rsidP="00CE265F" w:rsidR="00CE265F">
      <w:pPr>
        <w:jc w:val="both"/>
      </w:pPr>
      <w:r w:rsidRPr="00DA15C9">
        <w:tab/>
      </w:r>
      <w:r w:rsidRPr="005F3261">
        <w:t xml:space="preserve">Trgovački sud u Pazinu, po sucu </w:t>
      </w:r>
      <w:r>
        <w:t>Damiru Rabaru</w:t>
      </w:r>
      <w:r w:rsidRPr="005F3261">
        <w:t>, po prijedlogu predlagatelja FIN</w:t>
      </w:r>
      <w:r>
        <w:t xml:space="preserve">A, OIB: </w:t>
      </w:r>
      <w:r w:rsidRPr="005F3261">
        <w:t xml:space="preserve">85821130368, RC Rijeka, Podružnica Pula, Giardini 5, radi otvaranja stečajnog postupka nad dužnikom </w:t>
      </w:r>
      <w:r>
        <w:t xml:space="preserve">OBJEKTIV </w:t>
      </w:r>
      <w:r w:rsidRPr="005F3261">
        <w:t xml:space="preserve">d.o.o. </w:t>
      </w:r>
      <w:r>
        <w:t>Žminj</w:t>
      </w:r>
      <w:r w:rsidRPr="005F3261">
        <w:t xml:space="preserve">, </w:t>
      </w:r>
      <w:r>
        <w:t>Karlov vrt bb</w:t>
      </w:r>
      <w:r w:rsidRPr="005F3261">
        <w:t xml:space="preserve">, OIB: </w:t>
      </w:r>
      <w:r>
        <w:t>21340373567</w:t>
      </w:r>
      <w:r w:rsidRPr="005F3261">
        <w:t>,</w:t>
      </w:r>
      <w:r w:rsidRPr="00DF28E8">
        <w:t xml:space="preserve"> 8. </w:t>
      </w:r>
      <w:r>
        <w:t xml:space="preserve">ožujka </w:t>
      </w:r>
      <w:r w:rsidRPr="00DF28E8">
        <w:t>201</w:t>
      </w:r>
      <w:r>
        <w:t>6</w:t>
      </w:r>
      <w:r w:rsidRPr="00DF28E8">
        <w:t>.</w:t>
      </w:r>
      <w:r w:rsidR="00631C6B">
        <w:t xml:space="preserve"> godine</w:t>
      </w:r>
    </w:p>
    <w:p w:rsidRDefault="00CE265F" w:rsidP="00CE265F" w:rsidR="00CE265F">
      <w:pPr>
        <w:jc w:val="both"/>
      </w:pPr>
    </w:p>
    <w:p w:rsidRDefault="00CE265F" w:rsidP="00CE265F" w:rsidR="00CE265F" w:rsidRPr="001B1D09">
      <w:pPr>
        <w:jc w:val="center"/>
      </w:pPr>
      <w:r w:rsidRPr="001B1D09">
        <w:t>r i j e š i o    j e</w:t>
      </w:r>
    </w:p>
    <w:p w:rsidRDefault="00CE265F" w:rsidP="00CE265F" w:rsidR="00CE265F" w:rsidRPr="001B1D09">
      <w:pPr>
        <w:jc w:val="both"/>
      </w:pPr>
    </w:p>
    <w:p w:rsidRDefault="00CE265F" w:rsidP="00CE265F" w:rsidR="00CE265F" w:rsidRPr="00631C6B">
      <w:pPr>
        <w:jc w:val="both"/>
      </w:pPr>
      <w:r w:rsidRPr="001B1D09">
        <w:t>I</w:t>
      </w:r>
      <w:r w:rsidR="00631C6B">
        <w:t>.</w:t>
      </w:r>
      <w:r w:rsidRPr="001B1D09">
        <w:tab/>
        <w:t xml:space="preserve">Pozivaju se </w:t>
      </w:r>
      <w:r>
        <w:t xml:space="preserve">osobe koje imaju pravni interes za provedbom stečajnog postupka </w:t>
      </w:r>
      <w:r w:rsidRPr="00C701B8">
        <w:t xml:space="preserve">nad dužnikom </w:t>
      </w:r>
      <w:r>
        <w:t xml:space="preserve">OBJEKTIV </w:t>
      </w:r>
      <w:r w:rsidRPr="005F3261">
        <w:t xml:space="preserve">d.o.o. </w:t>
      </w:r>
      <w:r>
        <w:t>Žminj</w:t>
      </w:r>
      <w:r w:rsidRPr="005F3261">
        <w:t xml:space="preserve">, </w:t>
      </w:r>
      <w:r>
        <w:t>Karlov vrt bb</w:t>
      </w:r>
      <w:r w:rsidRPr="005F3261">
        <w:t xml:space="preserve">, OIB: </w:t>
      </w:r>
      <w:r>
        <w:t>21340373567, da u roku od 15 dana uplate predujam za namirenje troškova prethodnoga i otvorenoga stečajnog postupka</w:t>
      </w:r>
      <w:r w:rsidRPr="001B1D09">
        <w:t xml:space="preserve"> iznos od </w:t>
      </w:r>
      <w:r>
        <w:t>10</w:t>
      </w:r>
      <w:r w:rsidRPr="001B1D09">
        <w:t>.</w:t>
      </w:r>
      <w:r>
        <w:t>000</w:t>
      </w:r>
      <w:r w:rsidRPr="001B1D09">
        <w:t>,00 kuna za pokriće troškova prethodnog postupka te stečajnog postupka, na depozit ovog suda broj: HR43 2390001 1300029763, po</w:t>
      </w:r>
      <w:r>
        <w:t xml:space="preserve">ziv na broj </w:t>
      </w:r>
      <w:r w:rsidRPr="00631C6B">
        <w:t>020-</w:t>
      </w:r>
      <w:r w:rsidR="00520F76" w:rsidRPr="00631C6B">
        <w:t>187</w:t>
      </w:r>
      <w:r w:rsidRPr="00631C6B">
        <w:t>-15</w:t>
      </w:r>
      <w:r w:rsidR="00631C6B">
        <w:rPr>
          <w:bCs/>
        </w:rPr>
        <w:t>.</w:t>
      </w:r>
    </w:p>
    <w:p w:rsidRDefault="00CE265F" w:rsidP="00CE265F" w:rsidR="00CE265F" w:rsidRPr="001B1D09">
      <w:pPr>
        <w:jc w:val="both"/>
      </w:pPr>
    </w:p>
    <w:p w:rsidRDefault="00CE265F" w:rsidP="00CE265F" w:rsidR="00CE265F">
      <w:pPr>
        <w:jc w:val="both"/>
        <w:rPr>
          <w:bCs/>
        </w:rPr>
      </w:pPr>
      <w:r w:rsidRPr="001B1D09">
        <w:t>II</w:t>
      </w:r>
      <w:r w:rsidR="00631C6B">
        <w:t>.</w:t>
      </w:r>
      <w:r w:rsidRPr="001B1D09">
        <w:tab/>
      </w:r>
      <w:r w:rsidRPr="00C701B8">
        <w:rPr>
          <w:bCs/>
        </w:rPr>
        <w:t xml:space="preserve">Ako osobe iz </w:t>
      </w:r>
      <w:r>
        <w:rPr>
          <w:bCs/>
        </w:rPr>
        <w:t>točke I</w:t>
      </w:r>
      <w:r w:rsidRPr="00C701B8">
        <w:rPr>
          <w:bCs/>
        </w:rPr>
        <w:t xml:space="preserve"> ovoga </w:t>
      </w:r>
      <w:r>
        <w:rPr>
          <w:bCs/>
        </w:rPr>
        <w:t xml:space="preserve">rješenja </w:t>
      </w:r>
      <w:r w:rsidRPr="00C701B8">
        <w:rPr>
          <w:bCs/>
        </w:rPr>
        <w:t>ne predujme traženi iznos,</w:t>
      </w:r>
      <w:r>
        <w:rPr>
          <w:bCs/>
        </w:rPr>
        <w:t xml:space="preserve"> </w:t>
      </w:r>
      <w:r w:rsidRPr="00C701B8">
        <w:rPr>
          <w:bCs/>
        </w:rPr>
        <w:t>sud će donijeti rješenje o otvaranju i zaključenju stečajnoga</w:t>
      </w:r>
      <w:r>
        <w:rPr>
          <w:bCs/>
        </w:rPr>
        <w:t xml:space="preserve"> </w:t>
      </w:r>
      <w:r w:rsidRPr="00C701B8">
        <w:rPr>
          <w:bCs/>
        </w:rPr>
        <w:t>postupka.</w:t>
      </w:r>
    </w:p>
    <w:p w:rsidRDefault="00CE265F" w:rsidP="00CE265F" w:rsidR="00CE265F">
      <w:pPr>
        <w:jc w:val="both"/>
        <w:rPr>
          <w:bCs/>
        </w:rPr>
      </w:pPr>
    </w:p>
    <w:p w:rsidRDefault="00CE265F" w:rsidP="00CE265F" w:rsidR="00CE265F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E265F" w:rsidP="00CE265F" w:rsidR="00CE265F">
      <w:pPr>
        <w:rPr>
          <w:bCs/>
        </w:rPr>
      </w:pPr>
    </w:p>
    <w:p w:rsidRDefault="00CE265F" w:rsidP="00A83BB6" w:rsidR="00A83BB6">
      <w:pPr>
        <w:ind w:firstLine="708"/>
        <w:jc w:val="both"/>
      </w:pPr>
      <w:r w:rsidRPr="001B1D09">
        <w:t>Rješenjem ovog suda posl.br. St-</w:t>
      </w:r>
      <w:r w:rsidR="00A83BB6">
        <w:t>187</w:t>
      </w:r>
      <w:r w:rsidRPr="001B1D09">
        <w:t>/15-</w:t>
      </w:r>
      <w:r>
        <w:t>4</w:t>
      </w:r>
      <w:r w:rsidRPr="001B1D09">
        <w:t xml:space="preserve"> od </w:t>
      </w:r>
      <w:r w:rsidR="00A83BB6">
        <w:t>27</w:t>
      </w:r>
      <w:r w:rsidRPr="001B1D09">
        <w:t xml:space="preserve">. </w:t>
      </w:r>
      <w:r>
        <w:t>s</w:t>
      </w:r>
      <w:r w:rsidR="00A83BB6">
        <w:t xml:space="preserve">iječnja </w:t>
      </w:r>
      <w:r w:rsidRPr="001B1D09">
        <w:t>201</w:t>
      </w:r>
      <w:r w:rsidR="00A83BB6">
        <w:t>6</w:t>
      </w:r>
      <w:r w:rsidRPr="001B1D09">
        <w:t>.</w:t>
      </w:r>
      <w:r w:rsidR="00631C6B">
        <w:t xml:space="preserve"> godine</w:t>
      </w:r>
      <w:r w:rsidR="00A83BB6">
        <w:t xml:space="preserve"> </w:t>
      </w:r>
      <w:r>
        <w:t>pokre</w:t>
      </w:r>
      <w:r w:rsidR="00A83BB6">
        <w:t xml:space="preserve">nut je </w:t>
      </w:r>
      <w:r>
        <w:t xml:space="preserve">prethodni postupak radi utvrđivanja pretpostavki za otvaranje stečajnog postupka nad dužnikom </w:t>
      </w:r>
      <w:r w:rsidR="00A83BB6">
        <w:t xml:space="preserve">OBJEKTIV </w:t>
      </w:r>
      <w:r w:rsidR="00A83BB6" w:rsidRPr="005F3261">
        <w:t xml:space="preserve">d.o.o. </w:t>
      </w:r>
      <w:r w:rsidR="00A83BB6">
        <w:t>Žminj</w:t>
      </w:r>
      <w:r w:rsidR="00A83BB6" w:rsidRPr="005F3261">
        <w:t xml:space="preserve">, </w:t>
      </w:r>
      <w:r w:rsidR="00A83BB6">
        <w:t>Karlov vrt bb</w:t>
      </w:r>
      <w:r w:rsidR="00A83BB6" w:rsidRPr="005F3261">
        <w:t xml:space="preserve">, OIB: </w:t>
      </w:r>
      <w:r w:rsidR="00A83BB6">
        <w:t>21340373567.</w:t>
      </w:r>
    </w:p>
    <w:p w:rsidRDefault="00A83BB6" w:rsidP="00A83BB6" w:rsidR="00CE265F">
      <w:pPr>
        <w:ind w:firstLine="708"/>
        <w:jc w:val="both"/>
      </w:pPr>
      <w:r>
        <w:t xml:space="preserve"> </w:t>
      </w:r>
    </w:p>
    <w:p w:rsidRDefault="00CE265F" w:rsidP="00CE265F" w:rsidR="00CE265F" w:rsidRPr="00520F76">
      <w:pPr>
        <w:ind w:firstLine="708"/>
        <w:jc w:val="both"/>
      </w:pPr>
      <w:r w:rsidRPr="00520F76">
        <w:t xml:space="preserve">To je rješenje objavljeno na mrežnoj stranici e-oglasna ploča sudova </w:t>
      </w:r>
      <w:r w:rsidR="00631C6B">
        <w:t>28. siječnja 2016</w:t>
      </w:r>
      <w:r w:rsidRPr="00520F76">
        <w:t xml:space="preserve">. godine, te se dostava smatra obavljenom istekom osmog dana od dana objave, sukladno čl. 12. st. 1. Stečajnog zakona. </w:t>
      </w:r>
    </w:p>
    <w:p w:rsidRDefault="00CE265F" w:rsidP="00CE265F" w:rsidR="00CE265F">
      <w:pPr>
        <w:ind w:firstLine="708"/>
        <w:jc w:val="both"/>
      </w:pPr>
    </w:p>
    <w:p w:rsidRDefault="00520F76" w:rsidP="00520F76" w:rsidR="00520F76">
      <w:pPr>
        <w:spacing w:lineRule="atLeast" w:line="240"/>
        <w:jc w:val="both"/>
        <w:rPr>
          <w:sz w:val="23"/>
          <w:szCs w:val="23"/>
        </w:rPr>
      </w:pPr>
      <w:r w:rsidRPr="00520F76">
        <w:tab/>
      </w:r>
      <w:r w:rsidR="00CE265F" w:rsidRPr="00520F76">
        <w:t xml:space="preserve">Na ročište od </w:t>
      </w:r>
      <w:r w:rsidR="00A83BB6" w:rsidRPr="00520F76">
        <w:t>2</w:t>
      </w:r>
      <w:r w:rsidR="00CE265F" w:rsidRPr="00520F76">
        <w:t xml:space="preserve">. </w:t>
      </w:r>
      <w:r w:rsidR="00A83BB6" w:rsidRPr="00520F76">
        <w:t xml:space="preserve">ožujka </w:t>
      </w:r>
      <w:r w:rsidR="00CE265F" w:rsidRPr="00520F76">
        <w:t>201</w:t>
      </w:r>
      <w:r w:rsidR="00A83BB6" w:rsidRPr="00520F76">
        <w:t>6</w:t>
      </w:r>
      <w:r w:rsidR="00631C6B">
        <w:t xml:space="preserve">. godine </w:t>
      </w:r>
      <w:r w:rsidR="00CE265F" w:rsidRPr="00520F76">
        <w:t xml:space="preserve">pristupio je zakonski zastupnik dužnika </w:t>
      </w:r>
      <w:r w:rsidR="00A83BB6" w:rsidRPr="00520F76">
        <w:t>Vinko Pucić</w:t>
      </w:r>
      <w:r w:rsidR="00CE265F" w:rsidRPr="00520F76">
        <w:t xml:space="preserve">, </w:t>
      </w:r>
      <w:r w:rsidR="00CE265F">
        <w:t xml:space="preserve">koji je naveo da </w:t>
      </w:r>
      <w:r>
        <w:rPr>
          <w:sz w:val="23"/>
          <w:szCs w:val="23"/>
        </w:rPr>
        <w:t xml:space="preserve">se imovina društva sastoji od pokretnina – uređaja čiji popis dostavlja u spis a čija knjigovodstvena vrijednost iznosi 9.128,18 kuna. Društvo nema u vlasništvu nekretnina niti kakvih vozila. Društvo ne obavlja djelatnost od 2010. godine, stanje računa je najvjerojatnije nepromijenjeno u odnosu blokirano na iznos od 124.700,00 kuna. </w:t>
      </w:r>
    </w:p>
    <w:p w:rsidRDefault="00520F76" w:rsidP="00520F76" w:rsidR="00520F76">
      <w:pPr>
        <w:spacing w:lineRule="atLeast" w:line="240"/>
        <w:jc w:val="both"/>
        <w:rPr>
          <w:sz w:val="23"/>
          <w:szCs w:val="23"/>
        </w:rPr>
      </w:pPr>
    </w:p>
    <w:p w:rsidRDefault="00CE265F" w:rsidP="00CE265F" w:rsidR="00CE265F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</w:t>
      </w:r>
      <w:r>
        <w:lastRenderedPageBreak/>
        <w:t>zaključenju stečajnoga postupka. Na izbor i imenovanje stečajnoga upravitelja na odgovarajući se način primjenjuju odredbe o izboru i imenovanju stečajnoga upravitelja u skraćenom stečajnom postupku (st. 2.).</w:t>
      </w:r>
    </w:p>
    <w:p w:rsidRDefault="00CE265F" w:rsidP="00CE265F" w:rsidR="00CE265F" w:rsidRPr="001B1D09">
      <w:pPr>
        <w:jc w:val="both"/>
      </w:pPr>
      <w:r w:rsidRPr="001B1D09">
        <w:tab/>
      </w:r>
    </w:p>
    <w:p w:rsidRDefault="00CE265F" w:rsidP="00CE265F" w:rsidR="00CE265F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Pr="001B1D09">
        <w:t xml:space="preserve"> </w:t>
      </w:r>
    </w:p>
    <w:p w:rsidRDefault="00CE265F" w:rsidP="00CE265F" w:rsidR="00CE265F" w:rsidRPr="001B1D09"/>
    <w:p w:rsidRDefault="00CE265F" w:rsidP="00CE265F" w:rsidR="00CE265F" w:rsidRPr="001B1D09">
      <w:pPr>
        <w:jc w:val="center"/>
      </w:pPr>
      <w:r w:rsidRPr="001B1D09">
        <w:t xml:space="preserve">U Pazinu, </w:t>
      </w:r>
      <w:r>
        <w:t xml:space="preserve">8. </w:t>
      </w:r>
      <w:r w:rsidR="00A83BB6">
        <w:t xml:space="preserve">ožujka </w:t>
      </w:r>
      <w:r w:rsidRPr="001B1D09">
        <w:t>201</w:t>
      </w:r>
      <w:r w:rsidR="00A83BB6">
        <w:t>6</w:t>
      </w:r>
      <w:r w:rsidRPr="001B1D09">
        <w:t>.</w:t>
      </w:r>
      <w:r w:rsidR="00631C6B">
        <w:t xml:space="preserve"> godine</w:t>
      </w:r>
    </w:p>
    <w:p w:rsidRDefault="00CE265F" w:rsidP="00CE265F" w:rsidR="00CE265F" w:rsidRPr="001B1D09">
      <w:pPr>
        <w:ind w:firstLine="720" w:left="2880"/>
        <w:jc w:val="both"/>
      </w:pPr>
    </w:p>
    <w:p w:rsidRDefault="00CE265F" w:rsidP="00CE265F" w:rsidR="00CE265F" w:rsidRPr="001B1D09">
      <w:pPr>
        <w:ind w:firstLine="720" w:left="5652"/>
        <w:jc w:val="both"/>
      </w:pPr>
      <w:r w:rsidRPr="001B1D09">
        <w:t xml:space="preserve">     Stečajni sudac </w:t>
      </w:r>
    </w:p>
    <w:p w:rsidRDefault="00CE265F" w:rsidP="00CE265F" w:rsidR="00CE265F" w:rsidRPr="001B1D09">
      <w:pPr>
        <w:ind w:firstLine="720" w:left="5652"/>
        <w:jc w:val="both"/>
      </w:pPr>
    </w:p>
    <w:p w:rsidRDefault="00CE265F" w:rsidP="00CE265F" w:rsidR="00CE265F" w:rsidRPr="001B1D09">
      <w:pPr>
        <w:ind w:left="5712"/>
        <w:jc w:val="both"/>
      </w:pPr>
      <w:r w:rsidRPr="001B1D09">
        <w:t xml:space="preserve">                 </w:t>
      </w:r>
      <w:r w:rsidR="00631C6B">
        <w:t>Damir Rabar</w:t>
      </w:r>
    </w:p>
    <w:p w:rsidRDefault="00CE265F" w:rsidP="00CE265F" w:rsidR="00CE265F" w:rsidRPr="001B1D09">
      <w:pPr>
        <w:jc w:val="both"/>
      </w:pPr>
    </w:p>
    <w:p w:rsidRDefault="00CE265F" w:rsidP="00CE265F" w:rsidR="00CE265F" w:rsidRPr="001B1D09">
      <w:pPr>
        <w:jc w:val="both"/>
      </w:pPr>
    </w:p>
    <w:p w:rsidRDefault="00CE265F" w:rsidP="00CE265F" w:rsidR="00CE265F">
      <w:pPr>
        <w:jc w:val="both"/>
      </w:pPr>
    </w:p>
    <w:p w:rsidRDefault="00CE265F" w:rsidP="00CE265F" w:rsidR="00CE265F">
      <w:pPr>
        <w:jc w:val="both"/>
      </w:pPr>
    </w:p>
    <w:p w:rsidRDefault="00CE265F" w:rsidP="00CE265F" w:rsidR="00CE265F" w:rsidRPr="001B1D09">
      <w:pPr>
        <w:jc w:val="both"/>
      </w:pPr>
    </w:p>
    <w:p w:rsidRDefault="00CE265F" w:rsidP="00CE265F" w:rsidR="00CE265F" w:rsidRPr="001B1D09">
      <w:pPr>
        <w:jc w:val="both"/>
      </w:pPr>
      <w:r w:rsidRPr="001B1D09">
        <w:t>UPUTA O PRAVNOM LIJEKU:</w:t>
      </w:r>
    </w:p>
    <w:p w:rsidRDefault="00CE265F" w:rsidP="00CE265F" w:rsidR="00CE265F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5</w:t>
      </w:r>
      <w:r w:rsidRPr="001B1D09">
        <w:t xml:space="preserve"> primjerka a o istoj odlučuje  Visoki trgovački sud Republike Hrvatske. </w:t>
      </w:r>
    </w:p>
    <w:p w:rsidRDefault="00CE265F" w:rsidP="00CE265F" w:rsidR="00CE265F" w:rsidRPr="001B1D09"/>
    <w:p w:rsidRDefault="00CE265F" w:rsidP="00CE265F" w:rsidR="00CE265F" w:rsidRPr="001B1D09">
      <w:pPr>
        <w:jc w:val="both"/>
      </w:pPr>
      <w:r w:rsidRPr="001B1D09">
        <w:t>DNA:</w:t>
      </w:r>
    </w:p>
    <w:p w:rsidRDefault="00CE265F" w:rsidP="00CE265F" w:rsidR="00CE265F" w:rsidRPr="001B1D09">
      <w:pPr>
        <w:jc w:val="both"/>
      </w:pPr>
      <w:r w:rsidRPr="001B1D09">
        <w:t xml:space="preserve">         - predlagatelj</w:t>
      </w:r>
      <w:r>
        <w:t>u</w:t>
      </w:r>
    </w:p>
    <w:p w:rsidRDefault="00CE265F" w:rsidP="00CE265F" w:rsidR="00CE265F" w:rsidRPr="001B1D09">
      <w:pPr>
        <w:jc w:val="both"/>
      </w:pPr>
      <w:r w:rsidRPr="001B1D09">
        <w:t xml:space="preserve">         - ŽDO Pula</w:t>
      </w:r>
    </w:p>
    <w:p w:rsidRDefault="00CE265F" w:rsidP="00CE265F" w:rsidR="00CE265F" w:rsidRPr="00382CB4">
      <w:pPr>
        <w:jc w:val="both"/>
      </w:pPr>
      <w:r>
        <w:t xml:space="preserve">         </w:t>
      </w:r>
      <w:r w:rsidRPr="00382CB4">
        <w:t>- e-oglasna ploča suda</w:t>
      </w:r>
      <w:r w:rsidRPr="00FE408C">
        <w:t xml:space="preserve"> </w:t>
      </w:r>
      <w:r w:rsidRPr="00382CB4">
        <w:t>(čl. 1</w:t>
      </w:r>
      <w:r>
        <w:t>3</w:t>
      </w:r>
      <w:r w:rsidRPr="00382CB4">
        <w:t xml:space="preserve">2. st. </w:t>
      </w:r>
      <w:r>
        <w:t>3</w:t>
      </w:r>
      <w:r w:rsidRPr="00382CB4">
        <w:t>. S</w:t>
      </w:r>
      <w:r>
        <w:t>Z-a</w:t>
      </w:r>
      <w:r w:rsidRPr="00382CB4">
        <w:t>)</w:t>
      </w:r>
    </w:p>
    <w:p w:rsidRDefault="00CE265F" w:rsidP="00CE265F" w:rsidR="00CE265F" w:rsidRPr="001B1D09">
      <w:pPr>
        <w:ind w:left="360"/>
        <w:jc w:val="both"/>
      </w:pPr>
      <w:r w:rsidRPr="001B1D09">
        <w:t xml:space="preserve"> </w:t>
      </w:r>
    </w:p>
    <w:p w:rsidRDefault="00CE265F" w:rsidP="00CE265F" w:rsidR="00CE265F" w:rsidRPr="001B1D09"/>
    <w:p w:rsidRDefault="00CE265F" w:rsidP="00CE265F" w:rsidR="00CE265F" w:rsidRPr="001B1D09"/>
    <w:p w:rsidRDefault="00707C16" w:rsidR="00707C16"/>
    <w:sectPr w:rsidSect="009E6A2F" w:rsidR="00707C16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74C" w:rsidP="00CE265F" w:rsidR="0038174C">
      <w:r>
        <w:separator/>
      </w:r>
    </w:p>
  </w:endnote>
  <w:endnote w:id="0" w:type="continuationSeparator">
    <w:p w:rsidRDefault="0038174C" w:rsidP="00CE265F" w:rsidR="00381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74C" w:rsidP="00CE265F" w:rsidR="0038174C">
      <w:r>
        <w:separator/>
      </w:r>
    </w:p>
  </w:footnote>
  <w:footnote w:id="0" w:type="continuationSeparator">
    <w:p w:rsidRDefault="0038174C" w:rsidP="00CE265F" w:rsidR="003817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B28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05E5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B28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5E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57B28" w:rsidP="008A2706" w:rsidR="008A270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31C6B">
      <w:rPr>
        <w:sz w:val="23"/>
        <w:szCs w:val="23"/>
      </w:rPr>
      <w:t>Poslovni broj 1 St-187</w:t>
    </w:r>
    <w:r w:rsidR="00631C6B" w:rsidRPr="004C03E1">
      <w:rPr>
        <w:sz w:val="23"/>
        <w:szCs w:val="23"/>
      </w:rPr>
      <w:t>/15-</w:t>
    </w:r>
    <w:r w:rsidR="00631C6B">
      <w:rPr>
        <w:sz w:val="23"/>
        <w:szCs w:val="23"/>
      </w:rPr>
      <w:t>10</w:t>
    </w:r>
  </w:p>
  <w:p w:rsidRDefault="009E05E5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C6B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</w:t>
    </w:r>
    <w:r w:rsidR="00CE265F">
      <w:rPr>
        <w:sz w:val="23"/>
        <w:szCs w:val="23"/>
      </w:rPr>
      <w:t>1</w:t>
    </w:r>
    <w:r w:rsidR="00157B28">
      <w:rPr>
        <w:sz w:val="23"/>
        <w:szCs w:val="23"/>
      </w:rPr>
      <w:t xml:space="preserve"> St-18</w:t>
    </w:r>
    <w:r w:rsidR="00CE265F">
      <w:rPr>
        <w:sz w:val="23"/>
        <w:szCs w:val="23"/>
      </w:rPr>
      <w:t>7</w:t>
    </w:r>
    <w:r w:rsidR="00157B28" w:rsidRPr="004C03E1">
      <w:rPr>
        <w:sz w:val="23"/>
        <w:szCs w:val="23"/>
      </w:rPr>
      <w:t>/15-</w:t>
    </w:r>
    <w:r>
      <w:rPr>
        <w:sz w:val="23"/>
        <w:szCs w:val="23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65F"/>
    <w:rsid w:val="001253B9"/>
    <w:rsid w:val="00157B28"/>
    <w:rsid w:val="0038174C"/>
    <w:rsid w:val="00520F76"/>
    <w:rsid w:val="00631C6B"/>
    <w:rsid w:val="00707C16"/>
    <w:rsid w:val="00714C17"/>
    <w:rsid w:val="009E05E5"/>
    <w:rsid w:val="00A83BB6"/>
    <w:rsid w:val="00CE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6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26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26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265F"/>
  </w:style>
  <w:style w:styleId="Tekstbalonia" w:type="paragraph">
    <w:name w:val="Balloon Text"/>
    <w:basedOn w:val="Normal"/>
    <w:link w:val="TekstbaloniaChar"/>
    <w:uiPriority w:val="99"/>
    <w:semiHidden/>
    <w:unhideWhenUsed/>
    <w:rsid w:val="00CE26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265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6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265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5E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5E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5E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5E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6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26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26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265F"/>
  </w:style>
  <w:style w:styleId="Tekstbalonia" w:type="paragraph">
    <w:name w:val="Balloon Text"/>
    <w:basedOn w:val="Normal"/>
    <w:link w:val="TekstbaloniaChar"/>
    <w:uiPriority w:val="99"/>
    <w:semiHidden/>
    <w:unhideWhenUsed/>
    <w:rsid w:val="00CE26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265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6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265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5E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5E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5E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5E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62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OBJEKTIV d.o.o. ŽMINJ</izvorni_sadrzaj>
    <derivirana_varijabla naziv="DomainObject.Predmet.ProtustrankaFormated_1">  OBJEKTIV d.o.o. ŽMINJ</derivirana_varijabla>
  </DomainObject.Predmet.ProtustrankaFormated>
  <DomainObject.Predmet.ProtustrankaFormatedOIB>
    <izvorni_sadrzaj>  OBJEKTIV d.o.o. ŽMINJ, OIB 21340373567</izvorni_sadrzaj>
    <derivirana_varijabla naziv="DomainObject.Predmet.ProtustrankaFormatedOIB_1">  OBJEKTIV d.o.o. ŽMINJ, OIB 21340373567</derivirana_varijabla>
  </DomainObject.Predmet.ProtustrankaFormatedOIB>
  <DomainObject.Predmet.ProtustrankaFormatedWithAdress>
    <izvorni_sadrzaj> OBJEKTIV d.o.o. ŽMINJ, Karlov Vrt/bb, 52341 Žminj</izvorni_sadrzaj>
    <derivirana_varijabla naziv="DomainObject.Predmet.ProtustrankaFormatedWithAdress_1"> OBJEKTIV d.o.o. ŽMINJ, Karlov Vrt/bb, 52341 Žminj</derivirana_varijabla>
  </DomainObject.Predmet.ProtustrankaFormatedWithAdress>
  <DomainObject.Predmet.ProtustrankaFormatedWithAdressOIB>
    <izvorni_sadrzaj> OBJEKTIV d.o.o. ŽMINJ, OIB 21340373567, Karlov Vrt/bb, 52341 Žminj</izvorni_sadrzaj>
    <derivirana_varijabla naziv="DomainObject.Predmet.ProtustrankaFormatedWithAdressOIB_1"> OBJEKTIV d.o.o. ŽMINJ, OIB 21340373567, Karlov Vrt/bb, 52341 Žminj</derivirana_varijabla>
  </DomainObject.Predmet.ProtustrankaFormatedWithAdressOIB>
  <DomainObject.Predmet.ProtustrankaWithAdress>
    <izvorni_sadrzaj>OBJEKTIV d.o.o. ŽMINJ Karlov Vrt/bb, 52341 Žminj</izvorni_sadrzaj>
    <derivirana_varijabla naziv="DomainObject.Predmet.ProtustrankaWithAdress_1">OBJEKTIV d.o.o. ŽMINJ Karlov Vrt/bb, 52341 Žminj</derivirana_varijabla>
  </DomainObject.Predmet.ProtustrankaWithAdress>
  <DomainObject.Predmet.ProtustrankaWithAdressOIB>
    <izvorni_sadrzaj>OBJEKTIV d.o.o. ŽMINJ, OIB 21340373567, Karlov Vrt/bb, 52341 Žminj</izvorni_sadrzaj>
    <derivirana_varijabla naziv="DomainObject.Predmet.ProtustrankaWithAdressOIB_1">OBJEKTIV d.o.o. ŽMINJ, OIB 21340373567, Karlov Vrt/bb, 52341 Žminj</derivirana_varijabla>
  </DomainObject.Predmet.ProtustrankaWithAdressOIB>
  <DomainObject.Predmet.ProtustrankaNazivFormated>
    <izvorni_sadrzaj>OBJEKTIV d.o.o. ŽMINJ</izvorni_sadrzaj>
    <derivirana_varijabla naziv="DomainObject.Predmet.ProtustrankaNazivFormated_1">OBJEKTIV d.o.o. ŽMINJ</derivirana_varijabla>
  </DomainObject.Predmet.ProtustrankaNazivFormated>
  <DomainObject.Predmet.ProtustrankaNazivFormatedOIB>
    <izvorni_sadrzaj>OBJEKTIV d.o.o. ŽMINJ, OIB 21340373567</izvorni_sadrzaj>
    <derivirana_varijabla naziv="DomainObject.Predmet.ProtustrankaNazivFormatedOIB_1">OBJEKTIV d.o.o. ŽMINJ, OIB 21340373567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RIJEKA</izvorni_sadrzaj>
    <derivirana_varijabla naziv="DomainObject.Predmet.StrankaFormated_1">  FINANCIJSKA AGENCIJA, REGIONALNI CENTAR RIJEKA</derivirana_varijabla>
  </DomainObject.Predmet.StrankaFormated>
  <DomainObject.Predmet.StrankaFormatedOIB>
    <izvorni_sadrzaj>  FINANCIJSKA AGENCIJA, REGIONALNI CENTAR RIJEKA, OIB 85821130368</izvorni_sadrzaj>
    <derivirana_varijabla naziv="DomainObject.Predmet.StrankaFormatedOIB_1">  FINANCIJSKA AGENCIJA, REGIONALNI CENTAR RIJEKA, OIB 85821130368</derivirana_varijabla>
  </DomainObject.Predmet.StrankaFormatedOIB>
  <DomainObject.Predmet.StrankaFormatedWithAdress>
    <izvorni_sadrzaj> FINANCIJSKA AGENCIJA, REGIONALNI CENTAR RIJEKA, Ulica grada Vukovara 70, Zagreb</izvorni_sadrzaj>
    <derivirana_varijabla naziv="DomainObject.Predmet.StrankaFormatedWithAdress_1"> FINANCIJSKA AGENCIJA, REGIONALNI CENTAR RIJEKA, Ulica grada Vukovara 70, Zagreb</derivirana_varijabla>
  </DomainObject.Predmet.StrankaFormatedWithAdress>
  <DomainObject.Predmet.StrankaFormatedWithAdressOIB>
    <izvorni_sadrzaj> FINANCIJSKA AGENCIJA, REGIONALNI CENTAR RIJEKA, OIB 85821130368, Ulica grada Vukovara 70, Zagreb</izvorni_sadrzaj>
    <derivirana_varijabla naziv="DomainObject.Predmet.StrankaFormatedWithAdressOIB_1"> FINANCIJSKA AGENCIJA, REGIONALNI CENTAR RIJEKA, OIB 85821130368, Ulica grada Vukovara 70, Zagreb</derivirana_varijabla>
  </DomainObject.Predmet.StrankaFormatedWithAdressOIB>
  <DomainObject.Predmet.StrankaWithAdress>
    <izvorni_sadrzaj>FINANCIJSKA AGENCIJA, REGIONALNI CENTAR RIJEKA Ulica grada Vukovara 70,Zagreb</izvorni_sadrzaj>
    <derivirana_varijabla naziv="DomainObject.Predmet.StrankaWithAdress_1">FINANCIJSKA AGENCIJA, REGIONALNI CENTAR RIJEKA Ulica grada Vukovara 70,Zagreb</derivirana_varijabla>
  </DomainObject.Predmet.StrankaWithAdress>
  <DomainObject.Predmet.StrankaWithAdressOIB>
    <izvorni_sadrzaj>FINANCIJSKA AGENCIJA, REGIONALNI CENTAR RIJEKA, OIB 85821130368, Ulica grada Vukovara 70,Zagreb</izvorni_sadrzaj>
    <derivirana_varijabla naziv="DomainObject.Predmet.StrankaWithAdressOIB_1">FINANCIJSKA AGENCIJA, REGIONALNI CENTAR RIJEKA, OIB 85821130368, Ulica grada Vukovara 70,Zagreb</derivirana_varijabla>
  </DomainObject.Predmet.StrankaWithAdressOIB>
  <DomainObject.Predmet.StrankaNazivFormated>
    <izvorni_sadrzaj>FINANCIJSKA AGENCIJA, REGIONALNI CENTAR RIJEKA</izvorni_sadrzaj>
    <derivirana_varijabla naziv="DomainObject.Predmet.StrankaNazivFormated_1">FINANCIJSKA AGENCIJA, REGIONALNI CENTAR RIJEKA</derivirana_varijabla>
  </DomainObject.Predmet.StrankaNazivFormated>
  <DomainObject.Predmet.StrankaNazivFormatedOIB>
    <izvorni_sadrzaj>FINANCIJSKA AGENCIJA, REGIONALNI CENTAR RIJEKA, OIB 85821130368</izvorni_sadrzaj>
    <derivirana_varijabla naziv="DomainObject.Predmet.StrankaNazivFormatedOIB_1">FINANCIJSKA AGENCIJA,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CENTAR RIJEKA</item>
    </izvorni_sadrzaj>
    <derivirana_varijabla naziv="DomainObject.Predmet.StrankaListFormated_1">
      <item>FINANCIJSKA AGENCIJA, REGIONALNI CENTAR RIJEKA</item>
    </derivirana_varijabla>
  </DomainObject.Predmet.StrankaListFormated>
  <DomainObject.Predmet.StrankaListFormatedOIB>
    <izvorni_sadrzaj>
      <item>FINANCIJSKA AGENCIJA, REGIONALNI CENTAR RIJEKA, OIB 85821130368</item>
    </izvorni_sadrzaj>
    <derivirana_varijabla naziv="DomainObject.Predmet.StrankaListFormatedOIB_1">
      <item>FINANCIJSKA AGENCIJA, REGIONALNI CENTAR RIJEKA, OIB 85821130368</item>
    </derivirana_varijabla>
  </DomainObject.Predmet.StrankaListFormatedOIB>
  <DomainObject.Predmet.StrankaListFormatedWithAdress>
    <izvorni_sadrzaj>
      <item>FINANCIJSKA AGENCIJA, REGIONALNI CENTAR RIJEKA, Ulica grada Vukovara 70, Zagreb</item>
    </izvorni_sadrzaj>
    <derivirana_varijabla naziv="DomainObject.Predmet.StrankaListFormatedWithAdress_1">
      <item>FINANCIJSKA AGENCIJA, REGIONALNI CENTAR RIJEKA, Ulica grada Vukovara 70, Zagreb</item>
    </derivirana_varijabla>
  </DomainObject.Predmet.StrankaListFormatedWithAdress>
  <DomainObject.Predmet.StrankaListFormatedWithAdressOIB>
    <izvorni_sadrzaj>
      <item>FINANCIJSKA AGENCIJA, REGIONALNI CENTAR RIJEKA, OIB 85821130368, Ulica grada Vukovara 70, Zagreb</item>
    </izvorni_sadrzaj>
    <derivirana_varijabla naziv="DomainObject.Predmet.StrankaListFormatedWithAdressOIB_1">
      <item>FINANCIJSKA AGENCIJA, REGIONALNI CENTAR RIJEKA, OIB 85821130368, Ulica grada Vukovara 70, Zagreb</item>
    </derivirana_varijabla>
  </DomainObject.Predmet.StrankaListFormatedWithAdressOIB>
  <DomainObject.Predmet.StrankaListNazivFormated>
    <izvorni_sadrzaj>
      <item>FINANCIJSKA AGENCIJA, REGIONALNI CENTAR RIJEKA</item>
    </izvorni_sadrzaj>
    <derivirana_varijabla naziv="DomainObject.Predmet.StrankaListNazivFormated_1">
      <item>FINANCIJSKA AGENCIJA, REGIONALNI CENTAR RIJEKA</item>
    </derivirana_varijabla>
  </DomainObject.Predmet.StrankaListNazivFormated>
  <DomainObject.Predmet.StrankaListNazivFormatedOIB>
    <izvorni_sadrzaj>
      <item>FINANCIJSKA AGENCIJA, REGIONALNI CENTAR RIJEKA, OIB 85821130368</item>
    </izvorni_sadrzaj>
    <derivirana_varijabla naziv="DomainObject.Predmet.StrankaListNazivFormatedOIB_1">
      <item>FINANCIJSKA AGENCIJA, REGIONALNI CENTAR RIJEKA, OIB 85821130368</item>
    </derivirana_varijabla>
  </DomainObject.Predmet.StrankaListNazivFormatedOIB>
  <DomainObject.Predmet.ProtuStrankaListFormated>
    <izvorni_sadrzaj>
      <item>OBJEKTIV d.o.o. ŽMINJ</item>
    </izvorni_sadrzaj>
    <derivirana_varijabla naziv="DomainObject.Predmet.ProtuStrankaListFormated_1">
      <item>OBJEKTIV d.o.o. ŽMINJ</item>
    </derivirana_varijabla>
  </DomainObject.Predmet.ProtuStrankaListFormated>
  <DomainObject.Predmet.ProtuStrankaListFormatedOIB>
    <izvorni_sadrzaj>
      <item>OBJEKTIV d.o.o. ŽMINJ, OIB 21340373567</item>
    </izvorni_sadrzaj>
    <derivirana_varijabla naziv="DomainObject.Predmet.ProtuStrankaListFormatedOIB_1">
      <item>OBJEKTIV d.o.o. ŽMINJ, OIB 21340373567</item>
    </derivirana_varijabla>
  </DomainObject.Predmet.ProtuStrankaListFormatedOIB>
  <DomainObject.Predmet.ProtuStrankaListFormatedWithAdress>
    <izvorni_sadrzaj>
      <item>OBJEKTIV d.o.o. ŽMINJ, Karlov Vrt/bb, 52341 Žminj</item>
    </izvorni_sadrzaj>
    <derivirana_varijabla naziv="DomainObject.Predmet.ProtuStrankaListFormatedWithAdress_1">
      <item>OBJEKTIV d.o.o. ŽMINJ, Karlov Vrt/bb, 52341 Žminj</item>
    </derivirana_varijabla>
  </DomainObject.Predmet.ProtuStrankaListFormatedWithAdress>
  <DomainObject.Predmet.ProtuStrankaListFormatedWithAdressOIB>
    <izvorni_sadrzaj>
      <item>OBJEKTIV d.o.o. ŽMINJ, OIB 21340373567, Karlov Vrt/bb, 52341 Žminj</item>
    </izvorni_sadrzaj>
    <derivirana_varijabla naziv="DomainObject.Predmet.ProtuStrankaListFormatedWithAdressOIB_1">
      <item>OBJEKTIV d.o.o. ŽMINJ, OIB 21340373567, Karlov Vrt/bb, 52341 Žminj</item>
    </derivirana_varijabla>
  </DomainObject.Predmet.ProtuStrankaListFormatedWithAdressOIB>
  <DomainObject.Predmet.ProtuStrankaListNazivFormated>
    <izvorni_sadrzaj>
      <item>OBJEKTIV d.o.o. ŽMINJ</item>
    </izvorni_sadrzaj>
    <derivirana_varijabla naziv="DomainObject.Predmet.ProtuStrankaListNazivFormated_1">
      <item>OBJEKTIV d.o.o. ŽMINJ</item>
    </derivirana_varijabla>
  </DomainObject.Predmet.ProtuStrankaListNazivFormated>
  <DomainObject.Predmet.ProtuStrankaListNazivFormatedOIB>
    <izvorni_sadrzaj>
      <item>OBJEKTIV d.o.o. ŽMINJ, OIB 21340373567</item>
    </izvorni_sadrzaj>
    <derivirana_varijabla naziv="DomainObject.Predmet.ProtuStrankaListNazivFormatedOIB_1">
      <item>OBJEKTIV d.o.o. ŽMINJ, OIB 21340373567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RIJEKA</izvorni_sadrzaj>
    <derivirana_varijabla naziv="DomainObject.Predmet.StrankaIDrugi_1">FINANCIJSKA AGENCIJA, REGIONALNI CENTAR RIJEKA</derivirana_varijabla>
  </DomainObject.Predmet.StrankaIDrugi>
  <DomainObject.Predmet.ProtustrankaIDrugi>
    <izvorni_sadrzaj>OBJEKTIV d.o.o. ŽMINJ</izvorni_sadrzaj>
    <derivirana_varijabla naziv="DomainObject.Predmet.ProtustrankaIDrugi_1">OBJEKTIV d.o.o. ŽMINJ</derivirana_varijabla>
  </DomainObject.Predmet.ProtustrankaIDrugi>
  <DomainObject.Predmet.StrankaIDrugiAdressOIB>
    <izvorni_sadrzaj>FINANCIJSKA AGENCIJA, REGIONALNI CENTAR RIJEKA, OIB 85821130368, Ulica grada Vukovara 70, Zagreb</izvorni_sadrzaj>
    <derivirana_varijabla naziv="DomainObject.Predmet.StrankaIDrugiAdressOIB_1">FINANCIJSKA AGENCIJA, REGIONALNI CENTAR RIJEKA, OIB 85821130368, Ulica grada Vukovara 70, Zagreb</derivirana_varijabla>
  </DomainObject.Predmet.StrankaIDrugiAdressOIB>
  <DomainObject.Predmet.ProtustrankaIDrugiAdressOIB>
    <izvorni_sadrzaj>OBJEKTIV d.o.o. ŽMINJ, OIB 21340373567, Karlov Vrt/bb, 52341 Žminj</izvorni_sadrzaj>
    <derivirana_varijabla naziv="DomainObject.Predmet.ProtustrankaIDrugiAdressOIB_1">OBJEKTIV d.o.o. ŽMINJ, OIB 21340373567, Karlov Vrt/bb,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RIJEKA</item>
      <item>OBJEKTIV d.o.o. ŽMINJ</item>
    </izvorni_sadrzaj>
    <derivirana_varijabla naziv="DomainObject.Predmet.SudioniciListNaziv_1">
      <item>FINANCIJSKA AGENCIJA, REGIONALNI CENTAR RIJEKA</item>
      <item>OBJEKTIV d.o.o. ŽMINJ</item>
    </derivirana_varijabla>
  </DomainObject.Predmet.SudioniciListNaziv>
  <DomainObject.Predmet.SudioniciListAdressOIB>
    <izvorni_sadrzaj>
      <item>FINANCIJSKA AGENCIJA, REGIONALNI CENTAR RIJEKA, OIB 85821130368, Ulica grada Vukovara 70,Zagreb</item>
      <item>OBJEKTIV d.o.o. ŽMINJ, OIB 21340373567, Karlov Vrt/bb,52341 Žminj</item>
    </izvorni_sadrzaj>
    <derivirana_varijabla naziv="DomainObject.Predmet.SudioniciListAdressOIB_1">
      <item>FINANCIJSKA AGENCIJA, REGIONALNI CENTAR RIJEKA, OIB 85821130368, Ulica grada Vukovara 70,Zagreb</item>
      <item>OBJEKTIV d.o.o. ŽMINJ, OIB 21340373567, Karlov Vrt/bb,52341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21340373567</item>
    </izvorni_sadrzaj>
    <derivirana_varijabla naziv="DomainObject.Predmet.SudioniciListNazivOIB_1">
      <item>, OIB 85821130368</item>
      <item>, OIB 21340373567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2567</properties:Characters>
  <properties:Lines>77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2016-03-08T13:37:00Z</dcterms:created>
  <dc:creator>Damir Rabar</dc:creator>
  <cp:lastModifiedBy>Lorena Paris Aničić</cp:lastModifiedBy>
  <dcterms:modified xmlns:xsi="http://www.w3.org/2001/XMLSchema-instance" xsi:type="dcterms:W3CDTF">2016-03-08T13:47:00Z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