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52ba" w14:paraId="f6252b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1557DF">
        <w:t>STARA VOŠTARNICA d.o.o., sa sjedištem u Zadru, Šibenska ulica 3c, OIB: 04319091193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3481D">
        <w:t>3</w:t>
      </w:r>
      <w:r>
        <w:t xml:space="preserve">. </w:t>
      </w:r>
      <w:r w:rsidR="00D16D7F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557DF" w:rsidRPr="001557DF">
        <w:t>STARA VOŠTARNICA d.o.o., sa sjedištem u Zadru, Šibenska ulica 3c, OIB: 04319091193,</w:t>
      </w:r>
      <w:r w:rsidR="00D16D7F">
        <w:t xml:space="preserve"> </w:t>
      </w:r>
      <w:r>
        <w:t xml:space="preserve">na temelju neizvršenih osnova za plaćanje iznosi </w:t>
      </w:r>
      <w:r w:rsidR="001557DF">
        <w:t>6</w:t>
      </w:r>
      <w:r w:rsidR="0093481D">
        <w:t>.</w:t>
      </w:r>
      <w:r w:rsidR="001557DF">
        <w:t>982</w:t>
      </w:r>
      <w:r w:rsidR="0093481D">
        <w:t>,</w:t>
      </w:r>
      <w:r w:rsidR="001557DF">
        <w:t>16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557DF">
        <w:t>Marin Vice Vujičić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D069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</w:t>
    </w:r>
    <w:r w:rsidR="001557DF">
      <w:t>1114</w:t>
    </w:r>
    <w:r>
      <w:t>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1557DF">
      <w:t>1114</w:t>
    </w:r>
    <w:r>
      <w:t>/16-7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557DF"/>
    <w:rsid w:val="00447958"/>
    <w:rsid w:val="004635D5"/>
    <w:rsid w:val="00561489"/>
    <w:rsid w:val="005F67DA"/>
    <w:rsid w:val="006A66B9"/>
    <w:rsid w:val="006D742B"/>
    <w:rsid w:val="006E6B12"/>
    <w:rsid w:val="00740442"/>
    <w:rsid w:val="008337B7"/>
    <w:rsid w:val="00854218"/>
    <w:rsid w:val="0093481D"/>
    <w:rsid w:val="00990A98"/>
    <w:rsid w:val="009E2467"/>
    <w:rsid w:val="00A32F79"/>
    <w:rsid w:val="00AD0696"/>
    <w:rsid w:val="00C339C3"/>
    <w:rsid w:val="00D16D7F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6982.16</izvorni_sadrzaj>
    <derivirana_varijabla naziv="DomainObject.Predmet.TrenutnaVrijednost_1">6982.16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VOŠTARNICA društvo s ograničenom odgovornošću za trgovinu, proizvodnju, usluge i savjetovanje</item>
    </izvorni_sadrzaj>
    <derivirana_varijabla naziv="DomainObject.Predmet.SudioniciListNaziv_1">
      <item>Financijska agencija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Financijska agencija, OIB 85821130368, Ivana Danila 4,23000 Zadar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Financijska agencija, OIB 85821130368, Ivana Danila 4,23000 Zadar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2000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2016-12-23T10:14:00Z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