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f95c" w14:paraId="d3bf95c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FE6901">
        <w:t xml:space="preserve"> dužnika BURZA AGRO</w:t>
      </w:r>
      <w:r w:rsidR="00AF0757">
        <w:t xml:space="preserve"> j.</w:t>
      </w:r>
      <w:r w:rsidR="00931D35">
        <w:t>d.o.o</w:t>
      </w:r>
      <w:r w:rsidR="00C8000F">
        <w:t xml:space="preserve">. iz </w:t>
      </w:r>
      <w:proofErr w:type="spellStart"/>
      <w:r w:rsidR="00C8000F">
        <w:t>Rasinje</w:t>
      </w:r>
      <w:proofErr w:type="spellEnd"/>
      <w:r w:rsidR="00FE6901">
        <w:t>, Trg Svetog Križa 14</w:t>
      </w:r>
      <w:r w:rsidR="00637444">
        <w:t>,</w:t>
      </w:r>
      <w:r w:rsidR="00AF0757">
        <w:t xml:space="preserve"> OIB:</w:t>
      </w:r>
      <w:r w:rsidR="00FE6901">
        <w:t xml:space="preserve">  26955137728</w:t>
      </w:r>
      <w:r w:rsidR="00931D35">
        <w:t>,</w:t>
      </w:r>
      <w:r w:rsidR="00637444">
        <w:t xml:space="preserve"> </w:t>
      </w:r>
      <w:r w:rsidR="007B1538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C8000F">
        <w:t xml:space="preserve">BURZA AGRO j.d.o.o. iz </w:t>
      </w:r>
      <w:proofErr w:type="spellStart"/>
      <w:r w:rsidR="00C8000F">
        <w:t>Rasinje</w:t>
      </w:r>
      <w:proofErr w:type="spellEnd"/>
      <w:r w:rsidR="00FE6901">
        <w:t>, Trg Svetog Križa 14, OIB:  26955137728</w:t>
      </w:r>
      <w:r w:rsidR="00C8000F">
        <w:t>,</w:t>
      </w:r>
      <w:r w:rsidR="00FE6901">
        <w:t xml:space="preserve"> </w:t>
      </w:r>
      <w:r w:rsidR="00CB6C18" w:rsidRPr="00931D35">
        <w:t xml:space="preserve">iznosi </w:t>
      </w:r>
      <w:r w:rsidR="00FE6901">
        <w:t>2.483,46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FE6901">
        <w:t xml:space="preserve">Dejan </w:t>
      </w:r>
      <w:proofErr w:type="spellStart"/>
      <w:r w:rsidR="00FE6901">
        <w:t>Stunjek</w:t>
      </w:r>
      <w:proofErr w:type="spellEnd"/>
      <w:r w:rsidR="00931D35">
        <w:t xml:space="preserve">, </w:t>
      </w:r>
      <w:proofErr w:type="spellStart"/>
      <w:r w:rsidR="00FE6901">
        <w:t>Rasinja</w:t>
      </w:r>
      <w:proofErr w:type="spellEnd"/>
      <w:r w:rsidR="00FE6901">
        <w:t>, Trg Svetog Križa 14, OIB: 98537934694</w:t>
      </w:r>
      <w:r w:rsidR="00C8000F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7B1538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C8000F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39C" w:rsidR="0083639C">
      <w:r>
        <w:separator/>
      </w:r>
    </w:p>
  </w:endnote>
  <w:endnote w:id="0" w:type="continuationSeparator">
    <w:p w:rsidRDefault="0083639C" w:rsidR="00836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39C" w:rsidR="0083639C">
      <w:r>
        <w:separator/>
      </w:r>
    </w:p>
  </w:footnote>
  <w:footnote w:id="0" w:type="continuationSeparator">
    <w:p w:rsidRDefault="0083639C" w:rsidR="008363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FE6901" w:rsidP="00AC0D1D" w:rsidR="00AC0D1D">
    <w:pPr>
      <w:jc w:val="right"/>
    </w:pPr>
    <w:r>
      <w:t>Poslovni broj: 4 St-</w:t>
    </w:r>
    <w:r w:rsidR="007B1538">
      <w:t>9</w:t>
    </w:r>
    <w:r>
      <w:t>6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05BA8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0F57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3639C"/>
    <w:rsid w:val="00852A7C"/>
    <w:rsid w:val="00862F8B"/>
    <w:rsid w:val="00893BAA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D0C5B"/>
    <w:rsid w:val="00A00D9B"/>
    <w:rsid w:val="00A05A32"/>
    <w:rsid w:val="00AC0D1D"/>
    <w:rsid w:val="00AC1B89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77A15"/>
    <w:rsid w:val="00C8000F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33AC"/>
    <w:rsid w:val="00CF7EB7"/>
    <w:rsid w:val="00D3556D"/>
    <w:rsid w:val="00D47733"/>
    <w:rsid w:val="00D60907"/>
    <w:rsid w:val="00D65681"/>
    <w:rsid w:val="00D65D0F"/>
    <w:rsid w:val="00D8212F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644E6"/>
    <w:rsid w:val="00FA2088"/>
    <w:rsid w:val="00FC01C2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0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F5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0F57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0F5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0F5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0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F5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0F57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0F5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0F5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St-96/2016</izvorni_sadrzaj>
    <derivirana_varijabla naziv="DomainObject.Predmet.OznakaBroj_1">St-96/2016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BURZA AGRO jednostavno društvo s ograničenom odgovornošću za kupnju i prodaju poljoprivrednih proizvoda, konzalting i invest</izvorni_sadrzaj>
    <derivirana_varijabla naziv="DomainObject.Predmet.ProtustrankaFormated_1">  BURZA AGRO jednostavno društvo s ograničenom odgovornošću za kupnju i prodaju poljoprivrednih proizvoda, konzalting i invest</derivirana_varijabla>
  </DomainObject.Predmet.ProtustrankaFormated>
  <DomainObject.Predmet.ProtustrankaFormatedOIB>
    <izvorni_sadrzaj>  BURZA AGRO jednostavno društvo s ograničenom odgovornošću za kupnju i prodaju poljoprivrednih proizvoda, konzalting i invest, OIB 26955137728</izvorni_sadrzaj>
    <derivirana_varijabla naziv="DomainObject.Predmet.ProtustrankaFormatedOIB_1">  BURZA AGRO jednostavno društvo s ograničenom odgovornošću za kupnju i prodaju poljoprivrednih proizvoda, konzalting i invest, OIB 26955137728</derivirana_varijabla>
  </DomainObject.Predmet.ProtustrankaFormatedOIB>
  <DomainObject.Predmet.ProtustrankaFormatedWithAdress>
    <izvorni_sadrzaj> BURZA AGRO jednostavno društvo s ograničenom odgovornošću za kupnju i prodaju poljoprivrednih proizvoda, konzalting i invest, Trg Svetog Križa 14, 48312 Rasinja</izvorni_sadrzaj>
    <derivirana_varijabla naziv="DomainObject.Predmet.ProtustrankaFormatedWithAdress_1"> BURZA AGRO jednostavno društvo s ograničenom odgovornošću za kupnju i prodaju poljoprivrednih proizvoda, konzalting i invest, Trg Svetog Križa 14, 48312 Rasinja</derivirana_varijabla>
  </DomainObject.Predmet.ProtustrankaFormatedWithAdress>
  <DomainObject.Predmet.ProtustrankaFormatedWithAdressOIB>
    <izvorni_sadrzaj> BURZA AGRO jednostavno društvo s ograničenom odgovornošću za kupnju i prodaju poljoprivrednih proizvoda, konzalting i invest, OIB 26955137728, Trg Svetog Križa 14, 48312 Rasinja</izvorni_sadrzaj>
    <derivirana_varijabla naziv="DomainObject.Predmet.ProtustrankaFormatedWithAdressOIB_1"> BURZA AGRO jednostavno društvo s ograničenom odgovornošću za kupnju i prodaju poljoprivrednih proizvoda, konzalting i invest, OIB 26955137728, Trg Svetog Križa 14, 48312 Rasinja</derivirana_varijabla>
  </DomainObject.Predmet.ProtustrankaFormatedWithAdressOIB>
  <DomainObject.Predmet.ProtustrankaWithAdress>
    <izvorni_sadrzaj>BURZA AGRO jednostavno društvo s ograničenom odgovornošću za kupnju i prodaju poljoprivrednih proizvoda, konzalting i invest Trg Svetog Križa 14, 48312 Rasinja</izvorni_sadrzaj>
    <derivirana_varijabla naziv="DomainObject.Predmet.ProtustrankaWithAdress_1">BURZA AGRO jednostavno društvo s ograničenom odgovornošću za kupnju i prodaju poljoprivrednih proizvoda, konzalting i invest Trg Svetog Križa 14, 48312 Rasinja</derivirana_varijabla>
  </DomainObject.Predmet.ProtustrankaWithAdress>
  <DomainObject.Predmet.ProtustrankaWithAdressOIB>
    <izvorni_sadrzaj>BURZA AGRO jednostavno društvo s ograničenom odgovornošću za kupnju i prodaju poljoprivrednih proizvoda, konzalting i invest, OIB 26955137728, Trg Svetog Križa 14, 48312 Rasinja</izvorni_sadrzaj>
    <derivirana_varijabla naziv="DomainObject.Predmet.ProtustrankaWithAdressOIB_1">BURZA AGRO jednostavno društvo s ograničenom odgovornošću za kupnju i prodaju poljoprivrednih proizvoda, konzalting i invest, OIB 26955137728, Trg Svetog Križa 14, 48312 Rasinja</derivirana_varijabla>
  </DomainObject.Predmet.ProtustrankaWithAdressOIB>
  <DomainObject.Predmet.ProtustrankaNazivFormated>
    <izvorni_sadrzaj>BURZA AGRO jednostavno društvo s ograničenom odgovornošću za kupnju i prodaju poljoprivrednih proizvoda, konzalting i invest</izvorni_sadrzaj>
    <derivirana_varijabla naziv="DomainObject.Predmet.ProtustrankaNazivFormated_1">BURZA AGRO jednostavno društvo s ograničenom odgovornošću za kupnju i prodaju poljoprivrednih proizvoda, konzalting i invest</derivirana_varijabla>
  </DomainObject.Predmet.ProtustrankaNazivFormated>
  <DomainObject.Predmet.ProtustrankaNazivFormatedOIB>
    <izvorni_sadrzaj>BURZA AGRO jednostavno društvo s ograničenom odgovornošću za kupnju i prodaju poljoprivrednih proizvoda, konzalting i invest, OIB 26955137728</izvorni_sadrzaj>
    <derivirana_varijabla naziv="DomainObject.Predmet.ProtustrankaNazivFormatedOIB_1">BURZA AGRO jednostavno društvo s ograničenom odgovornošću za kupnju i prodaju poljoprivrednih proizvoda, konzalting i invest, OIB 26955137728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2483.46</izvorni_sadrzaj>
    <derivirana_varijabla naziv="DomainObject.Predmet.TrenutnaVrijednost_1">2483.46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BURZA AGRO jednostavno društvo s ograničenom odgovornošću za kupnju i prodaju poljoprivrednih proizvoda, konzalting i invest</item>
    </izvorni_sadrzaj>
    <derivirana_varijabla naziv="DomainObject.Predmet.ProtuStrankaListFormated_1">
      <item>BURZA AGRO jednostavno društvo s ograničenom odgovornošću za kupnju i prodaju poljoprivrednih proizvoda, konzalting i invest</item>
    </derivirana_varijabla>
  </DomainObject.Predmet.ProtuStrankaListFormated>
  <DomainObject.Predmet.ProtuStrankaListFormatedOIB>
    <izvorni_sadrzaj>
      <item>BURZA AGRO jednostavno društvo s ograničenom odgovornošću za kupnju i prodaju poljoprivrednih proizvoda, konzalting i invest, OIB 26955137728</item>
    </izvorni_sadrzaj>
    <derivirana_varijabla naziv="DomainObject.Predmet.ProtuStrankaListFormatedOIB_1">
      <item>BURZA AGRO jednostavno društvo s ograničenom odgovornošću za kupnju i prodaju poljoprivrednih proizvoda, konzalting i invest, OIB 26955137728</item>
    </derivirana_varijabla>
  </DomainObject.Predmet.ProtuStrankaListFormatedOIB>
  <DomainObject.Predmet.ProtuStrankaListFormatedWithAdress>
    <izvorni_sadrzaj>
      <item>BURZA AGRO jednostavno društvo s ograničenom odgovornošću za kupnju i prodaju poljoprivrednih proizvoda, konzalting i invest, Trg Svetog Križa 14, 48312 Rasinja</item>
    </izvorni_sadrzaj>
    <derivirana_varijabla naziv="DomainObject.Predmet.ProtuStrankaListFormatedWithAdress_1">
      <item>BURZA AGRO jednostavno društvo s ograničenom odgovornošću za kupnju i prodaju poljoprivrednih proizvoda, konzalting i invest, Trg Svetog Križa 14, 48312 Rasinja</item>
    </derivirana_varijabla>
  </DomainObject.Predmet.ProtuStrankaListFormatedWithAdress>
  <DomainObject.Predmet.ProtuStrankaListFormatedWithAdressOIB>
    <izvorni_sadrzaj>
      <item>BURZA AGRO jednostavno društvo s ograničenom odgovornošću za kupnju i prodaju poljoprivrednih proizvoda, konzalting i invest, OIB 26955137728, Trg Svetog Križa 14, 48312 Rasinja</item>
    </izvorni_sadrzaj>
    <derivirana_varijabla naziv="DomainObject.Predmet.ProtuStrankaListFormatedWithAdressOIB_1">
      <item>BURZA AGRO jednostavno društvo s ograničenom odgovornošću za kupnju i prodaju poljoprivrednih proizvoda, konzalting i invest, OIB 26955137728, Trg Svetog Križa 14, 48312 Rasinja</item>
    </derivirana_varijabla>
  </DomainObject.Predmet.ProtuStrankaListFormatedWithAdressOIB>
  <DomainObject.Predmet.ProtuStrankaListNazivFormated>
    <izvorni_sadrzaj>
      <item>BURZA AGRO jednostavno društvo s ograničenom odgovornošću za kupnju i prodaju poljoprivrednih proizvoda, konzalting i invest</item>
    </izvorni_sadrzaj>
    <derivirana_varijabla naziv="DomainObject.Predmet.ProtuStrankaListNazivFormated_1">
      <item>BURZA AGRO jednostavno društvo s ograničenom odgovornošću za kupnju i prodaju poljoprivrednih proizvoda, konzalting i invest</item>
    </derivirana_varijabla>
  </DomainObject.Predmet.ProtuStrankaListNazivFormated>
  <DomainObject.Predmet.ProtuStrankaListNazivFormatedOIB>
    <izvorni_sadrzaj>
      <item>BURZA AGRO jednostavno društvo s ograničenom odgovornošću za kupnju i prodaju poljoprivrednih proizvoda, konzalting i invest, OIB 26955137728</item>
    </izvorni_sadrzaj>
    <derivirana_varijabla naziv="DomainObject.Predmet.ProtuStrankaListNazivFormatedOIB_1">
      <item>BURZA AGRO jednostavno društvo s ograničenom odgovornošću za kupnju i prodaju poljoprivrednih proizvoda, konzalting i invest, OIB 26955137728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BURZA AGRO jednostavno društvo s ograničenom odgovornošću za kupnju i prodaju poljoprivrednih proizvoda, konzalting i invest</izvorni_sadrzaj>
    <derivirana_varijabla naziv="DomainObject.Predmet.ProtustrankaIDrugi_1">BURZA AGRO jednostavno društvo s ograničenom odgovornošću za kupnju i prodaju poljoprivrednih proizvoda, konzalting i invest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BURZA AGRO jednostavno društvo s ograničenom odgovornošću za kupnju i prodaju poljoprivrednih proizvoda, konzalting i invest, OIB 26955137728, Trg Svetog Križa 14, 48312 Rasinja</izvorni_sadrzaj>
    <derivirana_varijabla naziv="DomainObject.Predmet.ProtustrankaIDrugiAdressOIB_1">BURZA AGRO jednostavno društvo s ograničenom odgovornošću za kupnju i prodaju poljoprivrednih proizvoda, konzalting i invest, OIB 26955137728, Trg Svetog Križa 14, 48312 Rasinja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BURZA AGRO jednostavno društvo s ograničenom odgovornošću za kupnju i prodaju poljoprivrednih proizvoda, konzalting i invest</item>
      <item>E-oglasna ploča</item>
      <item>Sudski registar, Trgovački sud u Varaždinu</item>
    </izvorni_sadrzaj>
    <derivirana_varijabla naziv="DomainObject.Predmet.SudioniciListNaziv_1">
      <item>Financijska agencija</item>
      <item>BURZA AGRO jednostavno društvo s ograničenom odgovornošću za kupnju i prodaju poljoprivrednih proizvoda, konzalting i invest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BURZA AGRO jednostavno društvo s ograničenom odgovornošću za kupnju i prodaju poljoprivrednih proizvoda, konzalting i invest, OIB 26955137728, Trg Svetog Križa 14,48312 Rasinja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BURZA AGRO jednostavno društvo s ograničenom odgovornošću za kupnju i prodaju poljoprivrednih proizvoda, konzalting i invest, OIB 26955137728, Trg Svetog Križa 14,48312 Rasinja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26955137728</item>
      <item>, OIB null</item>
      <item>, OIB null</item>
    </izvorni_sadrzaj>
    <derivirana_varijabla naziv="DomainObject.Predmet.SudioniciListNazivOIB_1">
      <item>, OIB 85821130368</item>
      <item>, OIB 26955137728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14188-0D07-4839-B672-45D3D5C043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1993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2016-02-05T07:21:00Z</dcterms:created>
  <dc:creator>Ljubica Makovec</dc:creator>
  <cp:lastModifiedBy>Maja Marčec</cp:lastModifiedBy>
  <cp:lastPrinted>2016-02-05T08:57:00Z</cp:lastPrinted>
  <dcterms:modified xmlns:xsi="http://www.w3.org/2001/XMLSchema-instance" xsi:type="dcterms:W3CDTF">2016-02-05T09:06:00Z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