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d9d3d" w14:paraId="ead9d3d" w:rsidRDefault="00C74F8E" w:rsidP="00C74F8E" w:rsidR="00C74F8E">
      <w:pPr>
        <w:pStyle w:val="NormaleSPIS"/>
        <w15:collapsed w:val="false"/>
      </w:pPr>
      <w:bookmarkStart w:name="_GoBack" w:id="0"/>
      <w:bookmarkEnd w:id="0"/>
    </w:p>
    <w:p w:rsidRDefault="00C74F8E" w:rsidP="00C74F8E" w:rsidR="00C74F8E">
      <w:r>
        <w:t xml:space="preserve">               </w:t>
      </w:r>
      <w:r>
        <w:rPr>
          <w:noProof/>
          <w:lang w:eastAsia="hr-HR"/>
        </w:rPr>
        <w:drawing>
          <wp:inline distR="0" distL="0" distB="0" distT="0">
            <wp:extent cy="726440" cx="543560"/>
            <wp:effectExtent b="0" r="8890" t="0" l="0"/>
            <wp:docPr descr="cid:image002.png@01D1FA25.09CA9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1FA25.09CA9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4F8E" w:rsidP="00C74F8E" w:rsidR="00C74F8E">
      <w:r>
        <w:t>REPUBLIKA HRVATSKA</w:t>
      </w:r>
    </w:p>
    <w:p w:rsidRDefault="00C74F8E" w:rsidP="00C74F8E" w:rsidR="00C74F8E">
      <w:pPr>
        <w:jc w:val="both"/>
      </w:pPr>
      <w:r>
        <w:t xml:space="preserve">TRGOVAČKI SUD U OSIJEKU                                            </w:t>
      </w:r>
      <w:r>
        <w:tab/>
        <w:t>3 St-395/2013-62</w:t>
      </w:r>
    </w:p>
    <w:p w:rsidRDefault="00C74F8E" w:rsidP="00C74F8E" w:rsidR="00C74F8E">
      <w:pPr>
        <w:jc w:val="both"/>
      </w:pPr>
      <w:r>
        <w:t xml:space="preserve">STALNA SLUŽBA U SLAVONSKOM  BRODU                                              </w:t>
      </w:r>
    </w:p>
    <w:p w:rsidRDefault="00C74F8E" w:rsidP="00C74F8E" w:rsidR="00C74F8E">
      <w:pPr>
        <w:jc w:val="both"/>
      </w:pPr>
      <w:r>
        <w:t>Trg pobjede 13</w:t>
      </w:r>
    </w:p>
    <w:p w:rsidRDefault="00C74F8E" w:rsidP="00C74F8E" w:rsidR="00C74F8E">
      <w:pPr>
        <w:jc w:val="both"/>
      </w:pPr>
      <w:r>
        <w:t>35000 SLAVONSKI BROD</w:t>
      </w:r>
    </w:p>
    <w:p w:rsidRDefault="00C74F8E" w:rsidP="00C74F8E" w:rsidR="00C74F8E">
      <w:pPr>
        <w:jc w:val="both"/>
      </w:pPr>
      <w:r>
        <w:t xml:space="preserve">                                                                                        </w:t>
      </w:r>
    </w:p>
    <w:p w:rsidRDefault="00C74F8E" w:rsidP="00C74F8E" w:rsidR="00C74F8E">
      <w:pPr>
        <w:jc w:val="center"/>
        <w:rPr>
          <w:b/>
        </w:rPr>
      </w:pPr>
      <w:r>
        <w:rPr>
          <w:b/>
        </w:rPr>
        <w:t>Z A K L J U Č A K</w:t>
      </w:r>
    </w:p>
    <w:p w:rsidRDefault="00C74F8E" w:rsidP="00C74F8E" w:rsidR="00C74F8E">
      <w:pPr>
        <w:jc w:val="both"/>
      </w:pPr>
    </w:p>
    <w:p w:rsidRDefault="00C74F8E" w:rsidP="00C74F8E" w:rsidR="00C74F8E">
      <w:pPr>
        <w:jc w:val="both"/>
      </w:pPr>
      <w:r>
        <w:t xml:space="preserve">            TRGOVAČKI SUD U OSIJEKU, STALNA SLUŽBA U SLAVONSKOM  BRODU, po stečajnoj sutkinji Danieli Martini Maoduš nad dužnikom stečajna masa METALIJA-SERVIS d.o.o., Požega, Zelena 13, OIB: 23010169058, zastupano po Krešimiru Tomac, upravitelju stečajne mase, 17. listopada 2018.</w:t>
      </w:r>
    </w:p>
    <w:p w:rsidRDefault="00C74F8E" w:rsidP="00C74F8E" w:rsidR="00C74F8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z a k l j u č i o  j e</w:t>
      </w:r>
    </w:p>
    <w:p w:rsidRDefault="00C74F8E" w:rsidP="00C74F8E" w:rsidR="00C74F8E">
      <w:pPr>
        <w:ind w:firstLine="708"/>
        <w:jc w:val="both"/>
      </w:pPr>
      <w:r>
        <w:t xml:space="preserve"> Poziva se upravitelj stečajne mase da u roku od 15 dana  dostavi novo izvješće o stanju prodaje preostale imovine koja je stečajna masa, a osobito da li je postigao sporazum s </w:t>
      </w:r>
      <w:proofErr w:type="spellStart"/>
      <w:r>
        <w:t>razlučnim</w:t>
      </w:r>
      <w:proofErr w:type="spellEnd"/>
      <w:r>
        <w:t xml:space="preserve"> vjerovnikom na koji ukazuje u zadnjem </w:t>
      </w:r>
      <w:proofErr w:type="spellStart"/>
      <w:r>
        <w:t>izvješću.</w:t>
      </w:r>
      <w:proofErr w:type="spellEnd"/>
      <w:r>
        <w:t xml:space="preserve">. </w:t>
      </w:r>
    </w:p>
    <w:p w:rsidRDefault="00C74F8E" w:rsidP="00C74F8E" w:rsidR="00C74F8E">
      <w:pPr>
        <w:jc w:val="both"/>
      </w:pPr>
    </w:p>
    <w:p w:rsidRDefault="00C74F8E" w:rsidP="00C74F8E" w:rsidR="00C74F8E">
      <w:pPr>
        <w:ind w:firstLine="708"/>
        <w:jc w:val="both"/>
      </w:pPr>
      <w:r>
        <w:t>U Slavonskom Brodu 17. listopada 2018.</w:t>
      </w:r>
    </w:p>
    <w:p w:rsidRDefault="00C74F8E" w:rsidP="00C74F8E" w:rsidR="00C74F8E">
      <w:pPr>
        <w:jc w:val="center"/>
      </w:pPr>
      <w:r>
        <w:t xml:space="preserve">                                                                                   Stečajna sutkinja:</w:t>
      </w:r>
    </w:p>
    <w:p w:rsidRDefault="00C74F8E" w:rsidP="00C74F8E" w:rsidR="00C74F8E">
      <w:pPr>
        <w:jc w:val="center"/>
      </w:pPr>
      <w:r>
        <w:t xml:space="preserve">                                                                               Daniela Martini Maoduš</w:t>
      </w:r>
    </w:p>
    <w:p w:rsidRDefault="00C74F8E" w:rsidP="00C74F8E" w:rsidR="00C74F8E">
      <w:pPr>
        <w:jc w:val="center"/>
      </w:pPr>
    </w:p>
    <w:p w:rsidRDefault="00C74F8E" w:rsidP="00C74F8E" w:rsidR="00C74F8E"/>
    <w:p w:rsidRDefault="00C74F8E" w:rsidP="00C74F8E" w:rsidR="00C74F8E"/>
    <w:p w:rsidRDefault="00C74F8E" w:rsidP="00C74F8E" w:rsidR="00C74F8E"/>
    <w:p w:rsidRDefault="00C74F8E" w:rsidP="00C74F8E" w:rsidR="00C74F8E">
      <w:pPr>
        <w:pStyle w:val="NormaleSPIS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4F8E"/>
    <w:rsid w:val="005E15FD"/>
    <w:rsid w:val="0064471D"/>
    <w:rsid w:val="00C7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4F8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C74F8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C74F8E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4F8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4F8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4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47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7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7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7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4F8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C74F8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C74F8E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4F8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4F8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4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7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7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7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7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5848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2.png@01D1FA25.09CA93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18. ožujka 2015.</izvorni_sadrzaj>
    <derivirana_varijabla naziv="DomainObject.Predmet.DatumArhiviranja_1">18. ožujka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svibnja 2014.</izvorni_sadrzaj>
    <derivirana_varijabla naziv="DomainObject.Predmet.DatumRjesavanja_1">16. svibnja 2014.</derivirana_varijabla>
  </DomainObject.Predmet.DatumRjesavanja>
  <DomainObject.Predmet.DatumRokaCuvanja>
    <izvorni_sadrzaj>16. lipnja 2024.</izvorni_sadrzaj>
    <derivirana_varijabla naziv="DomainObject.Predmet.DatumRokaCuvanja_1">16. lipnja 2024.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18. ožujka 2015.</izvorni_sadrzaj>
    <derivirana_varijabla naziv="DomainObject.Predmet.DatumZatvaranja_1">18. ožujka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hr.ibm.icms.common.model.sluzbeneosobe.Referada@2e5d2e5d[id=1000000583, dbStatus=null, naziv=Referada 3 SS SB, oznaka=null, sudac=null] &lt;-hr.ibm.icms.common.model.sluzbeneosobe.Referada@2e5d2e5d[status dodjele: =false]</izvorni_sadrzaj>
    <derivirana_varijabla naziv="DomainObject.Predmet.MjestoCuvanja_1">hr.ibm.icms.common.model.sluzbeneosobe.Referada@2e5d2e5d[id=1000000583, dbStatus=null, naziv=Referada 3 SS SB, oznaka=null, sudac=null] &lt;-hr.ibm.icms.common.model.sluzbeneosobe.Referada@2e5d2e5d[status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St-395/2013</izvorni_sadrzaj>
    <derivirana_varijabla naziv="DomainObject.Predmet.OznakaBroj_1">St-395/2013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šalji u pisarnicu TS OS SS SB
---------------------------------------</izvorni_sadrzaj>
    <derivirana_varijabla naziv="DomainObject.Predmet.PrimjedbaSuca_1">šalji u pisarnicu TS OS SS SB
---------------------------------------</derivirana_varijabla>
  </DomainObject.Predmet.PrimjedbaSuca>
  <DomainObject.Predmet.ProtustrankaFormated>
    <izvorni_sadrzaj>  METALIJA-SERVIS d. o. o. za centralna grijanja, plinske i vodovodne instalacije, trgovinu i usluge</izvorni_sadrzaj>
    <derivirana_varijabla naziv="DomainObject.Predmet.ProtustrankaFormated_1">  METALIJA-SERVIS d. o. o. za centralna grijanja, plinske i vodovodne instalacije, trgovinu i usluge</derivirana_varijabla>
  </DomainObject.Predmet.ProtustrankaFormated>
  <DomainObject.Predmet.ProtustrankaFormatedOIB>
    <izvorni_sadrzaj>  METALIJA-SERVIS d. o. o. za centralna grijanja, plinske i vodovodne instalacije, trgovinu i usluge, OIB 23010169058</izvorni_sadrzaj>
    <derivirana_varijabla naziv="DomainObject.Predmet.ProtustrankaFormatedOIB_1">  METALIJA-SERVIS d. o. o. za centralna grijanja, plinske i vodovodne instalacije, trgovinu i usluge, OIB 23010169058</derivirana_varijabla>
  </DomainObject.Predmet.ProtustrankaFormatedOIB>
  <DomainObject.Predmet.ProtustrankaFormatedWithAdress>
    <izvorni_sadrzaj> METALIJA-SERVIS d. o. o. za centralna grijanja, plinske i vodovodne instalacije, trgovinu i usluge, Zelena 13, Požega</izvorni_sadrzaj>
    <derivirana_varijabla naziv="DomainObject.Predmet.ProtustrankaFormatedWithAdress_1"> METALIJA-SERVIS d. o. o. za centralna grijanja, plinske i vodovodne instalacije, trgovinu i usluge, Zelena 13, Požega</derivirana_varijabla>
  </DomainObject.Predmet.ProtustrankaFormatedWithAdress>
  <DomainObject.Predmet.ProtustrankaFormatedWithAdressOIB>
    <izvorni_sadrzaj> METALIJA-SERVIS d. o. o. za centralna grijanja, plinske i vodovodne instalacije, trgovinu i usluge, OIB 23010169058, Zelena 13, Požega</izvorni_sadrzaj>
    <derivirana_varijabla naziv="DomainObject.Predmet.ProtustrankaFormatedWithAdressOIB_1"> METALIJA-SERVIS d. o. o. za centralna grijanja, plinske i vodovodne instalacije, trgovinu i usluge, OIB 23010169058, Zelena 13, Požega</derivirana_varijabla>
  </DomainObject.Predmet.ProtustrankaFormatedWithAdressOIB>
  <DomainObject.Predmet.ProtustrankaWithAdress>
    <izvorni_sadrzaj>METALIJA-SERVIS d. o. o. za centralna grijanja, plinske i vodovodne instalacije, trgovinu i usluge Zelena 13, Požega</izvorni_sadrzaj>
    <derivirana_varijabla naziv="DomainObject.Predmet.ProtustrankaWithAdress_1">METALIJA-SERVIS d. o. o. za centralna grijanja, plinske i vodovodne instalacije, trgovinu i usluge Zelena 13, Požega</derivirana_varijabla>
  </DomainObject.Predmet.ProtustrankaWithAdress>
  <DomainObject.Predmet.ProtustrankaWithAdressOIB>
    <izvorni_sadrzaj>METALIJA-SERVIS d. o. o. za centralna grijanja, plinske i vodovodne instalacije, trgovinu i usluge, OIB 23010169058, Zelena 13, Požega</izvorni_sadrzaj>
    <derivirana_varijabla naziv="DomainObject.Predmet.ProtustrankaWithAdressOIB_1">METALIJA-SERVIS d. o. o. za centralna grijanja, plinske i vodovodne instalacije, trgovinu i usluge, OIB 23010169058, Zelena 13, Požega</derivirana_varijabla>
  </DomainObject.Predmet.ProtustrankaWithAdressOIB>
  <DomainObject.Predmet.ProtustrankaNazivFormated>
    <izvorni_sadrzaj>METALIJA-SERVIS d. o. o. za centralna grijanja, plinske i vodovodne instalacije, trgovinu i usluge</izvorni_sadrzaj>
    <derivirana_varijabla naziv="DomainObject.Predmet.ProtustrankaNazivFormated_1">METALIJA-SERVIS d. o. o. za centralna grijanja, plinske i vodovodne instalacije, trgovinu i usluge</derivirana_varijabla>
  </DomainObject.Predmet.ProtustrankaNazivFormated>
  <DomainObject.Predmet.ProtustrankaNazivFormatedOIB>
    <izvorni_sadrzaj>METALIJA-SERVIS d. o. o. za centralna grijanja, plinske i vodovodne instalacije, trgovinu i usluge, OIB 23010169058</izvorni_sadrzaj>
    <derivirana_varijabla naziv="DomainObject.Predmet.ProtustrankaNazivFormatedOIB_1">METALIJA-SERVIS d. o. o. za centralna grijanja, plinske i vodovodne instalacije, trgovinu i usluge, OIB 23010169058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METALIJA-SERVIS d. o. o. za centralna grijanja, plinske i vodovodne instalacije, trgovinu i usluge</item>
    </izvorni_sadrzaj>
    <derivirana_varijabla naziv="DomainObject.Predmet.ProtuStrankaListFormated_1">
      <item>METALIJA-SERVIS d. o. o. za centralna grijanja, plinske i vodovodne instalacije, trgovinu i usluge</item>
    </derivirana_varijabla>
  </DomainObject.Predmet.ProtuStrankaListFormated>
  <DomainObject.Predmet.ProtuStrankaListFormatedOIB>
    <izvorni_sadrzaj>
      <item>METALIJA-SERVIS d. o. o. za centralna grijanja, plinske i vodovodne instalacije, trgovinu i usluge, OIB 23010169058</item>
    </izvorni_sadrzaj>
    <derivirana_varijabla naziv="DomainObject.Predmet.ProtuStrankaListFormatedOIB_1">
      <item>METALIJA-SERVIS d. o. o. za centralna grijanja, plinske i vodovodne instalacije, trgovinu i usluge, OIB 23010169058</item>
    </derivirana_varijabla>
  </DomainObject.Predmet.ProtuStrankaListFormatedOIB>
  <DomainObject.Predmet.ProtuStrankaListFormatedWithAdress>
    <izvorni_sadrzaj>
      <item>METALIJA-SERVIS d. o. o. za centralna grijanja, plinske i vodovodne instalacije, trgovinu i usluge, Zelena 13, Požega</item>
    </izvorni_sadrzaj>
    <derivirana_varijabla naziv="DomainObject.Predmet.ProtuStrankaListFormatedWithAdress_1">
      <item>METALIJA-SERVIS d. o. o. za centralna grijanja, plinske i vodovodne instalacije, trgovinu i usluge, Zelena 13, Požega</item>
    </derivirana_varijabla>
  </DomainObject.Predmet.ProtuStrankaListFormatedWithAdress>
  <DomainObject.Predmet.ProtuStrankaListFormatedWithAdressOIB>
    <izvorni_sadrzaj>
      <item>METALIJA-SERVIS d. o. o. za centralna grijanja, plinske i vodovodne instalacije, trgovinu i usluge, OIB 23010169058, Zelena 13, Požega</item>
    </izvorni_sadrzaj>
    <derivirana_varijabla naziv="DomainObject.Predmet.ProtuStrankaListFormatedWithAdressOIB_1">
      <item>METALIJA-SERVIS d. o. o. za centralna grijanja, plinske i vodovodne instalacije, trgovinu i usluge, OIB 23010169058, Zelena 13, Požega</item>
    </derivirana_varijabla>
  </DomainObject.Predmet.ProtuStrankaListFormatedWithAdressOIB>
  <DomainObject.Predmet.ProtuStrankaListNazivFormated>
    <izvorni_sadrzaj>
      <item>METALIJA-SERVIS d. o. o. za centralna grijanja, plinske i vodovodne instalacije, trgovinu i usluge</item>
    </izvorni_sadrzaj>
    <derivirana_varijabla naziv="DomainObject.Predmet.ProtuStrankaListNazivFormated_1">
      <item>METALIJA-SERVIS d. o. o. za centralna grijanja, plinske i vodovodne instalacije, trgovinu i usluge</item>
    </derivirana_varijabla>
  </DomainObject.Predmet.ProtuStrankaListNazivFormated>
  <DomainObject.Predmet.ProtuStrankaListNazivFormatedOIB>
    <izvorni_sadrzaj>
      <item>METALIJA-SERVIS d. o. o. za centralna grijanja, plinske i vodovodne instalacije, trgovinu i usluge, OIB 23010169058</item>
    </izvorni_sadrzaj>
    <derivirana_varijabla naziv="DomainObject.Predmet.ProtuStrankaListNazivFormatedOIB_1">
      <item>METALIJA-SERVIS d. o. o. za centralna grijanja, plinske i vodovodne instalacije, trgovinu i usluge, OIB 23010169058</item>
    </derivirana_varijabla>
  </DomainObject.Predmet.ProtuStrankaListNazivFormatedOIB>
  <DomainObject.Predmet.OstaliListFormated>
    <izvorni_sadrzaj>
      <item>BRANKO TOKIĆ</item>
      <item>Krešimir TOMAC, sada stečajni upravitelj</item>
      <item>NARODNE NOVINE, dioničko društvo za izdavanje i tiskanje Službenog lista Republike Hrvatske, službenih i drugih obrazaca te </item>
      <item>JAVORKO NOVAK, odvjetnik</item>
    </izvorni_sadrzaj>
    <derivirana_varijabla naziv="DomainObject.Predmet.OstaliListFormated_1">
      <item>BRANKO TOKIĆ</item>
      <item>Krešimir TOMAC, sada stečajni upravitelj</item>
      <item>NARODNE NOVINE, dioničko društvo za izdavanje i tiskanje Službenog lista Republike Hrvatske, službenih i drugih obrazaca te </item>
      <item>JAVORKO NOVAK, odvjetnik</item>
    </derivirana_varijabla>
  </DomainObject.Predmet.OstaliListFormated>
  <DomainObject.Predmet.OstaliListFormatedOIB>
    <izvorni_sadrzaj>
      <item>BRANKO TOKIĆ</item>
      <item>Krešimir TOMAC, sada stečajni upravitelj, OIB 89208179103</item>
      <item>NARODNE NOVINE, dioničko društvo za izdavanje i tiskanje Službenog lista Republike Hrvatske, službenih i drugih obrazaca te , OIB 64546066176</item>
      <item>JAVORKO NOVAK, odvjetnik</item>
    </izvorni_sadrzaj>
    <derivirana_varijabla naziv="DomainObject.Predmet.OstaliListFormatedOIB_1">
      <item>BRANKO TOKIĆ</item>
      <item>Krešimir TOMAC, sada stečajni upravitelj, OIB 89208179103</item>
      <item>NARODNE NOVINE, dioničko društvo za izdavanje i tiskanje Službenog lista Republike Hrvatske, službenih i drugih obrazaca te , OIB 64546066176</item>
      <item>JAVORKO NOVAK, odvjetnik</item>
    </derivirana_varijabla>
  </DomainObject.Predmet.OstaliListFormatedOIB>
  <DomainObject.Predmet.OstaliListFormatedWithAdress>
    <izvorni_sadrzaj>
      <item>BRANKO TOKIĆ, Slavka Kolara 22, 34000 Požega</item>
      <item>Krešimir TOMAC, sada stečajni upravitelj, Bakačeva 35, 35000 Slavonski Brod</item>
      <item>NARODNE NOVINE, dioničko društvo za izdavanje i tiskanje Službenog lista Republike Hrvatske, službenih i drugih obrazaca te , Savski Gaj XIII. put 6, 10000 Zagreb</item>
      <item>JAVORKO NOVAK, odvjetnik, Andrije Štampara 43, 35000 Slavonski Brod</item>
    </izvorni_sadrzaj>
    <derivirana_varijabla naziv="DomainObject.Predmet.OstaliListFormatedWithAdress_1">
      <item>BRANKO TOKIĆ, Slavka Kolara 22, 34000 Požega</item>
      <item>Krešimir TOMAC, sada stečajni upravitelj, Bakačeva 35, 35000 Slavonski Brod</item>
      <item>NARODNE NOVINE, dioničko društvo za izdavanje i tiskanje Službenog lista Republike Hrvatske, službenih i drugih obrazaca te , Savski Gaj XIII. put 6, 10000 Zagreb</item>
      <item>JAVORKO NOVAK, odvjetnik, Andrije Štampara 43, 35000 Slavonski Brod</item>
    </derivirana_varijabla>
  </DomainObject.Predmet.OstaliListFormatedWithAdress>
  <DomainObject.Predmet.OstaliListFormatedWithAdressOIB>
    <izvorni_sadrzaj>
      <item>BRANKO TOKIĆ, Slavka Kolara 22, 34000 Požega</item>
      <item>Krešimir TOMAC, sada stečajni upravitelj, OIB 89208179103, Bakačeva 35, 35000 Slavonski Brod</item>
      <item>NARODNE NOVINE, dioničko društvo za izdavanje i tiskanje Službenog lista Republike Hrvatske, službenih i drugih obrazaca te , OIB 64546066176, Savski Gaj XIII. put 6, 10000 Zagreb</item>
      <item>JAVORKO NOVAK, odvjetnik, Andrije Štampara 43, 35000 Slavonski Brod</item>
    </izvorni_sadrzaj>
    <derivirana_varijabla naziv="DomainObject.Predmet.OstaliListFormatedWithAdressOIB_1">
      <item>BRANKO TOKIĆ, Slavka Kolara 22, 34000 Požega</item>
      <item>Krešimir TOMAC, sada stečajni upravitelj, OIB 89208179103, Bakačeva 35, 35000 Slavonski Brod</item>
      <item>NARODNE NOVINE, dioničko društvo za izdavanje i tiskanje Službenog lista Republike Hrvatske, službenih i drugih obrazaca te , OIB 64546066176, Savski Gaj XIII. put 6, 10000 Zagreb</item>
      <item>JAVORKO NOVAK, odvjetnik, Andrije Štampara 43, 35000 Slavonski Brod</item>
    </derivirana_varijabla>
  </DomainObject.Predmet.OstaliListFormatedWithAdressOIB>
  <DomainObject.Predmet.OstaliListNazivFormated>
    <izvorni_sadrzaj>
      <item>BRANKO TOKIĆ</item>
      <item>Krešimir TOMAC, sada stečajni upravitelj</item>
      <item>NARODNE NOVINE, dioničko društvo za izdavanje i tiskanje Službenog lista Republike Hrvatske, službenih i drugih obrazaca te </item>
      <item>JAVORKO NOVAK, odvjetnik</item>
    </izvorni_sadrzaj>
    <derivirana_varijabla naziv="DomainObject.Predmet.OstaliListNazivFormated_1">
      <item>BRANKO TOKIĆ</item>
      <item>Krešimir TOMAC, sada stečajni upravitelj</item>
      <item>NARODNE NOVINE, dioničko društvo za izdavanje i tiskanje Službenog lista Republike Hrvatske, službenih i drugih obrazaca te </item>
      <item>JAVORKO NOVAK, odvjetnik</item>
    </derivirana_varijabla>
  </DomainObject.Predmet.OstaliListNazivFormated>
  <DomainObject.Predmet.OstaliListNazivFormatedOIB>
    <izvorni_sadrzaj>
      <item>BRANKO TOKIĆ</item>
      <item>Krešimir TOMAC, sada stečajni upravitelj, OIB 89208179103</item>
      <item>NARODNE NOVINE, dioničko društvo za izdavanje i tiskanje Službenog lista Republike Hrvatske, službenih i drugih obrazaca te , OIB 64546066176</item>
      <item>JAVORKO NOVAK, odvjetnik</item>
    </izvorni_sadrzaj>
    <derivirana_varijabla naziv="DomainObject.Predmet.OstaliListNazivFormatedOIB_1">
      <item>BRANKO TOKIĆ</item>
      <item>Krešimir TOMAC, sada stečajni upravitelj, OIB 89208179103</item>
      <item>NARODNE NOVINE, dioničko društvo za izdavanje i tiskanje Službenog lista Republike Hrvatske, službenih i drugih obrazaca te , OIB 64546066176</item>
      <item>JAVORKO NOVAK,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METALIJA-SERVIS d. o. o. za centralna grijanja, plinske i vodovodne instalacije, trgovinu i usluge</izvorni_sadrzaj>
    <derivirana_varijabla naziv="DomainObject.Predmet.ProtustrankaIDrugi_1">METALIJA-SERVIS d. o. o. za centralna grijanja, plinske i vodovodne instalacije, trgovinu i usluge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METALIJA-SERVIS d. o. o. za centralna grijanja, plinske i vodovodne instalacije, trgovinu i usluge, OIB 23010169058, Zelena 13, Požega</izvorni_sadrzaj>
    <derivirana_varijabla naziv="DomainObject.Predmet.ProtustrankaIDrugiAdressOIB_1">METALIJA-SERVIS d. o. o. za centralna grijanja, plinske i vodovodne instalacije, trgovinu i usluge, OIB 23010169058, Zelena 13,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svibnja 2014.</izvorni_sadrzaj>
    <derivirana_varijabla naziv="DomainObject.Predmet.OdlukaRjesenje.DatumDonosenjaOdluke_1">16. svibnja 2014.</derivirana_varijabla>
  </DomainObject.Predmet.OdlukaRjesenje.DatumDonosenjaOdluke>
  <DomainObject.Predmet.OdlukaRjesenje.DatumPravomocnosti>
    <izvorni_sadrzaj>16. lipnja 2014.</izvorni_sadrzaj>
    <derivirana_varijabla naziv="DomainObject.Predmet.OdlukaRjesenje.DatumPravomocnosti_1">16. lipnja 2014.</derivirana_varijabla>
  </DomainObject.Predmet.OdlukaRjesenje.DatumPravomocnosti>
  <DomainObject.Predmet.OdlukaRjesenje.Oznaka>
    <izvorni_sadrzaj>St-395/2013-46</izvorni_sadrzaj>
    <derivirana_varijabla naziv="DomainObject.Predmet.OdlukaRjesenje.Oznaka_1">St-395/2013-46</derivirana_varijabla>
  </DomainObject.Predmet.OdlukaRjesenje.Oznaka>
  <DomainObject.Predmet.SudioniciListNaziv>
    <izvorni_sadrzaj>
      <item>METALIJA-SERVIS d. o. o. za centralna grijanja, plinske i vodovodne instalacije, trgovinu i usluge</item>
      <item>FINA Regionalni centar Osijek</item>
      <item>BRANKO TOKIĆ</item>
      <item>Krešimir TOMAC, sada stečajni upravitelj</item>
      <item>NARODNE NOVINE, dioničko društvo za izdavanje i tiskanje Službenog lista Republike Hrvatske, službenih i drugih obrazaca te </item>
      <item>JAVORKO NOVAK, odvjetnik</item>
    </izvorni_sadrzaj>
    <derivirana_varijabla naziv="DomainObject.Predmet.SudioniciListNaziv_1">
      <item>METALIJA-SERVIS d. o. o. za centralna grijanja, plinske i vodovodne instalacije, trgovinu i usluge</item>
      <item>FINA Regionalni centar Osijek</item>
      <item>BRANKO TOKIĆ</item>
      <item>Krešimir TOMAC, sada stečajni upravitelj</item>
      <item>NARODNE NOVINE, dioničko društvo za izdavanje i tiskanje Službenog lista Republike Hrvatske, službenih i drugih obrazaca te </item>
      <item>JAVORKO NOVAK, odvjetnik</item>
    </derivirana_varijabla>
  </DomainObject.Predmet.SudioniciListNaziv>
  <DomainObject.Predmet.SudioniciListAdressOIB>
    <izvorni_sadrzaj>
      <item>METALIJA-SERVIS d. o. o. za centralna grijanja, plinske i vodovodne instalacije, trgovinu i usluge, OIB 23010169058, Zelena 13,Požega</item>
      <item>FINA Regionalni centar Osijek, 31000 Osijek</item>
      <item>BRANKO TOKIĆ, Slavka Kolara 22,34000 Požega</item>
      <item>Krešimir TOMAC, sada stečajni upravitelj, OIB 89208179103, Bakačeva 35,35000 Slavonski Brod</item>
      <item>NARODNE NOVINE, dioničko društvo za izdavanje i tiskanje Službenog lista Republike Hrvatske, službenih i drugih obrazaca te , OIB 64546066176, Savski Gaj XIII. put 6,10000 Zagreb</item>
      <item>JAVORKO NOVAK, odvjetnik, Andrije Štampara 43,35000 Slavonski Brod</item>
    </izvorni_sadrzaj>
    <derivirana_varijabla naziv="DomainObject.Predmet.SudioniciListAdressOIB_1">
      <item>METALIJA-SERVIS d. o. o. za centralna grijanja, plinske i vodovodne instalacije, trgovinu i usluge, OIB 23010169058, Zelena 13,Požega</item>
      <item>FINA Regionalni centar Osijek, 31000 Osijek</item>
      <item>BRANKO TOKIĆ, Slavka Kolara 22,34000 Požega</item>
      <item>Krešimir TOMAC, sada stečajni upravitelj, OIB 89208179103, Bakačeva 35,35000 Slavonski Brod</item>
      <item>NARODNE NOVINE, dioničko društvo za izdavanje i tiskanje Službenog lista Republike Hrvatske, službenih i drugih obrazaca te , OIB 64546066176, Savski Gaj XIII. put 6,10000 Zagreb</item>
      <item>JAVORKO NOVAK, odvjetnik, Andrije Štampara 43,35000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23010169058</item>
      <item>, OIB null</item>
      <item>, OIB null</item>
      <item>, OIB 89208179103</item>
      <item>, OIB 64546066176</item>
      <item>, OIB null</item>
    </izvorni_sadrzaj>
    <derivirana_varijabla naziv="DomainObject.Predmet.SudioniciListNazivOIB_1">
      <item>, OIB 23010169058</item>
      <item>, OIB null</item>
      <item>, OIB null</item>
      <item>, OIB 89208179103</item>
      <item>, OIB 64546066176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travnja 2014.</izvorni_sadrzaj>
    <derivirana_varijabla naziv="DomainObject.Predmet.DatumZadnjeOdrzaneSudskeRadnje_1">24. travnja 2014.</derivirana_varijabla>
  </DomainObject.Predmet.DatumZadnjeOdrzaneSudskeRadnje>
  <DomainObject.PredzadnjaOdlukaIzPredmeta.DatumDonosenjaOdluke>
    <izvorni_sadrzaj>16. siječnja 2018.</izvorni_sadrzaj>
    <derivirana_varijabla naziv="DomainObject.PredzadnjaOdlukaIzPredmeta.DatumDonosenjaOdluke_1">16. siječnja 2018.</derivirana_varijabla>
  </DomainObject.PredzadnjaOdlukaIzPredmeta.DatumDonosenjaOdluke>
  <DomainObject.PredzadnjaOdlukaIzPredmeta.Oznaka>
    <izvorni_sadrzaj>St-395/2013-60</izvorni_sadrzaj>
    <derivirana_varijabla naziv="DomainObject.PredzadnjaOdlukaIzPredmeta.Oznaka_1">St-395/2013-60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125</properties:Words>
  <properties:Characters>628</properties:Characters>
  <properties:Lines>27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2018-10-17T10:07:00Z</dcterms:created>
  <dc:creator>wsadmin</dc:creator>
  <cp:lastModifiedBy>wsadmin</cp:lastModifiedBy>
  <cp:lastPrinted>2018-10-17T10:09:00Z</cp:lastPrinted>
  <dcterms:modified xmlns:xsi="http://www.w3.org/2001/XMLSchema-instance" xsi:type="dcterms:W3CDTF">2018-10-17T10:10:00Z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