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dc19" w14:paraId="f04dc19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002561">
        <w:t>7</w:t>
      </w:r>
      <w:r w:rsidR="00F44ED4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A0683">
        <w:t>LOGRO</w:t>
      </w:r>
      <w:r w:rsidR="002618CF">
        <w:t xml:space="preserve"> </w:t>
      </w:r>
      <w:r w:rsidR="008A0683">
        <w:t>j.</w:t>
      </w:r>
      <w:r w:rsidR="002618CF">
        <w:t>d.o.o.</w:t>
      </w:r>
      <w:r w:rsidR="008A0683">
        <w:t xml:space="preserve"> za usluge i trgovinu</w:t>
      </w:r>
      <w:r w:rsidR="002618CF">
        <w:t>, OIB:</w:t>
      </w:r>
      <w:r w:rsidR="008A0683">
        <w:t>25840002732</w:t>
      </w:r>
      <w:r w:rsidR="002618CF">
        <w:t xml:space="preserve">, </w:t>
      </w:r>
      <w:r w:rsidR="008A0683">
        <w:t>Samobor, 3. Cvjetno naselje 3b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618CF">
        <w:t>5.</w:t>
      </w:r>
      <w:r w:rsidR="008A0683">
        <w:t>753</w:t>
      </w:r>
      <w:r w:rsidR="002618CF">
        <w:t>,</w:t>
      </w:r>
      <w:r w:rsidR="008A0683">
        <w:t>07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226A8F">
        <w:t xml:space="preserve"> Bernardica Novak Šarac v.r. </w:t>
      </w:r>
    </w:p>
    <w:p w:rsidRDefault="00226A8F" w:rsidP="00226A8F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 </w:t>
      </w:r>
    </w:p>
    <w:p w:rsidRDefault="00226A8F" w:rsidP="00226A8F" w:rsidR="00226A8F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Tatjana Slaviček</w:t>
      </w:r>
    </w:p>
    <w:sectPr w:rsidSect="00ED6AA8" w:rsidR="00226A8F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0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50B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26A8F"/>
    <w:rsid w:val="002618CF"/>
    <w:rsid w:val="002B7BE3"/>
    <w:rsid w:val="002E510E"/>
    <w:rsid w:val="002F115E"/>
    <w:rsid w:val="002F4FC7"/>
    <w:rsid w:val="00343047"/>
    <w:rsid w:val="00360CDC"/>
    <w:rsid w:val="004050B6"/>
    <w:rsid w:val="00436484"/>
    <w:rsid w:val="00450457"/>
    <w:rsid w:val="004B06C7"/>
    <w:rsid w:val="004C1030"/>
    <w:rsid w:val="005209CA"/>
    <w:rsid w:val="00545FE2"/>
    <w:rsid w:val="005B63E0"/>
    <w:rsid w:val="00644B11"/>
    <w:rsid w:val="00661C24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E454A"/>
    <w:rsid w:val="008F0BF8"/>
    <w:rsid w:val="008F121A"/>
    <w:rsid w:val="0093781D"/>
    <w:rsid w:val="00937AD7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C5368"/>
    <w:rsid w:val="00E73661"/>
    <w:rsid w:val="00EA2C05"/>
    <w:rsid w:val="00EA36EA"/>
    <w:rsid w:val="00ED6264"/>
    <w:rsid w:val="00EE728D"/>
    <w:rsid w:val="00F44ED4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St-1774/2018-3</izvorni_sadrzaj>
    <derivirana_varijabla naziv="DomainObject.Oznaka_1">St-1774/2018-3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St-1774/2018</izvorni_sadrzaj>
    <derivirana_varijabla naziv="DomainObject.Predmet.OznakaBroj_1">St-1774/2018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LOGRO j.d.o.o. za usluge i trgovinu</izvorni_sadrzaj>
    <derivirana_varijabla naziv="DomainObject.Predmet.ProtustrankaFormated_1">  LOGRO j.d.o.o. za usluge i trgovinu</derivirana_varijabla>
  </DomainObject.Predmet.ProtustrankaFormated>
  <DomainObject.Predmet.ProtustrankaFormatedOIB>
    <izvorni_sadrzaj>  LOGRO j.d.o.o. za usluge i trgovinu, OIB 25840002732</izvorni_sadrzaj>
    <derivirana_varijabla naziv="DomainObject.Predmet.ProtustrankaFormatedOIB_1">  LOGRO j.d.o.o. za usluge i trgovinu, OIB 25840002732</derivirana_varijabla>
  </DomainObject.Predmet.ProtustrankaFormatedOIB>
  <DomainObject.Predmet.ProtustrankaFormatedWithAdress>
    <izvorni_sadrzaj> LOGRO j.d.o.o. za usluge i trgovinu, 3. Cvjetno naselje 3 b, 10430 Samobor</izvorni_sadrzaj>
    <derivirana_varijabla naziv="DomainObject.Predmet.ProtustrankaFormatedWithAdress_1"> LOGRO j.d.o.o. za usluge i trgovinu, 3. Cvjetno naselje 3 b, 10430 Samobor</derivirana_varijabla>
  </DomainObject.Predmet.ProtustrankaFormatedWithAdress>
  <DomainObject.Predmet.ProtustrankaFormatedWithAdressOIB>
    <izvorni_sadrzaj> LOGRO j.d.o.o. za usluge i trgovinu, OIB 25840002732, 3. Cvjetno naselje 3 b, 10430 Samobor</izvorni_sadrzaj>
    <derivirana_varijabla naziv="DomainObject.Predmet.ProtustrankaFormatedWithAdressOIB_1"> LOGRO j.d.o.o. za usluge i trgovinu, OIB 25840002732, 3. Cvjetno naselje 3 b, 10430 Samobor</derivirana_varijabla>
  </DomainObject.Predmet.ProtustrankaFormatedWithAdressOIB>
  <DomainObject.Predmet.ProtustrankaWithAdress>
    <izvorni_sadrzaj>LOGRO j.d.o.o. za usluge i trgovinu 3. Cvjetno naselje 3 b, 10430 Samobor</izvorni_sadrzaj>
    <derivirana_varijabla naziv="DomainObject.Predmet.ProtustrankaWithAdress_1">LOGRO j.d.o.o. za usluge i trgovinu 3. Cvjetno naselje 3 b, 10430 Samobor</derivirana_varijabla>
  </DomainObject.Predmet.ProtustrankaWithAdress>
  <DomainObject.Predmet.ProtustrankaWithAdressOIB>
    <izvorni_sadrzaj>LOGRO j.d.o.o. za usluge i trgovinu, OIB 25840002732, 3. Cvjetno naselje 3 b, 10430 Samobor</izvorni_sadrzaj>
    <derivirana_varijabla naziv="DomainObject.Predmet.ProtustrankaWithAdressOIB_1">LOGRO j.d.o.o. za usluge i trgovinu, OIB 25840002732, 3. Cvjetno naselje 3 b, 10430 Samobor</derivirana_varijabla>
  </DomainObject.Predmet.ProtustrankaWithAdressOIB>
  <DomainObject.Predmet.ProtustrankaNazivFormated>
    <izvorni_sadrzaj>LOGRO j.d.o.o. za usluge i trgovinu</izvorni_sadrzaj>
    <derivirana_varijabla naziv="DomainObject.Predmet.ProtustrankaNazivFormated_1">LOGRO j.d.o.o. za usluge i trgovinu</derivirana_varijabla>
  </DomainObject.Predmet.ProtustrankaNazivFormated>
  <DomainObject.Predmet.ProtustrankaNazivFormatedOIB>
    <izvorni_sadrzaj>LOGRO j.d.o.o. za usluge i trgovinu, OIB 25840002732</izvorni_sadrzaj>
    <derivirana_varijabla naziv="DomainObject.Predmet.ProtustrankaNazivFormatedOIB_1">LOGRO j.d.o.o. za usluge i trgovinu, OIB 25840002732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LOGRO j.d.o.o. za usluge i trgovinu</item>
    </izvorni_sadrzaj>
    <derivirana_varijabla naziv="DomainObject.Predmet.ProtuStrankaListFormated_1">
      <item>LOGRO j.d.o.o. za usluge i trgovinu</item>
    </derivirana_varijabla>
  </DomainObject.Predmet.ProtuStrankaListFormated>
  <DomainObject.Predmet.ProtuStrankaListFormatedOIB>
    <izvorni_sadrzaj>
      <item>LOGRO j.d.o.o. za usluge i trgovinu, OIB 25840002732</item>
    </izvorni_sadrzaj>
    <derivirana_varijabla naziv="DomainObject.Predmet.ProtuStrankaListFormatedOIB_1">
      <item>LOGRO j.d.o.o. za usluge i trgovinu, OIB 25840002732</item>
    </derivirana_varijabla>
  </DomainObject.Predmet.ProtuStrankaListFormatedOIB>
  <DomainObject.Predmet.ProtuStrankaListFormatedWithAdress>
    <izvorni_sadrzaj>
      <item>LOGRO j.d.o.o. za usluge i trgovinu, 3. Cvjetno naselje 3 b, 10430 Samobor</item>
    </izvorni_sadrzaj>
    <derivirana_varijabla naziv="DomainObject.Predmet.ProtuStrankaListFormatedWithAdress_1">
      <item>LOGRO j.d.o.o. za usluge i trgovinu, 3. Cvjetno naselje 3 b, 10430 Samobor</item>
    </derivirana_varijabla>
  </DomainObject.Predmet.ProtuStrankaListFormatedWithAdress>
  <DomainObject.Predmet.ProtuStrankaListFormatedWithAdressOIB>
    <izvorni_sadrzaj>
      <item>LOGRO j.d.o.o. za usluge i trgovinu, OIB 25840002732, 3. Cvjetno naselje 3 b, 10430 Samobor</item>
    </izvorni_sadrzaj>
    <derivirana_varijabla naziv="DomainObject.Predmet.ProtuStrankaListFormatedWithAdressOIB_1">
      <item>LOGRO j.d.o.o. za usluge i trgovinu, OIB 25840002732, 3. Cvjetno naselje 3 b, 10430 Samobor</item>
    </derivirana_varijabla>
  </DomainObject.Predmet.ProtuStrankaListFormatedWithAdressOIB>
  <DomainObject.Predmet.ProtuStrankaListNazivFormated>
    <izvorni_sadrzaj>
      <item>LOGRO j.d.o.o. za usluge i trgovinu</item>
    </izvorni_sadrzaj>
    <derivirana_varijabla naziv="DomainObject.Predmet.ProtuStrankaListNazivFormated_1">
      <item>LOGRO j.d.o.o. za usluge i trgovinu</item>
    </derivirana_varijabla>
  </DomainObject.Predmet.ProtuStrankaListNazivFormated>
  <DomainObject.Predmet.ProtuStrankaListNazivFormatedOIB>
    <izvorni_sadrzaj>
      <item>LOGRO j.d.o.o. za usluge i trgovinu, OIB 25840002732</item>
    </izvorni_sadrzaj>
    <derivirana_varijabla naziv="DomainObject.Predmet.ProtuStrankaListNazivFormatedOIB_1">
      <item>LOGRO j.d.o.o. za usluge i trgovinu, OIB 25840002732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St-1774/2018-3</izvorni_sadrzaj>
    <derivirana_varijabla naziv="DomainObject.PoslovniBrojDokumenta_1">St-1774/2018-3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LOGRO j.d.o.o. za usluge i trgovinu</izvorni_sadrzaj>
    <derivirana_varijabla naziv="DomainObject.Predmet.ProtustrankaIDrugi_1">LOGRO j.d.o.o. za usluge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LOGRO j.d.o.o. za usluge i trgovinu, OIB 25840002732, 3. Cvjetno naselje 3 b, 10430 Samobor</izvorni_sadrzaj>
    <derivirana_varijabla naziv="DomainObject.Predmet.ProtustrankaIDrugiAdressOIB_1">LOGRO j.d.o.o. za usluge i trgovinu, OIB 25840002732, 3. Cvjetno naselje 3 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LOGRO j.d.o.o. za usluge i trgovinu</item>
    </izvorni_sadrzaj>
    <derivirana_varijabla naziv="DomainObject.Predmet.SudioniciListNaziv_1">
      <item>FINA Regionalni centar Zagreb</item>
      <item>LOGRO j.d.o.o. za usluge i trgovinu</item>
    </derivirana_varijabla>
  </DomainObject.Predmet.SudioniciListNaziv>
  <DomainObject.Predmet.SudioniciListAdressOIB>
    <izvorni_sadrzaj>
      <item>FINA Regionalni centar Zagreb, OIB 85821130368</item>
      <item>LOGRO j.d.o.o. za usluge i trgovinu, OIB 25840002732, 3. Cvjetno naselje 3 b,10430 Samobor</item>
    </izvorni_sadrzaj>
    <derivirana_varijabla naziv="DomainObject.Predmet.SudioniciListAdressOIB_1">
      <item>FINA Regionalni centar Zagreb, OIB 85821130368</item>
      <item>LOGRO j.d.o.o. za usluge i trgovinu, OIB 25840002732, 3. Cvjetno naselje 3 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25840002732</item>
    </izvorni_sadrzaj>
    <derivirana_varijabla naziv="DomainObject.Predmet.SudioniciListNazivOIB_1">
      <item>, OIB 85821130368</item>
      <item>, OIB 25840002732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St-1774/2018-3</izvorni_sadrzaj>
    <derivirana_varijabla naziv="DomainObject.PredzadnjaOdlukaIzPredmeta.Oznaka_1">St-1774/2018-3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1375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2018-10-09T12:12:00Z</dcterms:created>
  <dc:creator>Bernardica Novak</dc:creator>
  <cp:lastModifiedBy>Tatjana Slaviček</cp:lastModifiedBy>
  <cp:lastPrinted>2018-10-10T12:32:00Z</cp:lastPrinted>
  <dcterms:modified xmlns:xsi="http://www.w3.org/2001/XMLSchema-instance" xsi:type="dcterms:W3CDTF">2018-10-10T12:32:00Z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St-1774/2018-3 / Odluka - Oglas (Oglas_1774-18.docx)</vt:lpwstr>
  </prop:property>
  <prop:property name="CC_coloring" pid="5" fmtid="{D5CDD505-2E9C-101B-9397-08002B2CF9AE}">
    <vt:bool>false</vt:bool>
  </prop:property>
</prop:Properties>
</file>