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fa4c" w14:paraId="e25fa4c" w:rsidRDefault="00187406" w:rsidP="00187406" w:rsidR="00187406" w:rsidRPr="00187406">
      <w:pPr>
        <w15:collapsed w:val="false"/>
      </w:pPr>
      <w:bookmarkStart w:name="_GoBack" w:id="0"/>
      <w:bookmarkEnd w:id="0"/>
      <w:r w:rsidRPr="00187406">
        <w:t xml:space="preserve">           </w:t>
      </w:r>
      <w:r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C12105" w:rsidR="00C12105" w:rsidRPr="001536D6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  <w:r w:rsidR="00F46E76" w:rsidRPr="001536D6">
        <w:t xml:space="preserve">                              </w:t>
      </w:r>
    </w:p>
    <w:p w:rsidRDefault="00C12105" w:rsidP="00C12105" w:rsidR="00187406">
      <w:r w:rsidRPr="001536D6">
        <w:t xml:space="preserve">                                   </w:t>
      </w:r>
      <w:r w:rsidR="00645D4E" w:rsidRPr="001536D6">
        <w:t xml:space="preserve">                              </w:t>
      </w:r>
      <w:r w:rsidRPr="001536D6">
        <w:t xml:space="preserve">                                  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CB4AD1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R J E Š E N J E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kao sucu pojedincu, </w:t>
      </w:r>
      <w:r w:rsidR="00187406" w:rsidRPr="00187406">
        <w:t xml:space="preserve">u postupku povodom prijedloga predlagatelja – dužnika </w:t>
      </w:r>
      <w:r w:rsidR="0096437B" w:rsidRPr="0096437B">
        <w:t>SLOBODNA DALMACIJA PRINT d.o.o. Split, Ulica Hrvatske mornarice 4, OIB: 84672933238</w:t>
      </w:r>
      <w:r w:rsidR="00187406" w:rsidRPr="00187406">
        <w:t xml:space="preserve">, </w:t>
      </w:r>
      <w:r w:rsidR="0096437B">
        <w:t xml:space="preserve">zastupanog  po punomoćnicima Ivici </w:t>
      </w:r>
      <w:proofErr w:type="spellStart"/>
      <w:r w:rsidR="0096437B">
        <w:t>Restoviću</w:t>
      </w:r>
      <w:proofErr w:type="spellEnd"/>
      <w:r w:rsidR="0096437B">
        <w:t xml:space="preserve">, Vedrani </w:t>
      </w:r>
      <w:proofErr w:type="spellStart"/>
      <w:r w:rsidR="0096437B">
        <w:t>Garafulić</w:t>
      </w:r>
      <w:proofErr w:type="spellEnd"/>
      <w:r w:rsidR="0096437B">
        <w:t xml:space="preserve"> Kukoč i Borisu Ivančiću, odvjetnicima iz Splita, </w:t>
      </w:r>
      <w:r w:rsidR="00187406" w:rsidRPr="00187406">
        <w:t>za sklapanje predstečajne nagodbe,</w:t>
      </w:r>
      <w:r w:rsidR="00187406">
        <w:t xml:space="preserve"> </w:t>
      </w:r>
      <w:r w:rsidRPr="004D4E07">
        <w:t xml:space="preserve">dana </w:t>
      </w:r>
      <w:r w:rsidR="00042910">
        <w:t>22</w:t>
      </w:r>
      <w:r w:rsidR="00187406">
        <w:t>. rujna</w:t>
      </w:r>
      <w:r w:rsidR="009B4A11">
        <w:t xml:space="preserve"> 2015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CB4AD1" w:rsidP="00C12105" w:rsidR="00C12105" w:rsidRPr="001536D6">
      <w:pPr>
        <w:jc w:val="center"/>
        <w:rPr>
          <w:bCs/>
        </w:rPr>
      </w:pPr>
      <w:r>
        <w:rPr>
          <w:bCs/>
        </w:rPr>
        <w:t>r i j e š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4D4E07" w:rsidP="006C489E" w:rsidR="004A019C">
      <w:pPr>
        <w:ind w:firstLine="708"/>
        <w:jc w:val="both"/>
      </w:pPr>
      <w:r>
        <w:t>Zbog službene spriječenosti</w:t>
      </w:r>
      <w:r w:rsidR="006C489E">
        <w:t xml:space="preserve"> uređujuće sutkinje </w:t>
      </w:r>
      <w:r>
        <w:t>r</w:t>
      </w:r>
      <w:r w:rsidRPr="004D4E07">
        <w:t xml:space="preserve">očište </w:t>
      </w:r>
      <w:r>
        <w:t xml:space="preserve">određeno </w:t>
      </w:r>
      <w:r w:rsidRPr="004D4E07">
        <w:t xml:space="preserve">za dan </w:t>
      </w:r>
      <w:r w:rsidR="00187406">
        <w:t>12. listopada 2015. godine sa početkom u 0</w:t>
      </w:r>
      <w:r w:rsidR="0096437B">
        <w:t>9</w:t>
      </w:r>
      <w:r w:rsidR="00187406">
        <w:t>:</w:t>
      </w:r>
      <w:r w:rsidRPr="004D4E07">
        <w:t>00 sati</w:t>
      </w:r>
      <w:r w:rsidR="00187406">
        <w:t xml:space="preserve"> preuriče se za </w:t>
      </w:r>
      <w:r w:rsidR="00187406" w:rsidRPr="00187406">
        <w:rPr>
          <w:b/>
          <w:u w:val="single"/>
        </w:rPr>
        <w:t>dan 14. listopada 2015. godine u 0</w:t>
      </w:r>
      <w:r w:rsidR="0096437B">
        <w:rPr>
          <w:b/>
          <w:u w:val="single"/>
        </w:rPr>
        <w:t>9</w:t>
      </w:r>
      <w:r w:rsidR="00187406" w:rsidRPr="00187406">
        <w:rPr>
          <w:b/>
          <w:u w:val="single"/>
        </w:rPr>
        <w:t>:00 sati</w:t>
      </w:r>
      <w:r w:rsidR="00187406">
        <w:t>.</w:t>
      </w:r>
    </w:p>
    <w:p w:rsidRDefault="000042F0" w:rsidP="000042F0" w:rsidR="000042F0">
      <w:pPr>
        <w:spacing w:before="100"/>
        <w:ind w:left="1429"/>
        <w:jc w:val="both"/>
      </w:pPr>
    </w:p>
    <w:p w:rsidRDefault="00C12105" w:rsidP="002A47D9" w:rsidR="00C12105" w:rsidRPr="001536D6">
      <w:pPr>
        <w:jc w:val="center"/>
      </w:pPr>
      <w:r w:rsidRPr="001536D6">
        <w:t xml:space="preserve">U Splitu, </w:t>
      </w:r>
      <w:r w:rsidR="00042910">
        <w:t>22</w:t>
      </w:r>
      <w:r w:rsidR="00187406">
        <w:t>. rujna</w:t>
      </w:r>
      <w:r w:rsidR="00792667">
        <w:t xml:space="preserve"> 2015</w:t>
      </w:r>
      <w:r w:rsidR="00E74386" w:rsidRPr="001536D6">
        <w:t>. godine</w:t>
      </w:r>
    </w:p>
    <w:p w:rsidRDefault="00C12105" w:rsidP="00C12105" w:rsidR="00C12105" w:rsidRPr="001536D6">
      <w:pPr>
        <w:ind w:left="708"/>
        <w:jc w:val="both"/>
      </w:pP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CB4AD1">
        <w:t>rješenj</w:t>
      </w:r>
      <w:r w:rsidR="00C12105" w:rsidRPr="001536D6">
        <w:t>a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E513FE" w:rsidP="00C12105" w:rsidR="00E513FE" w:rsidRPr="001536D6"/>
    <w:p w:rsidRDefault="00E513FE" w:rsidP="00E513FE" w:rsidR="00E513FE" w:rsidRPr="001536D6">
      <w:r w:rsidRPr="001536D6">
        <w:t>DNA:</w:t>
      </w:r>
    </w:p>
    <w:p w:rsidRDefault="004D4E07" w:rsidP="00187406" w:rsidR="004A019C">
      <w:pPr>
        <w:numPr>
          <w:ilvl w:val="0"/>
          <w:numId w:val="4"/>
        </w:numPr>
      </w:pPr>
      <w:r>
        <w:t>predlagatelju-</w:t>
      </w:r>
      <w:r w:rsidR="00187406">
        <w:t>dužniku</w:t>
      </w:r>
      <w:r w:rsidR="0096437B">
        <w:t xml:space="preserve"> po punomoćnicima</w:t>
      </w:r>
    </w:p>
    <w:p w:rsidRDefault="00187406" w:rsidP="00187406" w:rsidR="00187406">
      <w:pPr>
        <w:numPr>
          <w:ilvl w:val="0"/>
          <w:numId w:val="4"/>
        </w:numPr>
        <w:jc w:val="both"/>
      </w:pPr>
      <w:r>
        <w:t xml:space="preserve">e-oglasna ploča ovog suda </w:t>
      </w:r>
    </w:p>
    <w:p w:rsidRDefault="00187406" w:rsidP="007A5981" w:rsidR="00C656DE">
      <w:pPr>
        <w:numPr>
          <w:ilvl w:val="0"/>
          <w:numId w:val="4"/>
        </w:numPr>
      </w:pPr>
      <w:r>
        <w:t>FINA-i uz dopis</w:t>
      </w:r>
    </w:p>
    <w:p w:rsidRDefault="00E513FE" w:rsidP="00E513FE" w:rsidR="00E513FE" w:rsidRPr="001536D6">
      <w:pPr>
        <w:numPr>
          <w:ilvl w:val="0"/>
          <w:numId w:val="4"/>
        </w:numPr>
      </w:pPr>
      <w:r w:rsidRPr="001536D6">
        <w:t>u spis</w:t>
      </w: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D76" w:rsidR="00BC0D76">
      <w:r>
        <w:separator/>
      </w:r>
    </w:p>
  </w:endnote>
  <w:endnote w:id="0" w:type="continuationSeparator">
    <w:p w:rsidRDefault="00BC0D76" w:rsidR="00BC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D76" w:rsidR="00BC0D76">
      <w:r>
        <w:separator/>
      </w:r>
    </w:p>
  </w:footnote>
  <w:footnote w:id="0" w:type="continuationSeparator">
    <w:p w:rsidRDefault="00BC0D76" w:rsidR="00BC0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proofErr w:type="spellStart"/>
    <w:r w:rsidR="00187406">
      <w:t>Stpn</w:t>
    </w:r>
    <w:proofErr w:type="spellEnd"/>
    <w:r w:rsidR="00187406">
      <w:t>-</w:t>
    </w:r>
    <w:r w:rsidR="0096437B">
      <w:t>2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D3459"/>
    <w:rsid w:val="001150C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41686"/>
    <w:rsid w:val="0035772B"/>
    <w:rsid w:val="00387D0A"/>
    <w:rsid w:val="003E598E"/>
    <w:rsid w:val="00466597"/>
    <w:rsid w:val="00466DD1"/>
    <w:rsid w:val="00496761"/>
    <w:rsid w:val="004A019C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1C7C"/>
    <w:rsid w:val="006C3A59"/>
    <w:rsid w:val="006C489E"/>
    <w:rsid w:val="00707DDE"/>
    <w:rsid w:val="0071371B"/>
    <w:rsid w:val="00726B5E"/>
    <w:rsid w:val="007308A0"/>
    <w:rsid w:val="00730D04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2015.</izvorni_sadrzaj>
    <derivirana_varijabla naziv="DomainObject.Predmet.DatumOsnivanja_1">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Stpn-2/2015</izvorni_sadrzaj>
    <derivirana_varijabla naziv="DomainObject.Predmet.OznakaBroj_1">Stpn-2/2015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SLOBODNA DALMACIJA PRINT d.o.o. za tiskarske usluge</izvorni_sadrzaj>
    <derivirana_varijabla naziv="DomainObject.Predmet.StrankaFormated_1">  SLOBODNA DALMACIJA PRINT d.o.o. za tiskarske usluge</derivirana_varijabla>
  </DomainObject.Predmet.StrankaFormated>
  <DomainObject.Predmet.StrankaFormatedOIB>
    <izvorni_sadrzaj>  SLOBODNA DALMACIJA PRINT d.o.o. za tiskarske usluge, OIB 84672933238</izvorni_sadrzaj>
    <derivirana_varijabla naziv="DomainObject.Predmet.StrankaFormatedOIB_1">  SLOBODNA DALMACIJA PRINT d.o.o. za tiskarske usluge, OIB 84672933238</derivirana_varijabla>
  </DomainObject.Predmet.StrankaFormatedOIB>
  <DomainObject.Predmet.StrankaFormatedWithAdress>
    <izvorni_sadrzaj> SLOBODNA DALMACIJA PRINT d.o.o. za tiskarske usluge, Ulica Hrvatske mornarice 4, 21000 Split</izvorni_sadrzaj>
    <derivirana_varijabla naziv="DomainObject.Predmet.StrankaFormatedWithAdress_1"> SLOBODNA DALMACIJA PRINT d.o.o. za tiskarske usluge, Ulica Hrvatske mornarice 4, 21000 Split</derivirana_varijabla>
  </DomainObject.Predmet.StrankaFormatedWithAdress>
  <DomainObject.Predmet.StrankaFormatedWithAdressOIB>
    <izvorni_sadrzaj> SLOBODNA DALMACIJA PRINT d.o.o. za tiskarske usluge, OIB 84672933238, Ulica Hrvatske mornarice 4, 21000 Split</izvorni_sadrzaj>
    <derivirana_varijabla naziv="DomainObject.Predmet.StrankaFormatedWithAdressOIB_1"> SLOBODNA DALMACIJA PRINT d.o.o. za tiskarske usluge, OIB 84672933238, Ulica Hrvatske mornarice 4, 21000 Split</derivirana_varijabla>
  </DomainObject.Predmet.StrankaFormatedWithAdressOIB>
  <DomainObject.Predmet.StrankaWithAdress>
    <izvorni_sadrzaj>SLOBODNA DALMACIJA PRINT d.o.o. za tiskarske usluge Ulica Hrvatske mornarice 4,21000 Split</izvorni_sadrzaj>
    <derivirana_varijabla naziv="DomainObject.Predmet.StrankaWithAdress_1">SLOBODNA DALMACIJA PRINT d.o.o. za tiskarske usluge Ulica Hrvatske mornarice 4,21000 Split</derivirana_varijabla>
  </DomainObject.Predmet.StrankaWithAdress>
  <DomainObject.Predmet.StrankaWithAdressOIB>
    <izvorni_sadrzaj>SLOBODNA DALMACIJA PRINT d.o.o. za tiskarske usluge, OIB 84672933238, Ulica Hrvatske mornarice 4,21000 Split</izvorni_sadrzaj>
    <derivirana_varijabla naziv="DomainObject.Predmet.StrankaWithAdressOIB_1">SLOBODNA DALMACIJA PRINT d.o.o. za tiskarske usluge, OIB 84672933238, Ulica Hrvatske mornarice 4,21000 Split</derivirana_varijabla>
  </DomainObject.Predmet.StrankaWithAdressOIB>
  <DomainObject.Predmet.StrankaNazivFormated>
    <izvorni_sadrzaj>SLOBODNA DALMACIJA PRINT d.o.o. za tiskarske usluge</izvorni_sadrzaj>
    <derivirana_varijabla naziv="DomainObject.Predmet.StrankaNazivFormated_1">SLOBODNA DALMACIJA PRINT d.o.o. za tiskarske usluge</derivirana_varijabla>
  </DomainObject.Predmet.StrankaNazivFormated>
  <DomainObject.Predmet.StrankaNazivFormatedOIB>
    <izvorni_sadrzaj>SLOBODNA DALMACIJA PRINT d.o.o. za tiskarske usluge, OIB 84672933238</izvorni_sadrzaj>
    <derivirana_varijabla naziv="DomainObject.Predmet.StrankaNazivFormatedOIB_1">SLOBODNA DALMACIJA PRINT d.o.o. za tiskarske usluge, OIB 84672933238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7682782.00</izvorni_sadrzaj>
    <derivirana_varijabla naziv="DomainObject.Predmet.TrenutnaVrijednost_1">7682782.00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SLOBODNA DALMACIJA PRINT d.o.o. za tiskarske usluge</item>
    </izvorni_sadrzaj>
    <derivirana_varijabla naziv="DomainObject.Predmet.StrankaListFormated_1">
      <item>SLOBODNA DALMACIJA PRINT d.o.o. za tiskarske usluge</item>
    </derivirana_varijabla>
  </DomainObject.Predmet.StrankaListFormated>
  <DomainObject.Predmet.StrankaListFormatedOIB>
    <izvorni_sadrzaj>
      <item>SLOBODNA DALMACIJA PRINT d.o.o. za tiskarske usluge, OIB 84672933238</item>
    </izvorni_sadrzaj>
    <derivirana_varijabla naziv="DomainObject.Predmet.StrankaListFormatedOIB_1">
      <item>SLOBODNA DALMACIJA PRINT d.o.o. za tiskarske usluge, OIB 84672933238</item>
    </derivirana_varijabla>
  </DomainObject.Predmet.StrankaListFormatedOIB>
  <DomainObject.Predmet.StrankaListFormatedWithAdress>
    <izvorni_sadrzaj>
      <item>SLOBODNA DALMACIJA PRINT d.o.o. za tiskarske usluge, Ulica Hrvatske mornarice 4, 21000 Split</item>
    </izvorni_sadrzaj>
    <derivirana_varijabla naziv="DomainObject.Predmet.StrankaListFormatedWithAdress_1">
      <item>SLOBODNA DALMACIJA PRINT d.o.o. za tiskarske usluge, Ulica Hrvatske mornarice 4, 21000 Split</item>
    </derivirana_varijabla>
  </DomainObject.Predmet.StrankaListFormatedWithAdress>
  <DomainObject.Predmet.StrankaListFormatedWithAdressOIB>
    <izvorni_sadrzaj>
      <item>SLOBODNA DALMACIJA PRINT d.o.o. za tiskarske usluge, OIB 84672933238, Ulica Hrvatske mornarice 4, 21000 Split</item>
    </izvorni_sadrzaj>
    <derivirana_varijabla naziv="DomainObject.Predmet.StrankaListFormatedWithAdressOIB_1">
      <item>SLOBODNA DALMACIJA PRINT d.o.o. za tiskarske usluge, OIB 84672933238, Ulica Hrvatske mornarice 4, 21000 Split</item>
    </derivirana_varijabla>
  </DomainObject.Predmet.StrankaListFormatedWithAdressOIB>
  <DomainObject.Predmet.StrankaListNazivFormated>
    <izvorni_sadrzaj>
      <item>SLOBODNA DALMACIJA PRINT d.o.o. za tiskarske usluge</item>
    </izvorni_sadrzaj>
    <derivirana_varijabla naziv="DomainObject.Predmet.StrankaListNazivFormated_1">
      <item>SLOBODNA DALMACIJA PRINT d.o.o. za tiskarske usluge</item>
    </derivirana_varijabla>
  </DomainObject.Predmet.StrankaListNazivFormated>
  <DomainObject.Predmet.StrankaListNazivFormatedOIB>
    <izvorni_sadrzaj>
      <item>SLOBODNA DALMACIJA PRINT d.o.o. za tiskarske usluge, OIB 84672933238</item>
    </izvorni_sadrzaj>
    <derivirana_varijabla naziv="DomainObject.Predmet.StrankaListNazivFormatedOIB_1">
      <item>SLOBODNA DALMACIJA PRINT d.o.o. za tiskarske usluge, OIB 84672933238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Restović, Vedrana Garafulić Kukoč, Boris Ivančić</item>
      <item>Trgovački sud u Splitu - Oglasna ploča</item>
      <item>FINA Split</item>
    </izvorni_sadrzaj>
    <derivirana_varijabla naziv="DomainObject.Predmet.OstaliListFormated_1">
      <item>Zajednički odvjetnički ured Ivica Restović, Vedrana Garafulić Kukoč, Boris Ivančić</item>
      <item>Trgovački sud u Splitu - Oglasna ploča</item>
      <item>FINA Split</item>
    </derivirana_varijabla>
  </DomainObject.Predmet.OstaliListFormated>
  <DomainObject.Predmet.OstaliListFormatedOIB>
    <izvorni_sadrzaj>
      <item>Zajednički odvjetnički ured Ivica Restović, Vedrana Garafulić Kukoč, Boris Ivančić</item>
      <item>Trgovački sud u Splitu - Oglasna ploča</item>
      <item>FINA Split</item>
    </izvorni_sadrzaj>
    <derivirana_varijabla naziv="DomainObject.Predmet.OstaliListFormatedOIB_1">
      <item>Zajednički odvjetnički ured Ivica Restović, Vedrana Garafulić Kukoč, Boris Ivančić</item>
      <item>Trgovački sud u Splitu - Oglasna ploča</item>
      <item>FINA Split</item>
    </derivirana_varijabla>
  </DomainObject.Predmet.OstaliListFormatedOIB>
  <DomainObject.Predmet.OstaliListFormatedWithAdress>
    <izvorni_sadrzaj>
      <item>Zajednički odvjetnički ured Ivica Restović, Vedrana Garafulić Kukoč, Boris Ivančić, Gorička 12, 21000 Split</item>
      <item>Trgovački sud u Splitu - Oglasna ploča, Sukojišanska 6, 21000 Split</item>
      <item>FINA Split, Mažuranićevo šetalište 24B, 21000 Split</item>
    </izvorni_sadrzaj>
    <derivirana_varijabla naziv="DomainObject.Predmet.OstaliListFormatedWithAdress_1">
      <item>Zajednički odvjetnički ured Ivica Restović, Vedrana Garafulić Kukoč, Boris Ivančić, Gorička 12, 21000 Split</item>
      <item>Trgovački sud u Splitu - Oglasna ploča, Sukojišanska 6, 21000 Split</item>
      <item>FINA Split, Mažuranićevo šetalište 24B, 21000 Split</item>
    </derivirana_varijabla>
  </DomainObject.Predmet.OstaliListFormatedWithAdress>
  <DomainObject.Predmet.OstaliListFormatedWithAdressOIB>
    <izvorni_sadrzaj>
      <item>Zajednički odvjetnički ured Ivica Restović, Vedrana Garafulić Kukoč, Boris Ivančić, Gorička 12, 21000 Split</item>
      <item>Trgovački sud u Splitu - Oglasna ploča, Sukojišanska 6, 21000 Split</item>
      <item>FINA Split, Mažuranićevo šetalište 24B, 21000 Split</item>
    </izvorni_sadrzaj>
    <derivirana_varijabla naziv="DomainObject.Predmet.OstaliListFormatedWithAdressOIB_1">
      <item>Zajednički odvjetnički ured Ivica Restović, Vedrana Garafulić Kukoč, Boris Ivančić, Gorička 12, 21000 Split</item>
      <item>Trgovački sud u Splitu - Oglasna ploča, Sukojišanska 6, 21000 Split</item>
      <item>FINA Split, Mažuranićevo šetalište 24B, 21000 Split</item>
    </derivirana_varijabla>
  </DomainObject.Predmet.OstaliListFormatedWithAdressOIB>
  <DomainObject.Predmet.OstaliListNazivFormated>
    <izvorni_sadrzaj>
      <item>Zajednički odvjetnički ured Ivica Restović, Vedrana Garafulić Kukoč, Boris Ivančić</item>
      <item>Trgovački sud u Splitu - Oglasna ploča</item>
      <item>FINA Split</item>
    </izvorni_sadrzaj>
    <derivirana_varijabla naziv="DomainObject.Predmet.OstaliListNazivFormated_1">
      <item>Zajednički odvjetnički ured Ivica Restović, Vedrana Garafulić Kukoč, Boris Ivančić</item>
      <item>Trgovački sud u Splitu - Oglasna ploča</item>
      <item>FINA Split</item>
    </derivirana_varijabla>
  </DomainObject.Predmet.OstaliListNazivFormated>
  <DomainObject.Predmet.OstaliListNazivFormatedOIB>
    <izvorni_sadrzaj>
      <item>Zajednički odvjetnički ured Ivica Restović, Vedrana Garafulić Kukoč, Boris Ivančić</item>
      <item>Trgovački sud u Splitu - Oglasna ploča</item>
      <item>FINA Split</item>
    </izvorni_sadrzaj>
    <derivirana_varijabla naziv="DomainObject.Predmet.OstaliListNazivFormatedOIB_1">
      <item>Zajednički odvjetnički ured Ivica Restović, Vedrana Garafulić Kukoč, Boris Ivančić</item>
      <item>Trgovački sud u Splitu - Oglasna ploča</item>
      <item>FINA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SLOBODNA DALMACIJA PRINT d.o.o. za tiskarske usluge</izvorni_sadrzaj>
    <derivirana_varijabla naziv="DomainObject.Predmet.StrankaIDrugi_1">SLOBODNA DALMACIJA PRINT d.o.o. za tiskarske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SLOBODNA DALMACIJA PRINT d.o.o. za tiskarske usluge, OIB 84672933238, Ulica Hrvatske mornarice 4, 21000 Split</izvorni_sadrzaj>
    <derivirana_varijabla naziv="DomainObject.Predmet.StrankaIDrugiAdressOIB_1">SLOBODNA DALMACIJA PRINT d.o.o. za tiskarske usluge, OIB 84672933238, Ulica Hrvatske mornarice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SLOBODNA DALMACIJA PRINT d.o.o. za tiskarske usluge</item>
      <item>Zajednički odvjetnički ured Ivica Restović, Vedrana Garafulić Kukoč, Boris Ivančić</item>
      <item>Trgovački sud u Splitu - Oglasna ploča</item>
      <item>FINA Split</item>
    </izvorni_sadrzaj>
    <derivirana_varijabla naziv="DomainObject.Predmet.SudioniciListNaziv_1">
      <item>SLOBODNA DALMACIJA PRINT d.o.o. za tiskarske usluge</item>
      <item>Zajednički odvjetnički ured Ivica Restović, Vedrana Garafulić Kukoč, Boris Ivančić</item>
      <item>Trgovački sud u Splitu - Oglasna ploča</item>
      <item>FINA Split</item>
    </derivirana_varijabla>
  </DomainObject.Predmet.SudioniciListNaziv>
  <DomainObject.Predmet.SudioniciListAdressOIB>
    <izvorni_sadrzaj>
      <item>SLOBODNA DALMACIJA PRINT d.o.o. za tiskarske usluge, OIB 84672933238, Ulica Hrvatske mornarice 4,21000 Split</item>
      <item>Zajednički odvjetnički ured Ivica Restović, Vedrana Garafulić Kukoč, Boris Ivančić, Gorička 12,21000 Split</item>
      <item>Trgovački sud u Splitu - Oglasna ploča, Sukojišanska 6,21000 Split</item>
      <item>FINA Split, Mažuranićevo šetalište 24B,21000 Split</item>
    </izvorni_sadrzaj>
    <derivirana_varijabla naziv="DomainObject.Predmet.SudioniciListAdressOIB_1">
      <item>SLOBODNA DALMACIJA PRINT d.o.o. za tiskarske usluge, OIB 84672933238, Ulica Hrvatske mornarice 4,21000 Split</item>
      <item>Zajednički odvjetnički ured Ivica Restović, Vedrana Garafulić Kukoč, Boris Ivančić, Gorička 12,21000 Split</item>
      <item>Trgovački sud u Splitu - Oglasna ploča, Sukojišanska 6,21000 Split</item>
      <item>FINA Split,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84672933238</item>
      <item>, OIB null</item>
      <item>, OIB null</item>
      <item>, OIB null</item>
    </izvorni_sadrzaj>
    <derivirana_varijabla naziv="DomainObject.Predmet.SudioniciListNazivOIB_1">
      <item>, OIB 84672933238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162</properties:Words>
  <properties:Characters>774</properties:Characters>
  <properties:Lines>37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2015-02-20T09:03:00Z</dcterms:created>
  <dc:creator>nmarunica</dc:creator>
  <cp:lastModifiedBy>Ana Golub Gruić</cp:lastModifiedBy>
  <cp:lastPrinted>2015-09-22T11:02:00Z</cp:lastPrinted>
  <dcterms:modified xmlns:xsi="http://www.w3.org/2001/XMLSchema-instance" xsi:type="dcterms:W3CDTF">2015-09-23T07:14:00Z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