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E3F4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F46" w:rsidP="008F5996" w:rsidR="000E3F4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F46" w:rsidP="008F5996" w:rsidR="000E3F46" w:rsidRPr="00525C75">
            <w:pPr>
              <w:jc w:val="center"/>
            </w:pP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0E3F46" w:rsidP="008F5996" w:rsidR="000E3F46" w:rsidRPr="00525C75">
            <w:pPr>
              <w:jc w:val="center"/>
            </w:pPr>
          </w:p>
        </w:tc>
      </w:tr>
    </w:tbl>
    <w:p w14:textId="eb2db9e" w14:paraId="eb2db9e" w:rsidRDefault="000E3F46" w:rsidP="000E3F46" w:rsidR="000E3F46" w:rsidRPr="000E3F46">
      <w:pPr>
        <w:jc w:val="right"/>
        <w15:collapsed w:val="false"/>
      </w:pPr>
      <w:r w:rsidRPr="000E3F46">
        <w:t>3 St-142/17</w:t>
      </w:r>
      <w:r w:rsidR="008B3A85">
        <w:t>-10</w:t>
      </w:r>
    </w:p>
    <w:p w:rsidRDefault="000E3F46" w:rsidP="000E3F46" w:rsidR="000E3F46" w:rsidRPr="000E3F46">
      <w:r w:rsidRPr="000E3F46">
        <w:t xml:space="preserve">     </w:t>
      </w:r>
    </w:p>
    <w:p w:rsidRDefault="000E3F46" w:rsidP="000E3F46" w:rsidR="000E3F46" w:rsidRPr="000E3F46">
      <w:pPr>
        <w:jc w:val="center"/>
      </w:pPr>
      <w:r w:rsidRPr="000E3F46">
        <w:t>R E P U B L I K A   H R V A T S K A</w:t>
      </w:r>
    </w:p>
    <w:p w:rsidRDefault="00B31E53" w:rsidP="000E3F46" w:rsidR="000E3F46" w:rsidRPr="000E3F46">
      <w:pPr>
        <w:jc w:val="center"/>
      </w:pPr>
      <w:r>
        <w:t>Z A K LJ U Č A K</w:t>
      </w:r>
    </w:p>
    <w:p w:rsidRDefault="000E3F46" w:rsidP="000E3F46" w:rsidR="000E3F46" w:rsidRPr="000E3F46"/>
    <w:p w:rsidRDefault="000E3F46" w:rsidP="000E3F46" w:rsidR="000E3F46" w:rsidRPr="000E3F46">
      <w:r w:rsidRPr="000E3F46">
        <w:tab/>
        <w:t xml:space="preserve">Trgovački sud u Zagrebu, po sudcu Mihaelu Kovačiću, u stečajnom postupku nad dužnikom MODESTUS d.o.o. Zagreb, Mesnička 24, OIB: 97639984461, pokrenutom na prijedlog vjerovnika Nove Ljubljanske banke d.d. Ljubljana, Slovenija, Trg republike 2, OIB: 17719334242, koju zastupaju odvjetnici iz Odvjetničkog društva Župić i partneri, Zagreb, Avenija grada Vukovara 269f, </w:t>
      </w:r>
      <w:r w:rsidR="00B31E53">
        <w:t>11. listopada</w:t>
      </w:r>
      <w:r w:rsidRPr="000E3F46">
        <w:t xml:space="preserve"> 2017.   </w:t>
      </w:r>
    </w:p>
    <w:p w:rsidRDefault="000E3F46" w:rsidP="000E3F46" w:rsidR="000E3F46" w:rsidRPr="000E3F46"/>
    <w:p w:rsidRDefault="00B31E53" w:rsidP="000E3F46" w:rsidR="000E3F46" w:rsidRPr="000E3F46">
      <w:pPr>
        <w:jc w:val="center"/>
      </w:pPr>
      <w:r>
        <w:t>z a k lj u č i o</w:t>
      </w:r>
      <w:r w:rsidR="000E3F46" w:rsidRPr="000E3F46">
        <w:t xml:space="preserve">   j e</w:t>
      </w:r>
    </w:p>
    <w:p w:rsidRDefault="000E3F46" w:rsidP="000E3F46" w:rsidR="000E3F46" w:rsidRPr="000E3F46">
      <w:r w:rsidRPr="000E3F46">
        <w:tab/>
      </w:r>
    </w:p>
    <w:p w:rsidRDefault="000E3F46" w:rsidP="000E3F46" w:rsidR="000E3F46" w:rsidRPr="000E3F46">
      <w:r>
        <w:tab/>
      </w:r>
      <w:r w:rsidRPr="000E3F46">
        <w:t>I. Ročište radi izjašnjenja o prijedlogu za otvaranje stečajnog postupka spojit će se s ročištem radi rasprave o uvjetima za otvaranje stečajnog postupka te se to ročište zakazuje za dan:</w:t>
      </w:r>
    </w:p>
    <w:p w:rsidRDefault="00B31E53" w:rsidP="000E3F46" w:rsidR="000E3F46" w:rsidRPr="000E3F46">
      <w:pPr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0E3F46" w:rsidRPr="000E3F46">
        <w:rPr>
          <w:b/>
          <w:u w:val="single"/>
        </w:rPr>
        <w:t xml:space="preserve">. </w:t>
      </w:r>
      <w:r>
        <w:rPr>
          <w:b/>
          <w:u w:val="single"/>
        </w:rPr>
        <w:t>studenoga</w:t>
      </w:r>
      <w:r w:rsidR="000E3F46" w:rsidRPr="000E3F46">
        <w:rPr>
          <w:b/>
          <w:u w:val="single"/>
        </w:rPr>
        <w:t xml:space="preserve"> 2017. u </w:t>
      </w:r>
      <w:r>
        <w:rPr>
          <w:b/>
          <w:u w:val="single"/>
        </w:rPr>
        <w:t>9,50</w:t>
      </w:r>
      <w:r w:rsidR="000E3F46" w:rsidRPr="000E3F46">
        <w:rPr>
          <w:b/>
          <w:u w:val="single"/>
        </w:rPr>
        <w:t xml:space="preserve"> sati</w:t>
      </w:r>
    </w:p>
    <w:p w:rsidRDefault="000E3F46" w:rsidP="000E3F46" w:rsidR="000E3F46" w:rsidRPr="000E3F46">
      <w:pPr>
        <w:jc w:val="center"/>
      </w:pPr>
      <w:r w:rsidRPr="000E3F46">
        <w:t>na Trgovačkom sudu u Zagrebu, Petrinjska 8</w:t>
      </w:r>
    </w:p>
    <w:p w:rsidRDefault="000E3F46" w:rsidP="000E3F46" w:rsidR="000E3F46" w:rsidRPr="000E3F46">
      <w:pPr>
        <w:jc w:val="center"/>
      </w:pPr>
      <w:r w:rsidRPr="000E3F46">
        <w:t xml:space="preserve">sudnica </w:t>
      </w:r>
      <w:r w:rsidR="00B31E53">
        <w:t>100</w:t>
      </w:r>
      <w:r w:rsidRPr="000E3F46">
        <w:t xml:space="preserve"> (</w:t>
      </w:r>
      <w:r w:rsidR="00B31E53">
        <w:t>Velika</w:t>
      </w:r>
      <w:r w:rsidRPr="000E3F46">
        <w:t xml:space="preserve"> dvorana)</w:t>
      </w:r>
    </w:p>
    <w:p w:rsidRDefault="00B31E53" w:rsidP="000E3F46" w:rsidR="00B31E53"/>
    <w:p w:rsidRDefault="000E3F46" w:rsidP="000E3F46" w:rsidR="000E3F46" w:rsidRPr="000E3F46">
      <w:r w:rsidRPr="000E3F46">
        <w:tab/>
        <w:t>II. Pozivaju se predlagatelj, privremen</w:t>
      </w:r>
      <w:r w:rsidR="00B31E53">
        <w:t>a</w:t>
      </w:r>
      <w:r w:rsidRPr="000E3F46">
        <w:t xml:space="preserve"> stečajn</w:t>
      </w:r>
      <w:r w:rsidR="00B31E53">
        <w:t>a</w:t>
      </w:r>
      <w:r w:rsidRPr="000E3F46">
        <w:t xml:space="preserve"> upravitelj</w:t>
      </w:r>
      <w:r w:rsidR="00B31E53">
        <w:t>ica</w:t>
      </w:r>
      <w:r w:rsidRPr="000E3F46">
        <w:t>, osobe ovlaštene za zastupanje dužnika po zakonu te pravne osobe koje za dužnika obavljaju poslove platnog prometa da pristupe na zakazano ročište. Pozvane osobe o prijedlogu se mogu očitovati i pisano.</w:t>
      </w:r>
    </w:p>
    <w:p w:rsidRDefault="000E3F46" w:rsidP="000E3F46" w:rsidR="000E3F46" w:rsidRPr="000E3F46"/>
    <w:p w:rsidRDefault="000E3F46" w:rsidP="000E3F46" w:rsidR="000E3F46" w:rsidRPr="000E3F46">
      <w:pPr>
        <w:jc w:val="center"/>
      </w:pPr>
      <w:r w:rsidRPr="000E3F46">
        <w:t xml:space="preserve">U Zagrebu, </w:t>
      </w:r>
      <w:r w:rsidR="00B31E53">
        <w:t>11. listopada</w:t>
      </w:r>
      <w:r w:rsidRPr="000E3F46">
        <w:t xml:space="preserve"> 2017.</w:t>
      </w:r>
    </w:p>
    <w:p w:rsidRDefault="000E3F46" w:rsidP="000E3F46" w:rsidR="000E3F46" w:rsidRPr="000E3F46"/>
    <w:p w:rsidRDefault="000E3F46" w:rsidP="000E3F46" w:rsidR="000E3F46" w:rsidRPr="000E3F46">
      <w:r w:rsidRPr="000E3F46">
        <w:t xml:space="preserve">                                                                                                 S U D A C:</w:t>
      </w:r>
    </w:p>
    <w:p w:rsidRDefault="000E3F46" w:rsidP="000E3F46" w:rsidR="000E3F46" w:rsidRPr="000E3F46">
      <w:r w:rsidRPr="000E3F46">
        <w:t xml:space="preserve">                                                                                          MIHAEL KOVAČIĆ</w:t>
      </w:r>
      <w:r w:rsidR="008B3A85">
        <w:t>, v.r.</w:t>
      </w:r>
    </w:p>
    <w:p w:rsidRDefault="000E3F46" w:rsidP="000E3F46" w:rsidR="000E3F46" w:rsidRPr="000E3F46"/>
    <w:p w:rsidRDefault="000E3F46" w:rsidP="000E3F46" w:rsidR="000E3F46" w:rsidRPr="000E3F46">
      <w:r w:rsidRPr="000E3F46">
        <w:t xml:space="preserve">Pouka o pravnom lijeku: </w:t>
      </w:r>
    </w:p>
    <w:p w:rsidRDefault="00B31E53" w:rsidP="000E3F46" w:rsidR="000E3F46" w:rsidRPr="000E3F46">
      <w:r>
        <w:t xml:space="preserve">Protiv zaključka nije dopušten pravni lijek. </w:t>
      </w:r>
    </w:p>
    <w:p w:rsidRDefault="008B3A85" w:rsidP="000E3F46" w:rsidR="008B3A85"/>
    <w:p w:rsidRDefault="008B3A85" w:rsidP="000E3F46" w:rsidR="008B3A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8B3A85" w:rsidP="000E3F46" w:rsidR="008B3A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0E3F46" w:rsidP="008B3A85" w:rsidR="000E3F46" w:rsidRPr="008B3A85">
      <w:pPr>
        <w:rPr>
          <w:color w:themeColor="background1" w:val="FFFFFF"/>
        </w:rPr>
      </w:pPr>
      <w:r w:rsidRPr="008B3A85">
        <w:rPr>
          <w:color w:themeColor="background1" w:val="FFFFFF"/>
        </w:rPr>
        <w:t>DNA:</w:t>
      </w:r>
    </w:p>
    <w:p w:rsidRDefault="000E3F46" w:rsidP="000E3F46" w:rsidR="000E3F46" w:rsidRPr="008B3A85">
      <w:pPr>
        <w:numPr>
          <w:ilvl w:val="0"/>
          <w:numId w:val="1"/>
        </w:numPr>
        <w:rPr>
          <w:color w:themeColor="background1" w:val="FFFFFF"/>
        </w:rPr>
      </w:pPr>
      <w:r w:rsidRPr="008B3A85">
        <w:rPr>
          <w:color w:themeColor="background1" w:val="FFFFFF"/>
        </w:rPr>
        <w:t>Predlagatelju – Nova Ljubljanska banka d.d. – po pun.</w:t>
      </w:r>
    </w:p>
    <w:p w:rsidRDefault="000E3F46" w:rsidP="000E3F46" w:rsidR="000E3F46" w:rsidRPr="008B3A85">
      <w:pPr>
        <w:numPr>
          <w:ilvl w:val="0"/>
          <w:numId w:val="1"/>
        </w:numPr>
        <w:rPr>
          <w:color w:themeColor="background1" w:val="FFFFFF"/>
        </w:rPr>
      </w:pPr>
      <w:r w:rsidRPr="008B3A85">
        <w:rPr>
          <w:color w:themeColor="background1" w:val="FFFFFF"/>
        </w:rPr>
        <w:t>Privremeno</w:t>
      </w:r>
      <w:r w:rsidR="00B31E53" w:rsidRPr="008B3A85">
        <w:rPr>
          <w:color w:themeColor="background1" w:val="FFFFFF"/>
        </w:rPr>
        <w:t>j</w:t>
      </w:r>
      <w:r w:rsidRPr="008B3A85">
        <w:rPr>
          <w:color w:themeColor="background1" w:val="FFFFFF"/>
        </w:rPr>
        <w:t xml:space="preserve"> stečajno</w:t>
      </w:r>
      <w:r w:rsidR="00B31E53" w:rsidRPr="008B3A85">
        <w:rPr>
          <w:color w:themeColor="background1" w:val="FFFFFF"/>
        </w:rPr>
        <w:t>j</w:t>
      </w:r>
      <w:r w:rsidRPr="008B3A85">
        <w:rPr>
          <w:color w:themeColor="background1" w:val="FFFFFF"/>
        </w:rPr>
        <w:t xml:space="preserve"> upravitelj</w:t>
      </w:r>
      <w:r w:rsidR="00B31E53" w:rsidRPr="008B3A85">
        <w:rPr>
          <w:color w:themeColor="background1" w:val="FFFFFF"/>
        </w:rPr>
        <w:t>ici</w:t>
      </w:r>
      <w:r w:rsidRPr="008B3A85">
        <w:rPr>
          <w:color w:themeColor="background1" w:val="FFFFFF"/>
        </w:rPr>
        <w:t>, osobno</w:t>
      </w:r>
    </w:p>
    <w:p w:rsidRDefault="000E3F46" w:rsidP="00B31E53" w:rsidR="000E3F46" w:rsidRPr="008B3A85">
      <w:pPr>
        <w:numPr>
          <w:ilvl w:val="0"/>
          <w:numId w:val="1"/>
        </w:numPr>
        <w:rPr>
          <w:color w:themeColor="background1" w:val="FFFFFF"/>
        </w:rPr>
      </w:pPr>
      <w:r w:rsidRPr="008B3A85">
        <w:rPr>
          <w:color w:themeColor="background1" w:val="FFFFFF"/>
        </w:rPr>
        <w:t xml:space="preserve">Dužniku, na adresu sjedišta </w:t>
      </w:r>
    </w:p>
    <w:p w:rsidRDefault="000E3F46" w:rsidP="000E3F46" w:rsidR="000E3F46" w:rsidRPr="008B3A85">
      <w:pPr>
        <w:numPr>
          <w:ilvl w:val="0"/>
          <w:numId w:val="1"/>
        </w:numPr>
        <w:rPr>
          <w:color w:themeColor="background1" w:val="FFFFFF"/>
        </w:rPr>
      </w:pPr>
      <w:r w:rsidRPr="008B3A85">
        <w:rPr>
          <w:color w:themeColor="background1" w:val="FFFFFF"/>
        </w:rPr>
        <w:t>e-Oglasna ploča, ovdje</w:t>
      </w:r>
    </w:p>
    <w:p w:rsidRDefault="00B31E53" w:rsidP="00B31E53" w:rsidR="00B31E53" w:rsidRPr="008B3A85">
      <w:pPr>
        <w:rPr>
          <w:color w:themeColor="background1" w:val="FFFFFF"/>
        </w:rPr>
      </w:pPr>
    </w:p>
    <w:sectPr w:rsidSect="001236F4" w:rsidR="00B31E53" w:rsidRPr="008B3A85">
      <w:headerReference w:type="default" r:id="rId11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B97" w:rsidP="000E3F46" w:rsidR="00A80B97">
      <w:r>
        <w:separator/>
      </w:r>
    </w:p>
  </w:endnote>
  <w:endnote w:id="0" w:type="continuationSeparator">
    <w:p w:rsidRDefault="00A80B97" w:rsidP="000E3F46" w:rsidR="00A80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B97" w:rsidP="000E3F46" w:rsidR="00A80B97">
      <w:r>
        <w:separator/>
      </w:r>
    </w:p>
  </w:footnote>
  <w:footnote w:id="0" w:type="continuationSeparator">
    <w:p w:rsidRDefault="00A80B97" w:rsidP="000E3F46" w:rsidR="00A80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F46" w:rsidR="000E3F46">
    <w:pPr>
      <w:pStyle w:val="Zaglavlje"/>
      <w:jc w:val="center"/>
    </w:pPr>
    <w:r>
      <w:t xml:space="preserve">- </w:t>
    </w:r>
    <w:sdt>
      <w:sdtPr>
        <w:id w:val="4879173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31E53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Default="000E3F46" w:rsidP="000E3F46" w:rsidR="000E3F46">
    <w:pPr>
      <w:pStyle w:val="Zaglavlje"/>
      <w:jc w:val="right"/>
    </w:pPr>
    <w:r>
      <w:t>3 St-142/17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F46"/>
    <w:rsid w:val="000136FC"/>
    <w:rsid w:val="0006054B"/>
    <w:rsid w:val="00065BED"/>
    <w:rsid w:val="000A0C84"/>
    <w:rsid w:val="000E3F46"/>
    <w:rsid w:val="0010305B"/>
    <w:rsid w:val="001236F4"/>
    <w:rsid w:val="00196ED9"/>
    <w:rsid w:val="0020513D"/>
    <w:rsid w:val="002D636E"/>
    <w:rsid w:val="00306B26"/>
    <w:rsid w:val="00341514"/>
    <w:rsid w:val="0043766F"/>
    <w:rsid w:val="00460833"/>
    <w:rsid w:val="00480F75"/>
    <w:rsid w:val="004B721B"/>
    <w:rsid w:val="004F09F2"/>
    <w:rsid w:val="004F33B5"/>
    <w:rsid w:val="005542B9"/>
    <w:rsid w:val="005879FC"/>
    <w:rsid w:val="007964E9"/>
    <w:rsid w:val="007E6803"/>
    <w:rsid w:val="0081766C"/>
    <w:rsid w:val="00882966"/>
    <w:rsid w:val="008878E7"/>
    <w:rsid w:val="008942A8"/>
    <w:rsid w:val="008B3A85"/>
    <w:rsid w:val="008D37D0"/>
    <w:rsid w:val="009722A5"/>
    <w:rsid w:val="00994C17"/>
    <w:rsid w:val="009953F9"/>
    <w:rsid w:val="009B4A19"/>
    <w:rsid w:val="00A069F9"/>
    <w:rsid w:val="00A80B97"/>
    <w:rsid w:val="00AC1340"/>
    <w:rsid w:val="00B0422C"/>
    <w:rsid w:val="00B31E53"/>
    <w:rsid w:val="00B357DE"/>
    <w:rsid w:val="00B80BD9"/>
    <w:rsid w:val="00C64368"/>
    <w:rsid w:val="00CA09B3"/>
    <w:rsid w:val="00CB2E97"/>
    <w:rsid w:val="00D00D67"/>
    <w:rsid w:val="00D1731E"/>
    <w:rsid w:val="00D327F4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90BFE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B35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B35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ŽURIĆ i PARTNERI, odvjetničko društvo d.o.o.</izvorni_sadrzaj>
    <derivirana_varijabla naziv="DomainObject.Predmet.StrankaFormated_1">  FINA Regionalni centar Zagreb; Nova ljubljanska banka d.d. zastupanog po punomoćniku ŽURIĆ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ŽURIĆ i PARTNERI, odvjetničko društvo d.o.o.</izvorni_sadrzaj>
    <derivirana_varijabla naziv="DomainObject.Predmet.StrankaFormatedOIB_1">  FINA Regionalni centar Zagreb, OIB 85821130368; Nova ljubljanska banka d.d., OIB 17719334242 zastupanog po punomoćniku ŽURIĆ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ŽURIĆ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ŽURIĆ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ŽURIĆ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ŽURIĆ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Nova ljubljanska banka d.d. zastupanog po punomoćniku ŽURIĆ i PARTNERI, odvjetničko društvo d.o.o.</item>
    </izvorni_sadrzaj>
    <derivirana_varijabla naziv="DomainObject.Predmet.StrankaListFormated_1">
      <item>FINA Regionalni centar Zagreb</item>
      <item>Nova ljubljanska banka d.d. zastupanog po punomoćniku ŽURIĆ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ŽURIĆ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ŽURIĆ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ŽURIĆ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ŽURIĆ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ŽURIĆ i PARTNERI, odvjetničko društvo d.o.o. punomoćnik sudionika u postupku Nova ljubljanska banka d.d.</item>
    </izvorni_sadrzaj>
    <derivirana_varijabla naziv="DomainObject.Predmet.OstaliListFormated_1">
      <item>ŽURIĆ i PARTNERI, odvjetničko društvo d.o.o. punomoćnik sudionika u postupku Nova ljubljanska banka d.d.</item>
    </derivirana_varijabla>
  </DomainObject.Predmet.OstaliListFormated>
  <DomainObject.Predmet.OstaliListFormatedOIB>
    <izvorni_sadrzaj>
      <item>ŽURIĆ i PARTNERI, odvjetničko društvo d.o.o., OIB 03894745705 punomoćnik sudionika u postupku Nova ljubljanska banka d.d.</item>
    </izvorni_sadrzaj>
    <derivirana_varijabla naziv="DomainObject.Predmet.OstaliListFormatedOIB_1">
      <item>ŽURIĆ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ŽURIĆ i PARTNERI, odvjetničko društvo d.o.o., Ul grada Vukovara 269 f, 10000 Zagreb punomoćnik sudionika u postupku Nova ljubljanska banka d.d.</item>
    </izvorni_sadrzaj>
    <derivirana_varijabla naziv="DomainObject.Predmet.OstaliListFormatedWithAdress_1">
      <item>ŽURIĆ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ŽURIĆ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ŽURIĆ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ŽURIĆ i PARTNERI, odvjetničko društvo d.o.o.</item>
    </izvorni_sadrzaj>
    <derivirana_varijabla naziv="DomainObject.Predmet.OstaliListNazivFormated_1">
      <item>ŽURIĆ i PARTNERI, odvjetničko društvo d.o.o.</item>
    </derivirana_varijabla>
  </DomainObject.Predmet.OstaliListNazivFormated>
  <DomainObject.Predmet.OstaliListNazivFormatedOIB>
    <izvorni_sadrzaj>
      <item>ŽURIĆ i PARTNERI, odvjetničko društvo d.o.o., OIB 03894745705</item>
    </izvorni_sadrzaj>
    <derivirana_varijabla naziv="DomainObject.Predmet.OstaliListNazivFormatedOIB_1"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ŽURIĆ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1209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2017-10-11T11:51:00Z</dcterms:created>
  <dc:creator>MK</dc:creator>
  <cp:lastModifiedBy>Sonja Pilić</cp:lastModifiedBy>
  <cp:lastPrinted>2017-10-11T11:56:00Z</cp:lastPrinted>
  <dcterms:modified xmlns:xsi="http://www.w3.org/2001/XMLSchema-instance" xsi:type="dcterms:W3CDTF">2017-10-11T11:57:00Z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