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8a70" w14:paraId="dec8a7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C13CF" w:rsidP="002C13CF" w:rsidR="002C13CF">
      <w:pPr>
        <w:ind w:firstLine="5387" w:left="27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>7 St-1353/2016-2.</w:t>
      </w:r>
    </w:p>
    <w:p w:rsidRDefault="002C13CF" w:rsidP="002C13CF" w:rsidR="002C13CF">
      <w:pPr>
        <w:jc w:val="center"/>
        <w:rPr>
          <w:rFonts w:cs="Arial" w:hAnsi="Arial" w:ascii="Arial"/>
          <w:b/>
          <w:noProof/>
        </w:rPr>
      </w:pPr>
    </w:p>
    <w:p w:rsidRDefault="002C13CF" w:rsidP="002C13CF" w:rsidR="002C13CF">
      <w:pPr>
        <w:jc w:val="center"/>
        <w:rPr>
          <w:rFonts w:cs="Arial" w:hAnsi="Arial" w:ascii="Arial"/>
          <w:b/>
          <w:noProof/>
        </w:rPr>
      </w:pPr>
    </w:p>
    <w:p w:rsidRDefault="002C13CF" w:rsidP="002C13CF" w:rsidR="002C13C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2C13CF" w:rsidP="002C13CF" w:rsidR="002C13CF">
      <w:pPr>
        <w:rPr>
          <w:rFonts w:cs="Arial" w:hAnsi="Arial" w:ascii="Arial"/>
          <w:b/>
          <w:noProof/>
        </w:rPr>
      </w:pPr>
    </w:p>
    <w:p w:rsidRDefault="002C13CF" w:rsidP="002C13CF" w:rsidR="002C13C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2C13CF" w:rsidP="002C13CF" w:rsidR="002C13CF">
      <w:pPr>
        <w:outlineLvl w:val="0"/>
        <w:rPr>
          <w:rFonts w:cs="Arial" w:hAnsi="Arial" w:ascii="Arial"/>
          <w:noProof/>
        </w:rPr>
      </w:pPr>
    </w:p>
    <w:p w:rsidRDefault="002C13CF" w:rsidP="002C13CF" w:rsidR="002C13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EURO BOSS j.d.o.o. za trgovinu i usluge iz Bjelovara, Bedem Ljubavi 1991/3, MBS 010092082, OIB 79559256455, d</w:t>
      </w:r>
      <w:r>
        <w:rPr>
          <w:rFonts w:cs="Arial" w:hAnsi="Arial" w:ascii="Arial"/>
          <w:noProof/>
        </w:rPr>
        <w:t>ana 10. listopada 2016. godine</w:t>
      </w:r>
    </w:p>
    <w:p w:rsidRDefault="002C13CF" w:rsidP="002C13CF" w:rsidR="002C13CF">
      <w:pPr>
        <w:ind w:firstLine="851"/>
        <w:jc w:val="both"/>
        <w:rPr>
          <w:rFonts w:cs="Arial" w:hAnsi="Arial" w:ascii="Arial"/>
          <w:noProof/>
        </w:rPr>
      </w:pPr>
    </w:p>
    <w:p w:rsidRDefault="002C13CF" w:rsidP="002C13CF" w:rsidR="002C13C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C13CF" w:rsidP="002C13CF" w:rsidR="002C13CF">
      <w:pPr>
        <w:jc w:val="center"/>
        <w:rPr>
          <w:rFonts w:cs="Arial" w:hAnsi="Arial" w:ascii="Arial"/>
        </w:rPr>
      </w:pPr>
    </w:p>
    <w:p w:rsidRDefault="002C13CF" w:rsidP="002C13CF" w:rsidR="002C13C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EURO BOSS j.d.o.o. za trgovinu i usluge iz Bjelovara, Bedem Ljubavi 1991/3, MBS 010092082, OIB 79559256455.</w:t>
      </w:r>
    </w:p>
    <w:p w:rsidRDefault="002C13CF" w:rsidP="002C13CF" w:rsidR="002C13C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2C13CF" w:rsidP="002C13CF" w:rsidR="002C13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prosinca 2016.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2C13CF" w:rsidP="002C13CF" w:rsidR="002C13CF">
      <w:pPr>
        <w:ind w:firstLine="851"/>
        <w:jc w:val="both"/>
        <w:rPr>
          <w:rFonts w:cs="Arial" w:hAnsi="Arial" w:ascii="Arial"/>
          <w:noProof/>
        </w:rPr>
      </w:pPr>
    </w:p>
    <w:p w:rsidRDefault="002C13CF" w:rsidP="002C13CF" w:rsidR="002C13C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2C13CF" w:rsidP="002C13CF" w:rsidR="002C13C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Antonio Rogić</w:t>
      </w:r>
    </w:p>
    <w:p w:rsidRDefault="002C13CF" w:rsidP="002C13CF" w:rsidR="002C13CF">
      <w:pPr>
        <w:ind w:left="851"/>
        <w:jc w:val="both"/>
        <w:rPr>
          <w:rFonts w:cs="Arial" w:hAnsi="Arial" w:ascii="Arial"/>
          <w:noProof/>
        </w:rPr>
      </w:pPr>
    </w:p>
    <w:p w:rsidRDefault="002C13CF" w:rsidP="002C13CF" w:rsidR="002C13C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Antonio Rogić da u roku 8 dana od objave ovog rješenja na e-oglasnoj ploči suda sastavi i podnese pisano izvješće o financijsko-gospodarskom stanju dužnika, u kojem će navesti koju imovinu (pokretnu </w:t>
      </w:r>
      <w:r>
        <w:rPr>
          <w:rFonts w:cs="Arial" w:hAnsi="Arial" w:ascii="Arial"/>
          <w:noProof/>
        </w:rPr>
        <w:lastRenderedPageBreak/>
        <w:t>i nepokretnu) ima dužnik, gdje se ta imovina nalazi, ima li dužnik kakvu imovinsku ili drugu tražbinu odnosno prava koja čine njegovu imovinu te ima li dužnik na računima i kod koga novčana sredstva.</w:t>
      </w:r>
    </w:p>
    <w:p w:rsidRDefault="002C13CF" w:rsidP="002C13CF" w:rsidR="002C13C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2C13CF" w:rsidP="002C13CF" w:rsidR="002C13C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2C13CF" w:rsidP="002C13CF" w:rsidR="002C13C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23. kolovoza 2016. dužnik u Očevidniku redoslijeda osnova za plaćanje ima evidentirane neizvršene osnove za plaćanje u neprekinutom razdoblju od 120 dana, u ukupnom iznosu od 73.813,51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  <w:r>
        <w:rPr>
          <w:rFonts w:cs="Arial" w:hAnsi="Arial" w:ascii="Arial"/>
        </w:rPr>
        <w:t xml:space="preserve">              </w:t>
      </w:r>
    </w:p>
    <w:p w:rsidRDefault="002C13CF" w:rsidP="002C13CF" w:rsidR="002C13C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2C13CF" w:rsidP="002C13CF" w:rsidR="002C13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2C13CF" w:rsidP="002C13CF" w:rsidR="002C13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2C13CF" w:rsidP="002C13CF" w:rsidR="002C13C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</w:p>
    <w:p w:rsidRDefault="002C13CF" w:rsidP="002C13CF" w:rsidR="002C13CF">
      <w:pPr>
        <w:jc w:val="both"/>
        <w:rPr>
          <w:rFonts w:cs="Arial" w:hAnsi="Arial" w:ascii="Arial"/>
          <w:noProof/>
        </w:rPr>
      </w:pPr>
    </w:p>
    <w:p w:rsidRDefault="002C13CF" w:rsidP="002C13CF" w:rsidR="002C13C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2C13CF" w:rsidP="002C13CF" w:rsidR="002C13C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2C13CF" w:rsidP="002C13CF" w:rsidR="002C13CF">
      <w:pPr>
        <w:jc w:val="both"/>
        <w:rPr>
          <w:rFonts w:cs="Arial" w:hAnsi="Arial" w:ascii="Arial"/>
          <w:noProof/>
        </w:rPr>
      </w:pPr>
    </w:p>
    <w:p w:rsidRDefault="002C13CF" w:rsidP="002C13CF" w:rsidR="002C13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  <w:bookmarkStart w:name="_GoBack" w:id="0"/>
      <w:bookmarkEnd w:id="0"/>
    </w:p>
    <w:p w:rsidRDefault="002C13CF" w:rsidP="002C13CF" w:rsidR="002C13CF">
      <w:pPr>
        <w:jc w:val="both"/>
        <w:rPr>
          <w:rFonts w:cs="Arial" w:hAnsi="Arial" w:ascii="Arial"/>
          <w:noProof/>
        </w:rPr>
      </w:pPr>
    </w:p>
    <w:p w:rsidRDefault="002C13CF" w:rsidP="002C13CF" w:rsidR="002C13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2C13CF" w:rsidP="002C13CF" w:rsidR="002C13C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2C13CF" w:rsidP="002C13CF" w:rsidR="002C13C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2C13CF" w:rsidP="002C13CF" w:rsidR="002C13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2C13CF" w:rsidP="002C13CF" w:rsidR="002C13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2C13CF" w:rsidP="002C13CF" w:rsidR="002C13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2C13CF" w:rsidP="002C13CF" w:rsidR="002C13CF">
      <w:pPr>
        <w:rPr>
          <w:rFonts w:cs="Arial" w:hAnsi="Arial" w:ascii="Arial"/>
        </w:rPr>
      </w:pPr>
    </w:p>
    <w:p w:rsidRDefault="002C13CF" w:rsidP="002C13CF" w:rsidR="002C13CF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3CF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62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St-1353/2016-2</izvorni_sadrzaj>
    <derivirana_varijabla naziv="DomainObject.Oznaka_1">St-1353/2016-2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St-1353/2016</izvorni_sadrzaj>
    <derivirana_varijabla naziv="DomainObject.Predmet.OznakaBroj_1">St-1353/2016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BOSS jednostavno društvo s ograničenom odgovornošću za trgovinu i usluge zastupanog po punomoćniku Antonio Rogić</izvorni_sadrzaj>
    <derivirana_varijabla naziv="DomainObject.Predmet.ProtustrankaFormated_1">  EURO BOSS jednostavno društvo s ograničenom odgovornošću za trgovinu i usluge zastupanog po punomoćniku Antonio Rogić</derivirana_varijabla>
  </DomainObject.Predmet.ProtustrankaFormated>
  <DomainObject.Predmet.ProtustrankaFormatedOIB>
    <izvorni_sadrzaj>  EURO BOSS jednostavno društvo s ograničenom odgovornošću za trgovinu i usluge, OIB 79559256455 zastupanog po punomoćniku Antonio Rogić</izvorni_sadrzaj>
    <derivirana_varijabla naziv="DomainObject.Predmet.ProtustrankaFormatedOIB_1">  EURO BOSS jednostavno društvo s ograničenom odgovornošću za trgovinu i usluge, OIB 79559256455 zastupanog po punomoćniku Antonio Rogić</derivirana_varijabla>
  </DomainObject.Predmet.ProtustrankaFormatedOIB>
  <DomainObject.Predmet.ProtustrankaFormatedWithAdress>
    <izvorni_sadrzaj> EURO BOSS jednostavno društvo s ograničenom odgovornošću za trgovinu i usluge, Bedem ljubavi 1991/3, 43000 Bjelovar zastupanog po punomoćniku Antonio Rogić</izvorni_sadrzaj>
    <derivirana_varijabla naziv="DomainObject.Predmet.ProtustrankaFormatedWithAdress_1"> EURO BOSS jednostavno društvo s ograničenom odgovornošću za trgovinu i usluge, Bedem ljubavi 1991/3, 43000 Bjelovar zastupanog po punomoćniku Antonio Rogić</derivirana_varijabla>
  </DomainObject.Predmet.ProtustrankaFormatedWithAdress>
  <DomainObject.Predmet.ProtustrankaFormatedWithAdressOIB>
    <izvorni_sadrzaj> EURO BOSS jednostavno društvo s ograničenom odgovornošću za trgovinu i usluge, OIB 79559256455, Bedem ljubavi 1991/3, 43000 Bjelovar zastupanog po punomoćniku Antonio Rogić</izvorni_sadrzaj>
    <derivirana_varijabla naziv="DomainObject.Predmet.ProtustrankaFormatedWithAdressOIB_1"> EURO BOSS jednostavno društvo s ograničenom odgovornošću za trgovinu i usluge, OIB 79559256455, Bedem ljubavi 1991/3, 43000 Bjelovar zastupanog po punomoćniku Antonio Rogić</derivirana_varijabla>
  </DomainObject.Predmet.ProtustrankaFormatedWithAdressOIB>
  <DomainObject.Predmet.ProtustrankaWithAdress>
    <izvorni_sadrzaj>EURO BOSS jednostavno društvo s ograničenom odgovornošću za trgovinu i usluge Bedem ljubavi 1991/3, 43000 Bjelovar</izvorni_sadrzaj>
    <derivirana_varijabla naziv="DomainObject.Predmet.ProtustrankaWithAdress_1">EURO BOSS jednostavno društvo s ograničenom odgovornošću za trgovinu i usluge Bedem ljubavi 1991/3, 43000 Bjelovar</derivirana_varijabla>
  </DomainObject.Predmet.ProtustrankaWithAdress>
  <DomainObject.Predmet.ProtustrankaWithAdressOIB>
    <izvorni_sadrzaj>EURO BOSS jednostavno društvo s ograničenom odgovornošću za trgovinu i usluge, OIB 79559256455, Bedem ljubavi 1991/3, 43000 Bjelovar</izvorni_sadrzaj>
    <derivirana_varijabla naziv="DomainObject.Predmet.ProtustrankaWithAdressOIB_1">EURO BOSS jednostavno društvo s ograničenom odgovornošću za trgovinu i usluge, OIB 79559256455, Bedem ljubavi 1991/3, 43000 Bjelovar</derivirana_varijabla>
  </DomainObject.Predmet.ProtustrankaWithAdressOIB>
  <DomainObject.Predmet.ProtustrankaNazivFormated>
    <izvorni_sadrzaj>EURO BOSS jednostavno društvo s ograničenom odgovornošću za trgovinu i usluge</izvorni_sadrzaj>
    <derivirana_varijabla naziv="DomainObject.Predmet.ProtustrankaNazivFormated_1">EURO BOSS jednostavno društvo s ograničenom odgovornošću za trgovinu i usluge</derivirana_varijabla>
  </DomainObject.Predmet.ProtustrankaNazivFormated>
  <DomainObject.Predmet.ProtustrankaNazivFormatedOIB>
    <izvorni_sadrzaj>EURO BOSS jednostavno društvo s ograničenom odgovornošću za trgovinu i usluge, OIB 79559256455</izvorni_sadrzaj>
    <derivirana_varijabla naziv="DomainObject.Predmet.ProtustrankaNazivFormatedOIB_1">EURO BOSS jednostavno društvo s ograničenom odgovornošću za trgovinu i usluge, OIB 79559256455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 BOSS jednostavno društvo s ograničenom odgovornošću za trgovinu i usluge zastupanog po punomoćniku Antonio Rogić</item>
    </izvorni_sadrzaj>
    <derivirana_varijabla naziv="DomainObject.Predmet.ProtuStrankaListFormated_1">
      <item>EURO BOSS jednostavno društvo s ograničenom odgovornošću za trgovinu i usluge zastupanog po punomoćniku Antonio Rogić</item>
    </derivirana_varijabla>
  </DomainObject.Predmet.ProtuStrankaListFormated>
  <DomainObject.Predmet.ProtuStrankaListFormatedOIB>
    <izvorni_sadrzaj>
      <item>EURO BOSS jednostavno društvo s ograničenom odgovornošću za trgovinu i usluge, OIB 79559256455 zastupanog po punomoćniku Antonio Rogić</item>
    </izvorni_sadrzaj>
    <derivirana_varijabla naziv="DomainObject.Predmet.ProtuStrankaListFormatedOIB_1">
      <item>EURO BOSS jednostavno društvo s ograničenom odgovornošću za trgovinu i usluge, OIB 79559256455 zastupanog po punomoćniku Antonio Rogić</item>
    </derivirana_varijabla>
  </DomainObject.Predmet.ProtuStrankaListFormatedOIB>
  <DomainObject.Predmet.ProtuStrankaListFormatedWithAdress>
    <izvorni_sadrzaj>
      <item>EURO BOSS jednostavno društvo s ograničenom odgovornošću za trgovinu i usluge, Bedem ljubavi 1991/3, 43000 Bjelovar zastupanog po punomoćniku Antonio Rogić</item>
    </izvorni_sadrzaj>
    <derivirana_varijabla naziv="DomainObject.Predmet.ProtuStrankaListFormatedWithAdress_1">
      <item>EURO BOSS jednostavno društvo s ograničenom odgovornošću za trgovinu i usluge, Bedem ljubavi 1991/3, 43000 Bjelovar zastupanog po punomoćniku Antonio Rogić</item>
    </derivirana_varijabla>
  </DomainObject.Predmet.ProtuStrankaListFormatedWithAdress>
  <DomainObject.Predmet.ProtuStrankaListFormatedWithAdressOIB>
    <izvorni_sadrzaj>
      <item>EURO BOSS jednostavno društvo s ograničenom odgovornošću za trgovinu i usluge, OIB 79559256455, Bedem ljubavi 1991/3, 43000 Bjelovar zastupanog po punomoćniku Antonio Rogić</item>
    </izvorni_sadrzaj>
    <derivirana_varijabla naziv="DomainObject.Predmet.ProtuStrankaListFormatedWithAdressOIB_1">
      <item>EURO BOSS jednostavno društvo s ograničenom odgovornošću za trgovinu i usluge, OIB 79559256455, Bedem ljubavi 1991/3, 43000 Bjelovar zastupanog po punomoćniku Antonio Rogić</item>
    </derivirana_varijabla>
  </DomainObject.Predmet.ProtuStrankaListFormatedWithAdressOIB>
  <DomainObject.Predmet.ProtuStrankaListNazivFormated>
    <izvorni_sadrzaj>
      <item>EURO BOSS jednostavno društvo s ograničenom odgovornošću za trgovinu i usluge</item>
    </izvorni_sadrzaj>
    <derivirana_varijabla naziv="DomainObject.Predmet.ProtuStrankaListNazivFormated_1">
      <item>EURO BOSS jednostavno društvo s ograničenom odgovornošću za trgovinu i usluge</item>
    </derivirana_varijabla>
  </DomainObject.Predmet.ProtuStrankaListNazivFormated>
  <DomainObject.Predmet.ProtuStrankaListNazivFormatedOIB>
    <izvorni_sadrzaj>
      <item>EURO BOSS jednostavno društvo s ograničenom odgovornošću za trgovinu i usluge, OIB 79559256455</item>
    </izvorni_sadrzaj>
    <derivirana_varijabla naziv="DomainObject.Predmet.ProtuStrankaListNazivFormatedOIB_1">
      <item>EURO BOSS jednostavno društvo s ograničenom odgovornošću za trgovinu i usluge, OIB 79559256455</item>
    </derivirana_varijabla>
  </DomainObject.Predmet.ProtuStrankaListNazivFormatedOIB>
  <DomainObject.Predmet.OstaliListFormated>
    <izvorni_sadrzaj>
      <item>Antonio Rogić punomoćnik sudionika u postupku EURO BOSS jednostavno društvo s ograničenom odgovornošću za trgovinu i usluge</item>
    </izvorni_sadrzaj>
    <derivirana_varijabla naziv="DomainObject.Predmet.OstaliListFormated_1">
      <item>Antonio Rogić punomoćnik sudionika u postupku EURO BOSS jednostavno društvo s ograničenom odgovornošću za trgovinu i usluge</item>
    </derivirana_varijabla>
  </DomainObject.Predmet.OstaliListFormated>
  <DomainObject.Predmet.OstaliListFormatedOIB>
    <izvorni_sadrzaj>
      <item>Antonio Rogić, OIB 98483230124 punomoćnik sudionika u postupku EURO BOSS jednostavno društvo s ograničenom odgovornošću za trgovinu i usluge</item>
    </izvorni_sadrzaj>
    <derivirana_varijabla naziv="DomainObject.Predmet.OstaliListFormatedOIB_1">
      <item>Antonio Rogić, OIB 98483230124 punomoćnik sudionika u postupku EURO BOSS jednostavno društvo s ograničenom odgovornošću za trgovinu i usluge</item>
    </derivirana_varijabla>
  </DomainObject.Predmet.OstaliListFormatedOIB>
  <DomainObject.Predmet.OstaliListFormatedWithAdress>
    <izvorni_sadrzaj>
      <item>Antonio Rogić, Bedem Ljubavi 1991. 3, 43000 Bjelovar punomoćnik sudionika u postupku EURO BOSS jednostavno društvo s ograničenom odgovornošću za trgovinu i usluge</item>
    </izvorni_sadrzaj>
    <derivirana_varijabla naziv="DomainObject.Predmet.OstaliListFormatedWithAdress_1">
      <item>Antonio Rogić, Bedem Ljubavi 1991. 3, 43000 Bjelovar punomoćnik sudionika u postupku EURO BOSS jednostavno društvo s ograničenom odgovornošću za trgovinu i usluge</item>
    </derivirana_varijabla>
  </DomainObject.Predmet.OstaliListFormatedWithAdress>
  <DomainObject.Predmet.OstaliListFormatedWithAdressOIB>
    <izvorni_sadrzaj>
      <item>Antonio Rogić, OIB 98483230124, Bedem Ljubavi 1991. 3, 43000 Bjelovar punomoćnik sudionika u postupku EURO BOSS jednostavno društvo s ograničenom odgovornošću za trgovinu i usluge</item>
    </izvorni_sadrzaj>
    <derivirana_varijabla naziv="DomainObject.Predmet.OstaliListFormatedWithAdressOIB_1">
      <item>Antonio Rogić, OIB 98483230124, Bedem Ljubavi 1991. 3, 43000 Bjelovar punomoćnik sudionika u postupku EURO BOSS jednostavno društvo s ograničenom odgovornošću za trgovinu i usluge</item>
    </derivirana_varijabla>
  </DomainObject.Predmet.OstaliListFormatedWithAdressOIB>
  <DomainObject.Predmet.OstaliListNazivFormated>
    <izvorni_sadrzaj>
      <item>Antonio Rogić</item>
    </izvorni_sadrzaj>
    <derivirana_varijabla naziv="DomainObject.Predmet.OstaliListNazivFormated_1">
      <item>Antonio Rogić</item>
    </derivirana_varijabla>
  </DomainObject.Predmet.OstaliListNazivFormated>
  <DomainObject.Predmet.OstaliListNazivFormatedOIB>
    <izvorni_sadrzaj>
      <item>Antonio Rogić, OIB 98483230124</item>
    </izvorni_sadrzaj>
    <derivirana_varijabla naziv="DomainObject.Predmet.OstaliListNazivFormatedOIB_1">
      <item>Antonio Rogić, OIB 98483230124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St-1353/2016-2</izvorni_sadrzaj>
    <derivirana_varijabla naziv="DomainObject.PoslovniBrojDokumenta_1">St-1353/2016-2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 BOSS jednostavno društvo s ograničenom odgovornošću za trgovinu i usluge</izvorni_sadrzaj>
    <derivirana_varijabla naziv="DomainObject.Predmet.ProtustrankaIDrugi_1">EURO BOSS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 BOSS jednostavno društvo s ograničenom odgovornošću za trgovinu i usluge, OIB 79559256455, Bedem ljubavi 1991/3, 43000 Bjelovar</izvorni_sadrzaj>
    <derivirana_varijabla naziv="DomainObject.Predmet.ProtustrankaIDrugiAdressOIB_1">EURO BOSS jednostavno društvo s ograničenom odgovornošću za trgovinu i usluge, OIB 79559256455, Bedem ljubavi 1991/3,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 BOSS jednostavno društvo s ograničenom odgovornošću za trgovinu i usluge</item>
      <item>Antonio Rogić</item>
    </izvorni_sadrzaj>
    <derivirana_varijabla naziv="DomainObject.Predmet.SudioniciListNaziv_1">
      <item>FINA, RC ZAGREB, Podružnica Bjelovar</item>
      <item>EURO BOSS jednostavno društvo s ograničenom odgovornošću za trgovinu i usluge</item>
      <item>Antonio Rogić</item>
    </derivirana_varijabla>
  </DomainObject.Predmet.SudioniciListNaziv>
  <DomainObject.Predmet.SudioniciListAdressOIB>
    <izvorni_sadrzaj>
      <item>FINA, RC ZAGREB, Podružnica Bjelovar, OIB 85821130368, F. Supila 4,43000 Bjelovar</item>
      <item>EURO BOSS jednostavno društvo s ograničenom odgovornošću za trgovinu i usluge, OIB 79559256455, Bedem ljubavi 1991/3,43000 Bjelovar</item>
      <item>Antonio Rogić, OIB 98483230124, Bedem Ljubavi 1991. 3,43000 Bjelovar</item>
    </izvorni_sadrzaj>
    <derivirana_varijabla naziv="DomainObject.Predmet.SudioniciListAdressOIB_1">
      <item>FINA, RC ZAGREB, Podružnica Bjelovar, OIB 85821130368, F. Supila 4,43000 Bjelovar</item>
      <item>EURO BOSS jednostavno društvo s ograničenom odgovornošću za trgovinu i usluge, OIB 79559256455, Bedem ljubavi 1991/3,43000 Bjelovar</item>
      <item>Antonio Rogić, OIB 98483230124, Bedem Ljubavi 1991.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E15D7-DB14-4D04-AE93-C2F11F94F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2787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2016-10-10T05:35:00Z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