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e52c" w14:paraId="881e52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6773F6">
        <w:t>2101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773F6">
        <w:t xml:space="preserve"> </w:t>
      </w:r>
      <w:r w:rsidR="00D7234E">
        <w:t>N-CLEAN j.d.o.o. Ilok, Koševi 9, OIB: 35287211370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B921F9">
        <w:t>10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7234E">
        <w:rPr>
          <w:bCs/>
        </w:rPr>
        <w:t xml:space="preserve"> </w:t>
      </w:r>
      <w:r w:rsidR="00D7234E">
        <w:t>N-CLEAN j.d.o.o. Ilok, Koševi 9, OIB: 35287211370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D7234E">
        <w:t xml:space="preserve">10.849,50 </w:t>
      </w:r>
      <w:r>
        <w:t>kn</w:t>
      </w:r>
      <w:r w:rsidR="00E53A37">
        <w:t xml:space="preserve">, na dan </w:t>
      </w:r>
      <w:r w:rsidR="00D7234E">
        <w:t>20</w:t>
      </w:r>
      <w:r w:rsidR="0098599D">
        <w:t>.</w:t>
      </w:r>
      <w:r w:rsidR="00F66487">
        <w:t xml:space="preserve"> </w:t>
      </w:r>
      <w:r w:rsidR="00B921F9">
        <w:t>srpnja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997F5A">
        <w:t xml:space="preserve"> </w:t>
      </w:r>
      <w:r w:rsidR="008D440A">
        <w:t>Bojan Novaković, Ilok, Koševi 9, OIB: 42323807933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8D440A">
        <w:t>2101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2D0" w:rsidR="009172D0">
      <w:r>
        <w:separator/>
      </w:r>
    </w:p>
  </w:endnote>
  <w:endnote w:id="0" w:type="continuationSeparator">
    <w:p w:rsidRDefault="009172D0" w:rsidR="0091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2D0" w:rsidR="009172D0">
      <w:r>
        <w:separator/>
      </w:r>
    </w:p>
  </w:footnote>
  <w:footnote w:id="0" w:type="continuationSeparator">
    <w:p w:rsidRDefault="009172D0" w:rsidR="00917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3953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4E87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65986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773F6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D440A"/>
    <w:rsid w:val="008E1DBD"/>
    <w:rsid w:val="008F578B"/>
    <w:rsid w:val="009000D7"/>
    <w:rsid w:val="00901EF5"/>
    <w:rsid w:val="00912CF5"/>
    <w:rsid w:val="009137B1"/>
    <w:rsid w:val="00916BED"/>
    <w:rsid w:val="009172D0"/>
    <w:rsid w:val="0093022F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599D"/>
    <w:rsid w:val="00997F5A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0B8D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21F9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34AD"/>
    <w:rsid w:val="00CE75DC"/>
    <w:rsid w:val="00CF63EE"/>
    <w:rsid w:val="00D11FEB"/>
    <w:rsid w:val="00D15367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234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0B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0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0B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0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 - CLEAN jednostavno društvo s ograničenom odgovornošću za usluge i trgovinu</izvorni_sadrzaj>
    <derivirana_varijabla naziv="DomainObject.Predmet.ProtustrankaFormated_1">  N - CLEAN jednostavno društvo s ograničenom odgovornošću za usluge i trgovinu</derivirana_varijabla>
  </DomainObject.Predmet.ProtustrankaFormated>
  <DomainObject.Predmet.ProtustrankaFormatedOIB>
    <izvorni_sadrzaj>  N - CLEAN jednostavno društvo s ograničenom odgovornošću za usluge i trgovinu, OIB 35287211370</izvorni_sadrzaj>
    <derivirana_varijabla naziv="DomainObject.Predmet.ProtustrankaFormatedOIB_1">  N - CLEAN jednostavno društvo s ograničenom odgovornošću za usluge i trgovinu, OIB 35287211370</derivirana_varijabla>
  </DomainObject.Predmet.ProtustrankaFormatedOIB>
  <DomainObject.Predmet.ProtustrankaFormatedWithAdress>
    <izvorni_sadrzaj> N - CLEAN jednostavno društvo s ograničenom odgovornošću za usluge i trgovinu, Koševi 9, 32236 Ilok</izvorni_sadrzaj>
    <derivirana_varijabla naziv="DomainObject.Predmet.ProtustrankaFormatedWithAdress_1"> N - CLEAN jednostavno društvo s ograničenom odgovornošću za usluge i trgovinu, Koševi 9, 32236 Ilok</derivirana_varijabla>
  </DomainObject.Predmet.ProtustrankaFormatedWithAdress>
  <DomainObject.Predmet.ProtustrankaFormatedWithAdressOIB>
    <izvorni_sadrzaj> N - CLEAN jednostavno društvo s ograničenom odgovornošću za usluge i trgovinu, OIB 35287211370, Koševi 9, 32236 Ilok</izvorni_sadrzaj>
    <derivirana_varijabla naziv="DomainObject.Predmet.ProtustrankaFormatedWithAdressOIB_1"> N - CLEAN jednostavno društvo s ograničenom odgovornošću za usluge i trgovinu, OIB 35287211370, Koševi 9, 32236 Ilok</derivirana_varijabla>
  </DomainObject.Predmet.ProtustrankaFormatedWithAdressOIB>
  <DomainObject.Predmet.ProtustrankaWithAdress>
    <izvorni_sadrzaj>N - CLEAN jednostavno društvo s ograničenom odgovornošću za usluge i trgovinu Koševi 9, 32236 Ilok</izvorni_sadrzaj>
    <derivirana_varijabla naziv="DomainObject.Predmet.ProtustrankaWithAdress_1">N - CLEAN jednostavno društvo s ograničenom odgovornošću za usluge i trgovinu Koševi 9, 32236 Ilok</derivirana_varijabla>
  </DomainObject.Predmet.ProtustrankaWithAdress>
  <DomainObject.Predmet.ProtustrankaWithAdressOIB>
    <izvorni_sadrzaj>N - CLEAN jednostavno društvo s ograničenom odgovornošću za usluge i trgovinu, OIB 35287211370, Koševi 9, 32236 Ilok</izvorni_sadrzaj>
    <derivirana_varijabla naziv="DomainObject.Predmet.ProtustrankaWithAdressOIB_1">N - CLEAN jednostavno društvo s ograničenom odgovornošću za usluge i trgovinu, OIB 35287211370, Koševi 9, 32236 Ilok</derivirana_varijabla>
  </DomainObject.Predmet.ProtustrankaWithAdressOIB>
  <DomainObject.Predmet.ProtustrankaNazivFormated>
    <izvorni_sadrzaj>N - CLEAN jednostavno društvo s ograničenom odgovornošću za usluge i trgovinu</izvorni_sadrzaj>
    <derivirana_varijabla naziv="DomainObject.Predmet.ProtustrankaNazivFormated_1">N - CLEAN jednostavno društvo s ograničenom odgovornošću za usluge i trgovinu</derivirana_varijabla>
  </DomainObject.Predmet.ProtustrankaNazivFormated>
  <DomainObject.Predmet.ProtustrankaNazivFormatedOIB>
    <izvorni_sadrzaj>N - CLEAN jednostavno društvo s ograničenom odgovornošću za usluge i trgovinu, OIB 35287211370</izvorni_sadrzaj>
    <derivirana_varijabla naziv="DomainObject.Predmet.ProtustrankaNazivFormatedOIB_1">N - CLEAN jednostavno društvo s ograničenom odgovornošću za usluge i trgovinu, OIB 35287211370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 - CLEAN jednostavno društvo s ograničenom odgovornošću za usluge i trgovinu</item>
    </izvorni_sadrzaj>
    <derivirana_varijabla naziv="DomainObject.Predmet.ProtuStrankaListFormated_1">
      <item>N - CLEAN jednostavno društvo s ograničenom odgovornošću za usluge i trgovinu</item>
    </derivirana_varijabla>
  </DomainObject.Predmet.ProtuStrankaListFormated>
  <DomainObject.Predmet.ProtuStrankaListFormatedOIB>
    <izvorni_sadrzaj>
      <item>N - CLEAN jednostavno društvo s ograničenom odgovornošću za usluge i trgovinu, OIB 35287211370</item>
    </izvorni_sadrzaj>
    <derivirana_varijabla naziv="DomainObject.Predmet.ProtuStrankaListFormatedOIB_1">
      <item>N - CLEAN jednostavno društvo s ograničenom odgovornošću za usluge i trgovinu, OIB 35287211370</item>
    </derivirana_varijabla>
  </DomainObject.Predmet.ProtuStrankaListFormatedOIB>
  <DomainObject.Predmet.ProtuStrankaListFormatedWithAdress>
    <izvorni_sadrzaj>
      <item>N - CLEAN jednostavno društvo s ograničenom odgovornošću za usluge i trgovinu, Koševi 9, 32236 Ilok</item>
    </izvorni_sadrzaj>
    <derivirana_varijabla naziv="DomainObject.Predmet.ProtuStrankaListFormatedWithAdress_1">
      <item>N - CLEAN jednostavno društvo s ograničenom odgovornošću za usluge i trgovinu, Koševi 9, 32236 Ilok</item>
    </derivirana_varijabla>
  </DomainObject.Predmet.ProtuStrankaListFormatedWithAdress>
  <DomainObject.Predmet.ProtuStrankaListFormatedWithAdressOIB>
    <izvorni_sadrzaj>
      <item>N - CLEAN jednostavno društvo s ograničenom odgovornošću za usluge i trgovinu, OIB 35287211370, Koševi 9, 32236 Ilok</item>
    </izvorni_sadrzaj>
    <derivirana_varijabla naziv="DomainObject.Predmet.ProtuStrankaListFormatedWithAdressOIB_1">
      <item>N - CLEAN jednostavno društvo s ograničenom odgovornošću za usluge i trgovinu, OIB 35287211370, Koševi 9, 32236 Ilok</item>
    </derivirana_varijabla>
  </DomainObject.Predmet.ProtuStrankaListFormatedWithAdressOIB>
  <DomainObject.Predmet.ProtuStrankaListNazivFormated>
    <izvorni_sadrzaj>
      <item>N - CLEAN jednostavno društvo s ograničenom odgovornošću za usluge i trgovinu</item>
    </izvorni_sadrzaj>
    <derivirana_varijabla naziv="DomainObject.Predmet.ProtuStrankaListNazivFormated_1">
      <item>N - CLEAN jednostavno društvo s ograničenom odgovornošću za usluge i trgovinu</item>
    </derivirana_varijabla>
  </DomainObject.Predmet.ProtuStrankaListNazivFormated>
  <DomainObject.Predmet.ProtuStrankaListNazivFormatedOIB>
    <izvorni_sadrzaj>
      <item>N - CLEAN jednostavno društvo s ograničenom odgovornošću za usluge i trgovinu, OIB 35287211370</item>
    </izvorni_sadrzaj>
    <derivirana_varijabla naziv="DomainObject.Predmet.ProtuStrankaListNazivFormatedOIB_1">
      <item>N - CLEAN jednostavno društvo s ograničenom odgovornošću za usluge i trgovinu, OIB 35287211370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 - CLEAN jednostavno društvo s ograničenom odgovornošću za usluge i trgovinu</izvorni_sadrzaj>
    <derivirana_varijabla naziv="DomainObject.Predmet.ProtustrankaIDrugi_1">N - CLEAN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 - CLEAN jednostavno društvo s ograničenom odgovornošću za usluge i trgovinu, OIB 35287211370, Koševi 9, 32236 Ilok</izvorni_sadrzaj>
    <derivirana_varijabla naziv="DomainObject.Predmet.ProtustrankaIDrugiAdressOIB_1">N - CLEAN jednostavno društvo s ograničenom odgovornošću za usluge i trgovinu, OIB 35287211370, Koševi 9,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 - CLEAN jednostavno društvo s ograničenom odgovornošću za usluge i trgovinu</item>
    </izvorni_sadrzaj>
    <derivirana_varijabla naziv="DomainObject.Predmet.SudioniciListNaziv_1">
      <item>FINA RC OSIJEK</item>
      <item>N - CLEAN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N - CLEAN jednostavno društvo s ograničenom odgovornošću za usluge i trgovinu, OIB 35287211370, Koševi 9,32236 Ilok</item>
    </izvorni_sadrzaj>
    <derivirana_varijabla naziv="DomainObject.Predmet.SudioniciListAdressOIB_1">
      <item>FINA RC OSIJEK, OIB 85821130368</item>
      <item>N - CLEAN jednostavno društvo s ograničenom odgovornošću za usluge i trgovinu, OIB 35287211370, Koševi 9,32236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35287211370</item>
    </izvorni_sadrzaj>
    <derivirana_varijabla naziv="DomainObject.Predmet.SudioniciListNazivOIB_1">
      <item>, OIB 85821130368</item>
      <item>, OIB 35287211370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1838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2016-08-31T09:00:00Z</dcterms:created>
  <dc:creator>Korisnik</dc:creator>
  <cp:lastModifiedBy>Sanda Gučić</cp:lastModifiedBy>
  <cp:lastPrinted>2016-08-31T08:58:00Z</cp:lastPrinted>
  <dcterms:modified xmlns:xsi="http://www.w3.org/2001/XMLSchema-instance" xsi:type="dcterms:W3CDTF">2016-08-31T10:15:00Z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