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747d7" w14:paraId="7d747d7" w:rsidRDefault="00AE649C" w:rsidP="00010E85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010E85" w:rsidP="00010E85" w:rsidR="00AE649C" w:rsidRPr="00B76F3C">
      <w:pPr>
        <w:pStyle w:val="SudNaziv"/>
        <w:ind w:firstLine="708" w:left="4248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010E85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 xml:space="preserve">              Poslovni broj: 4 St-1008/15-4</w:t>
      </w:r>
      <w:r w:rsidR="00EA1C6D">
        <w:tab/>
      </w:r>
    </w:p>
    <w:p w:rsidRDefault="00010E85" w:rsidP="00010E85" w:rsidR="00010E85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010E85" w:rsidP="00010E85" w:rsidR="00010E85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010E85" w:rsidP="00010E85" w:rsidR="00010E85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010E85" w:rsidP="00010E85" w:rsidR="00010E85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010E85" w:rsidP="00010E85" w:rsidR="00010E85">
      <w:pPr>
        <w:spacing w:after="0"/>
        <w:rPr>
          <w:lang w:eastAsia="hr-HR"/>
        </w:rPr>
      </w:pPr>
    </w:p>
    <w:p w:rsidRDefault="00010E85" w:rsidP="00010E85" w:rsidR="00010E85">
      <w:pPr>
        <w:spacing w:after="0"/>
      </w:pPr>
    </w:p>
    <w:p w:rsidRDefault="00010E85" w:rsidP="00010E85" w:rsidR="00010E85">
      <w:pPr>
        <w:spacing w:after="0"/>
        <w:jc w:val="center"/>
      </w:pPr>
      <w:r>
        <w:t>U  I M E  R E P U B L I K E  H R V A T S K E</w:t>
      </w:r>
    </w:p>
    <w:p w:rsidRDefault="00010E85" w:rsidP="00010E85" w:rsidR="00010E85">
      <w:pPr>
        <w:spacing w:after="0"/>
      </w:pPr>
    </w:p>
    <w:p w:rsidRDefault="00010E85" w:rsidP="00010E85" w:rsidR="00010E85">
      <w:pPr>
        <w:spacing w:after="0"/>
        <w:jc w:val="center"/>
      </w:pPr>
      <w:r>
        <w:t>R J E Š E NJ E</w:t>
      </w:r>
    </w:p>
    <w:p w:rsidRDefault="00010E85" w:rsidP="00010E85" w:rsidR="00010E85">
      <w:pPr>
        <w:spacing w:after="0"/>
      </w:pPr>
    </w:p>
    <w:p w:rsidRDefault="00010E85" w:rsidP="00010E85" w:rsidR="00010E85">
      <w:pPr>
        <w:spacing w:after="0"/>
        <w:jc w:val="both"/>
        <w:rPr>
          <w:szCs w:val="20"/>
        </w:rPr>
      </w:pPr>
      <w:r>
        <w:tab/>
        <w:t xml:space="preserve">Trgovački sud u Varaždinu po sucu toga suda Iris Hatvalić Nemec, kao stečajnom sucu u predmetu u povodu zahtjeva Financijske agencije Regionalni centar Zagreb, Podružnica Varaždin, Augusta Cesarca 2, Varaždin, za pokretanje skraćenog stečajnog postupka protiv dužnika NB-ELEKTRO d.o.o., Milke Trnine 59, Čakovec, OIB: 61738560635, dana 15. ožujka 2016. </w:t>
      </w:r>
    </w:p>
    <w:p w:rsidRDefault="00010E85" w:rsidP="00010E85" w:rsidR="00010E85">
      <w:pPr>
        <w:spacing w:after="0"/>
        <w:jc w:val="both"/>
      </w:pPr>
    </w:p>
    <w:p w:rsidRDefault="00010E85" w:rsidP="00010E85" w:rsidR="00010E85">
      <w:pPr>
        <w:spacing w:after="0"/>
        <w:jc w:val="center"/>
      </w:pPr>
      <w:r>
        <w:t>r i j e š i o  j e</w:t>
      </w:r>
    </w:p>
    <w:p w:rsidRDefault="00010E85" w:rsidP="00010E85" w:rsidR="00010E85">
      <w:pPr>
        <w:spacing w:after="0"/>
      </w:pPr>
    </w:p>
    <w:p w:rsidRDefault="00010E85" w:rsidP="00010E85" w:rsidR="00010E85">
      <w:pPr>
        <w:spacing w:after="0"/>
        <w:jc w:val="both"/>
      </w:pPr>
      <w:r>
        <w:tab/>
        <w:t>I Otvara se stečajni postupak nad stečajnim dužnikom NB-ELEKTRO d.o.o., Milke Trnine 59, Čakovec, OIB: 61738560635, s danom 15. ožujka 2016. u 14,00 sati.</w:t>
      </w:r>
    </w:p>
    <w:p w:rsidRDefault="00010E85" w:rsidP="00010E85" w:rsidR="00010E85">
      <w:pPr>
        <w:spacing w:after="0"/>
        <w:jc w:val="both"/>
      </w:pPr>
    </w:p>
    <w:p w:rsidRDefault="00010E85" w:rsidP="00010E85" w:rsidR="00010E85">
      <w:pPr>
        <w:spacing w:after="0"/>
        <w:jc w:val="both"/>
        <w:rPr>
          <w:szCs w:val="20"/>
        </w:rPr>
      </w:pPr>
      <w:r>
        <w:tab/>
        <w:t>II Zaključuje se stečajni postupak nad stečajnim dužnikom NB-ELEKTRO d.o.o., Milke Trnine 59, Čakovec, OIB: 61738560635.</w:t>
      </w:r>
    </w:p>
    <w:p w:rsidRDefault="00010E85" w:rsidP="00010E85" w:rsidR="00010E85">
      <w:pPr>
        <w:spacing w:after="0"/>
        <w:jc w:val="both"/>
      </w:pPr>
    </w:p>
    <w:p w:rsidRDefault="00010E85" w:rsidP="00010E85" w:rsidR="00010E85">
      <w:pPr>
        <w:spacing w:after="0"/>
        <w:jc w:val="both"/>
      </w:pPr>
      <w:r>
        <w:tab/>
        <w:t>III Za stečajnog upravitelja imenuje se Jasna Hromadko, Zelengorska 1, Zagreb, OIB: 22088644509.</w:t>
      </w:r>
    </w:p>
    <w:p w:rsidRDefault="00010E85" w:rsidP="00010E85" w:rsidR="00010E85">
      <w:pPr>
        <w:spacing w:after="0"/>
        <w:jc w:val="both"/>
        <w:rPr>
          <w:color w:val="FF0000"/>
        </w:rPr>
      </w:pPr>
    </w:p>
    <w:p w:rsidRDefault="00010E85" w:rsidP="00010E85" w:rsidR="00010E85">
      <w:pPr>
        <w:spacing w:after="0"/>
        <w:jc w:val="both"/>
      </w:pPr>
      <w:r>
        <w:tab/>
        <w:t>IV Ovo rješenje objavit će se na e-oglasnoj ploči suda.</w:t>
      </w:r>
    </w:p>
    <w:p w:rsidRDefault="00010E85" w:rsidP="00010E85" w:rsidR="00010E85">
      <w:pPr>
        <w:spacing w:after="0"/>
        <w:jc w:val="both"/>
      </w:pPr>
    </w:p>
    <w:p w:rsidRDefault="00010E85" w:rsidP="00010E85" w:rsidR="00010E85">
      <w:pPr>
        <w:spacing w:after="0"/>
        <w:jc w:val="both"/>
        <w:rPr>
          <w:szCs w:val="20"/>
        </w:rPr>
      </w:pPr>
      <w:r>
        <w:tab/>
        <w:t>V Po pravomoćnosti ovoga rješenja stečajni dužnik NB-ELEKTRO d.o.o., Milke Trnine 59, Čakovec, OIB: 61738560635, bit će brisan iz sudskog registra.</w:t>
      </w:r>
    </w:p>
    <w:p w:rsidRDefault="00010E85" w:rsidP="00010E85" w:rsidR="00010E85">
      <w:pPr>
        <w:spacing w:after="0"/>
      </w:pPr>
    </w:p>
    <w:p w:rsidRDefault="00010E85" w:rsidP="00010E85" w:rsidR="00010E85">
      <w:pPr>
        <w:spacing w:after="0"/>
        <w:jc w:val="center"/>
      </w:pPr>
      <w:r>
        <w:t>Obrazloženje</w:t>
      </w:r>
    </w:p>
    <w:p w:rsidRDefault="00010E85" w:rsidP="00010E85" w:rsidR="00010E85">
      <w:pPr>
        <w:spacing w:after="0"/>
      </w:pPr>
    </w:p>
    <w:p w:rsidRDefault="00010E85" w:rsidP="00010E85" w:rsidR="00010E85">
      <w:pPr>
        <w:spacing w:after="0"/>
        <w:jc w:val="both"/>
      </w:pPr>
      <w:r>
        <w:tab/>
        <w:t>Predlagatelj je dana 7. prosinca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010E85" w:rsidP="00010E85" w:rsidR="00010E85">
      <w:pPr>
        <w:spacing w:after="0"/>
      </w:pPr>
    </w:p>
    <w:p w:rsidRDefault="00010E85" w:rsidP="00010E85" w:rsidR="00010E85">
      <w:pPr>
        <w:spacing w:after="0"/>
        <w:jc w:val="both"/>
      </w:pPr>
      <w: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010E85" w:rsidP="00010E85" w:rsidR="00010E85">
      <w:pPr>
        <w:spacing w:after="0"/>
        <w:jc w:val="center"/>
      </w:pPr>
    </w:p>
    <w:p w:rsidRDefault="00010E85" w:rsidP="00010E85" w:rsidR="00010E85">
      <w:pPr>
        <w:spacing w:after="0"/>
        <w:jc w:val="center"/>
      </w:pPr>
      <w:r>
        <w:t>U Varaždinu, 15. ožujka 2016.</w:t>
      </w:r>
    </w:p>
    <w:p w:rsidRDefault="00010E85" w:rsidP="00010E85" w:rsidR="00010E85">
      <w:pPr>
        <w:spacing w:after="0"/>
      </w:pPr>
      <w:r>
        <w:t xml:space="preserve">                                                                                                  </w:t>
      </w:r>
    </w:p>
    <w:p w:rsidRDefault="00010E85" w:rsidP="00010E85" w:rsidR="00010E85">
      <w:pPr>
        <w:spacing w:after="0"/>
      </w:pPr>
      <w:r>
        <w:t xml:space="preserve">     </w:t>
      </w:r>
    </w:p>
    <w:p w:rsidRDefault="00010E85" w:rsidP="00010E85" w:rsidR="00010E85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SUDAC</w:t>
      </w:r>
    </w:p>
    <w:p w:rsidRDefault="00010E85" w:rsidP="00010E85" w:rsidR="00010E85">
      <w:pPr>
        <w:spacing w:after="0"/>
      </w:pPr>
    </w:p>
    <w:p w:rsidRDefault="00010E85" w:rsidP="00010E85" w:rsidR="00010E85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Iris Hatvalić Nemec, v.r.</w:t>
      </w:r>
    </w:p>
    <w:p w:rsidRDefault="00010E85" w:rsidP="00010E85" w:rsidR="00010E85">
      <w:pPr>
        <w:spacing w:after="0"/>
      </w:pPr>
    </w:p>
    <w:p w:rsidRDefault="00010E85" w:rsidP="00010E85" w:rsidR="00010E85">
      <w:pPr>
        <w:spacing w:after="0"/>
        <w:ind w:left="4956"/>
      </w:pPr>
      <w:r>
        <w:t xml:space="preserve">  Za točnost otpravka-ovlašteni službenik: </w:t>
      </w:r>
    </w:p>
    <w:p w:rsidRDefault="00010E85" w:rsidP="00010E85" w:rsidR="00010E85">
      <w:pPr>
        <w:spacing w:after="0"/>
      </w:pPr>
      <w:r>
        <w:t xml:space="preserve">                              </w:t>
      </w:r>
    </w:p>
    <w:p w:rsidRDefault="00010E85" w:rsidP="00010E85" w:rsidR="00010E85">
      <w:pPr>
        <w:spacing w:after="0"/>
      </w:pPr>
      <w:r>
        <w:tab/>
      </w:r>
    </w:p>
    <w:p w:rsidRDefault="00010E85" w:rsidP="00010E85" w:rsidR="00010E85">
      <w:pPr>
        <w:spacing w:after="0"/>
      </w:pPr>
      <w:r>
        <w:t xml:space="preserve">            Uputa o pravnom lijeku:</w:t>
      </w:r>
    </w:p>
    <w:p w:rsidRDefault="00010E85" w:rsidP="00010E85" w:rsidR="00010E85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010E85" w:rsidP="00010E85" w:rsidR="00010E85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010E85" w:rsidP="00010E85" w:rsidR="00010E85">
      <w:pPr>
        <w:spacing w:after="0"/>
      </w:pPr>
    </w:p>
    <w:p w:rsidRDefault="00010E85" w:rsidP="00010E85" w:rsidR="00010E85">
      <w:pPr>
        <w:spacing w:after="0"/>
      </w:pPr>
    </w:p>
    <w:p w:rsidRDefault="00010E85" w:rsidP="00010E85" w:rsidR="00010E85">
      <w:pPr>
        <w:spacing w:after="0"/>
      </w:pPr>
      <w:r>
        <w:t>DNA:</w:t>
      </w:r>
    </w:p>
    <w:p w:rsidRDefault="00010E85" w:rsidP="00010E85" w:rsidR="00010E85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42000 Varaždin</w:t>
      </w:r>
    </w:p>
    <w:p w:rsidRDefault="00010E85" w:rsidP="00010E85" w:rsidR="00010E85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010E85" w:rsidP="00010E85" w:rsidR="00010E85">
      <w:pPr>
        <w:numPr>
          <w:ilvl w:val="0"/>
          <w:numId w:val="47"/>
        </w:numPr>
        <w:spacing w:after="0"/>
      </w:pPr>
      <w:r>
        <w:t xml:space="preserve">Dužnik NB-ELEKTRO d.o.o., Milke Trnine 59, Čakovec,  </w:t>
      </w:r>
    </w:p>
    <w:p w:rsidRDefault="00010E85" w:rsidP="00010E85" w:rsidR="00010E85">
      <w:pPr>
        <w:numPr>
          <w:ilvl w:val="0"/>
          <w:numId w:val="47"/>
        </w:numPr>
        <w:spacing w:after="0"/>
        <w:jc w:val="both"/>
      </w:pPr>
      <w:r>
        <w:t>Direktor dužnika Branko Novak, Čakovec, Milke Trnine 59</w:t>
      </w:r>
    </w:p>
    <w:p w:rsidRDefault="00010E85" w:rsidP="00010E85" w:rsidR="00010E85">
      <w:pPr>
        <w:numPr>
          <w:ilvl w:val="0"/>
          <w:numId w:val="47"/>
        </w:numPr>
        <w:spacing w:after="0"/>
        <w:jc w:val="both"/>
      </w:pPr>
      <w:r>
        <w:t>Sudski registar ovog suda radi zabilježbe (odmah i nakon pravomoćnosti)</w:t>
      </w:r>
      <w:r>
        <w:rPr>
          <w:rFonts w:eastAsia="Calibri"/>
        </w:rPr>
        <w:t xml:space="preserve"> </w:t>
      </w:r>
    </w:p>
    <w:p w:rsidRDefault="00010E85" w:rsidP="00010E85" w:rsidR="00010E85">
      <w:pPr>
        <w:numPr>
          <w:ilvl w:val="0"/>
          <w:numId w:val="47"/>
        </w:numPr>
        <w:spacing w:after="0"/>
        <w:jc w:val="both"/>
      </w:pPr>
      <w:r>
        <w:t>Ministarstvo financija, Porezna uprava, Područni ured Sjeverna Hrvatska, Ispostava Čakovec, 40000 Čakovec, O. Keršovanija 11</w:t>
      </w:r>
    </w:p>
    <w:p w:rsidRDefault="00010E85" w:rsidP="00010E85" w:rsidR="00010E85">
      <w:pPr>
        <w:numPr>
          <w:ilvl w:val="0"/>
          <w:numId w:val="47"/>
        </w:numPr>
        <w:spacing w:after="0"/>
        <w:jc w:val="both"/>
        <w:rPr>
          <w:color w:val="FF0000"/>
        </w:rPr>
      </w:pPr>
      <w:r>
        <w:t>Stečajni upravitelj Jasna Hromadko, Zelengorska 1, Zagreb</w:t>
      </w:r>
    </w:p>
    <w:p w:rsidRDefault="00010E85" w:rsidP="00010E85" w:rsidR="00010E85">
      <w:pPr>
        <w:numPr>
          <w:ilvl w:val="0"/>
          <w:numId w:val="47"/>
        </w:numPr>
        <w:spacing w:after="0"/>
      </w:pPr>
      <w:r>
        <w:t>e-oglasna ploča suda</w:t>
      </w:r>
    </w:p>
    <w:p w:rsidRDefault="00010E85" w:rsidP="00010E85" w:rsidR="00010E85">
      <w:pPr>
        <w:spacing w:after="0"/>
      </w:pPr>
    </w:p>
    <w:p w:rsidRDefault="00010E85" w:rsidP="00010E85" w:rsidR="00010E85">
      <w:pPr>
        <w:spacing w:after="0"/>
      </w:pPr>
    </w:p>
    <w:p w:rsidRDefault="00010E85" w:rsidP="00010E85" w:rsidR="00010E85">
      <w:pPr>
        <w:spacing w:after="0"/>
      </w:pPr>
    </w:p>
    <w:p w:rsidRDefault="00010E85" w:rsidP="00010E85" w:rsidR="00010E85">
      <w:pPr>
        <w:spacing w:after="0"/>
      </w:pPr>
    </w:p>
    <w:p w:rsidRDefault="00010E85" w:rsidP="00010E85" w:rsidR="00010E85">
      <w:pPr>
        <w:spacing w:after="0"/>
      </w:pPr>
    </w:p>
    <w:p w:rsidRDefault="00010E85" w:rsidP="00010E85" w:rsidR="00010E85">
      <w:pPr>
        <w:spacing w:after="0"/>
        <w:rPr>
          <w:szCs w:val="20"/>
        </w:rPr>
      </w:pPr>
    </w:p>
    <w:p w:rsidRDefault="00CB0EA4" w:rsidP="00010E85" w:rsidR="00CB0EA4">
      <w:pPr>
        <w:pStyle w:val="Naslovdokumenta"/>
        <w:spacing w:after="0"/>
      </w:pPr>
    </w:p>
    <w:p w:rsidRDefault="0071688E" w:rsidP="00010E85" w:rsidR="0071688E">
      <w:pPr>
        <w:pStyle w:val="Poetniodjeljak"/>
        <w:spacing w:after="0"/>
      </w:pPr>
    </w:p>
    <w:p w:rsidRDefault="00A21F0D" w:rsidP="00010E85" w:rsidR="00A21F0D">
      <w:pPr>
        <w:pStyle w:val="NormaleSPIS"/>
        <w:spacing w:after="0"/>
        <w:rPr>
          <w:noProof/>
        </w:rPr>
      </w:pPr>
    </w:p>
    <w:p w:rsidRDefault="00DA0242" w:rsidP="00010E85" w:rsidR="00DA0242">
      <w:pPr>
        <w:pStyle w:val="ZapisniarPotpis"/>
        <w:spacing w:after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E85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281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St-1008/2015-4</izvorni_sadrzaj>
    <derivirana_varijabla naziv="DomainObject.Oznaka_1">St-1008/2015-4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1008</izvorni_sadrzaj>
    <derivirana_varijabla naziv="DomainObject.Predmet.Broj_1">1008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St-1008/2015</izvorni_sadrzaj>
    <derivirana_varijabla naziv="DomainObject.Predmet.OznakaBroj_1">St-1008/2015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NB-ELEKTRO društvo s ograničenom odgovornošću za graditeljstvo, trgovinu, usluge i proizvodnju</izvorni_sadrzaj>
    <derivirana_varijabla naziv="DomainObject.Predmet.ProtustrankaFormated_1">  NB-ELEKTRO društvo s ograničenom odgovornošću za graditeljstvo, trgovinu, usluge i proizvodnju</derivirana_varijabla>
  </DomainObject.Predmet.ProtustrankaFormated>
  <DomainObject.Predmet.ProtustrankaFormatedOIB>
    <izvorni_sadrzaj>  NB-ELEKTRO društvo s ograničenom odgovornošću za graditeljstvo, trgovinu, usluge i proizvodnju, OIB 61738560635</izvorni_sadrzaj>
    <derivirana_varijabla naziv="DomainObject.Predmet.ProtustrankaFormatedOIB_1">  NB-ELEKTRO društvo s ograničenom odgovornošću za graditeljstvo, trgovinu, usluge i proizvodnju, OIB 61738560635</derivirana_varijabla>
  </DomainObject.Predmet.ProtustrankaFormatedOIB>
  <DomainObject.Predmet.ProtustrankaFormatedWithAdress>
    <izvorni_sadrzaj> NB-ELEKTRO društvo s ograničenom odgovornošću za graditeljstvo, trgovinu, usluge i proizvodnju, Milke Trnine 59, 40000 Čakovec</izvorni_sadrzaj>
    <derivirana_varijabla naziv="DomainObject.Predmet.ProtustrankaFormatedWithAdress_1"> NB-ELEKTRO društvo s ograničenom odgovornošću za graditeljstvo, trgovinu, usluge i proizvodnju, Milke Trnine 59, 40000 Čakovec</derivirana_varijabla>
  </DomainObject.Predmet.ProtustrankaFormatedWithAdress>
  <DomainObject.Predmet.ProtustrankaFormatedWithAdressOIB>
    <izvorni_sadrzaj> NB-ELEKTRO društvo s ograničenom odgovornošću za graditeljstvo, trgovinu, usluge i proizvodnju, OIB 61738560635, Milke Trnine 59, 40000 Čakovec</izvorni_sadrzaj>
    <derivirana_varijabla naziv="DomainObject.Predmet.ProtustrankaFormatedWithAdressOIB_1"> NB-ELEKTRO društvo s ograničenom odgovornošću za graditeljstvo, trgovinu, usluge i proizvodnju, OIB 61738560635, Milke Trnine 59, 40000 Čakovec</derivirana_varijabla>
  </DomainObject.Predmet.ProtustrankaFormatedWithAdressOIB>
  <DomainObject.Predmet.ProtustrankaWithAdress>
    <izvorni_sadrzaj>NB-ELEKTRO društvo s ograničenom odgovornošću za graditeljstvo, trgovinu, usluge i proizvodnju Milke Trnine 59, 40000 Čakovec</izvorni_sadrzaj>
    <derivirana_varijabla naziv="DomainObject.Predmet.ProtustrankaWithAdress_1">NB-ELEKTRO društvo s ograničenom odgovornošću za graditeljstvo, trgovinu, usluge i proizvodnju Milke Trnine 59, 40000 Čakovec</derivirana_varijabla>
  </DomainObject.Predmet.ProtustrankaWithAdress>
  <DomainObject.Predmet.ProtustrankaWithAdressOIB>
    <izvorni_sadrzaj>NB-ELEKTRO društvo s ograničenom odgovornošću za graditeljstvo, trgovinu, usluge i proizvodnju, OIB 61738560635, Milke Trnine 59, 40000 Čakovec</izvorni_sadrzaj>
    <derivirana_varijabla naziv="DomainObject.Predmet.ProtustrankaWithAdressOIB_1">NB-ELEKTRO društvo s ograničenom odgovornošću za graditeljstvo, trgovinu, usluge i proizvodnju, OIB 61738560635, Milke Trnine 59, 40000 Čakovec</derivirana_varijabla>
  </DomainObject.Predmet.ProtustrankaWithAdressOIB>
  <DomainObject.Predmet.ProtustrankaNazivFormated>
    <izvorni_sadrzaj>NB-ELEKTRO društvo s ograničenom odgovornošću za graditeljstvo, trgovinu, usluge i proizvodnju</izvorni_sadrzaj>
    <derivirana_varijabla naziv="DomainObject.Predmet.ProtustrankaNazivFormated_1">NB-ELEKTRO društvo s ograničenom odgovornošću za graditeljstvo, trgovinu, usluge i proizvodnju</derivirana_varijabla>
  </DomainObject.Predmet.ProtustrankaNazivFormated>
  <DomainObject.Predmet.ProtustrankaNazivFormatedOIB>
    <izvorni_sadrzaj>NB-ELEKTRO društvo s ograničenom odgovornošću za graditeljstvo, trgovinu, usluge i proizvodnju, OIB 61738560635</izvorni_sadrzaj>
    <derivirana_varijabla naziv="DomainObject.Predmet.ProtustrankaNazivFormatedOIB_1">NB-ELEKTRO društvo s ograničenom odgovornošću za graditeljstvo, trgovinu, usluge i proizvodnju, OIB 61738560635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45221.90</izvorni_sadrzaj>
    <derivirana_varijabla naziv="DomainObject.Predmet.TrenutnaVrijednost_1">45221.90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NB-ELEKTRO društvo s ograničenom odgovornošću za graditeljstvo, trgovinu, usluge i proizvodnju</item>
    </izvorni_sadrzaj>
    <derivirana_varijabla naziv="DomainObject.Predmet.ProtuStrankaListFormated_1">
      <item>NB-ELEKTRO društvo s ograničenom odgovornošću za graditeljstvo, trgovinu, usluge i proizvodnju</item>
    </derivirana_varijabla>
  </DomainObject.Predmet.ProtuStrankaListFormated>
  <DomainObject.Predmet.ProtuStrankaListFormatedOIB>
    <izvorni_sadrzaj>
      <item>NB-ELEKTRO društvo s ograničenom odgovornošću za graditeljstvo, trgovinu, usluge i proizvodnju, OIB 61738560635</item>
    </izvorni_sadrzaj>
    <derivirana_varijabla naziv="DomainObject.Predmet.ProtuStrankaListFormatedOIB_1">
      <item>NB-ELEKTRO društvo s ograničenom odgovornošću za graditeljstvo, trgovinu, usluge i proizvodnju, OIB 61738560635</item>
    </derivirana_varijabla>
  </DomainObject.Predmet.ProtuStrankaListFormatedOIB>
  <DomainObject.Predmet.ProtuStrankaListFormatedWithAdress>
    <izvorni_sadrzaj>
      <item>NB-ELEKTRO društvo s ograničenom odgovornošću za graditeljstvo, trgovinu, usluge i proizvodnju, Milke Trnine 59, 40000 Čakovec</item>
    </izvorni_sadrzaj>
    <derivirana_varijabla naziv="DomainObject.Predmet.ProtuStrankaListFormatedWithAdress_1">
      <item>NB-ELEKTRO društvo s ograničenom odgovornošću za graditeljstvo, trgovinu, usluge i proizvodnju, Milke Trnine 59, 40000 Čakovec</item>
    </derivirana_varijabla>
  </DomainObject.Predmet.ProtuStrankaListFormatedWithAdress>
  <DomainObject.Predmet.ProtuStrankaListFormatedWithAdressOIB>
    <izvorni_sadrzaj>
      <item>NB-ELEKTRO društvo s ograničenom odgovornošću za graditeljstvo, trgovinu, usluge i proizvodnju, OIB 61738560635, Milke Trnine 59, 40000 Čakovec</item>
    </izvorni_sadrzaj>
    <derivirana_varijabla naziv="DomainObject.Predmet.ProtuStrankaListFormatedWithAdressOIB_1">
      <item>NB-ELEKTRO društvo s ograničenom odgovornošću za graditeljstvo, trgovinu, usluge i proizvodnju, OIB 61738560635, Milke Trnine 59, 40000 Čakovec</item>
    </derivirana_varijabla>
  </DomainObject.Predmet.ProtuStrankaListFormatedWithAdressOIB>
  <DomainObject.Predmet.ProtuStrankaListNazivFormated>
    <izvorni_sadrzaj>
      <item>NB-ELEKTRO društvo s ograničenom odgovornošću za graditeljstvo, trgovinu, usluge i proizvodnju</item>
    </izvorni_sadrzaj>
    <derivirana_varijabla naziv="DomainObject.Predmet.ProtuStrankaListNazivFormated_1">
      <item>NB-ELEKTRO društvo s ograničenom odgovornošću za graditeljstvo, trgovinu, usluge i proizvodnju</item>
    </derivirana_varijabla>
  </DomainObject.Predmet.ProtuStrankaListNazivFormated>
  <DomainObject.Predmet.ProtuStrankaListNazivFormatedOIB>
    <izvorni_sadrzaj>
      <item>NB-ELEKTRO društvo s ograničenom odgovornošću za graditeljstvo, trgovinu, usluge i proizvodnju, OIB 61738560635</item>
    </izvorni_sadrzaj>
    <derivirana_varijabla naziv="DomainObject.Predmet.ProtuStrankaListNazivFormatedOIB_1">
      <item>NB-ELEKTRO društvo s ograničenom odgovornošću za graditeljstvo, trgovinu, usluge i proizvodnju, OIB 61738560635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>St-1008/2015-4</izvorni_sadrzaj>
    <derivirana_varijabla naziv="DomainObject.PoslovniBrojDokumenta_1">St-1008/2015-4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NB-ELEKTRO društvo s ograničenom odgovornošću za graditeljstvo, trgovinu, usluge i proizvodnju</izvorni_sadrzaj>
    <derivirana_varijabla naziv="DomainObject.Predmet.ProtustrankaIDrugi_1">NB-ELEKTRO društvo s ograničenom odgovornošću za graditeljstvo, trgovinu, usluge i proizvodnju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NB-ELEKTRO društvo s ograničenom odgovornošću za graditeljstvo, trgovinu, usluge i proizvodnju, OIB 61738560635, Milke Trnine 59, 40000 Čakovec</izvorni_sadrzaj>
    <derivirana_varijabla naziv="DomainObject.Predmet.ProtustrankaIDrugiAdressOIB_1">NB-ELEKTRO društvo s ograničenom odgovornošću za graditeljstvo, trgovinu, usluge i proizvodnju, OIB 61738560635, Milke Trnine 59,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NB-ELEKTRO društvo s ograničenom odgovornošću za graditeljstvo, trgovinu, usluge i proizvodnju</item>
      <item>Sudski registar, Trgovački sud u Varaždinu</item>
    </izvorni_sadrzaj>
    <derivirana_varijabla naziv="DomainObject.Predmet.SudioniciListNaziv_1">
      <item>Financijska agencija</item>
      <item>NB-ELEKTRO društvo s ograničenom odgovornošću za graditeljstvo, trgovinu, usluge i proizvodnju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NB-ELEKTRO društvo s ograničenom odgovornošću za graditeljstvo, trgovinu, usluge i proizvodnju, OIB 61738560635, Milke Trnine 59,40000 Čakovec</item>
      <item>Sudski registar, Trgovački sud u Varaždinu</item>
    </izvorni_sadrzaj>
    <derivirana_varijabla naziv="DomainObject.Predmet.SudioniciListAdressOIB_1">
      <item>Financijska agencija, OIB 85821130368, A. Cesarca 2,42000 Varaždin</item>
      <item>NB-ELEKTRO društvo s ograničenom odgovornošću za graditeljstvo, trgovinu, usluge i proizvodnju, OIB 61738560635, Milke Trnine 59,40000 Čakovec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9C2E42-A7BD-4B91-B79C-7C5AB45D64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506</properties:Words>
  <properties:Characters>2751</properties:Characters>
  <properties:Lines>91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2016-03-15T12:13:00Z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St-1008/2015-4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