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b551" w14:paraId="932b551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F70D20">
        <w:rPr>
          <w:rFonts w:hAnsi="Times New Roman" w:ascii="Times New Roman"/>
          <w:sz w:val="24"/>
          <w:szCs w:val="24"/>
        </w:rPr>
        <w:t>1169</w:t>
      </w:r>
      <w:r w:rsidR="00AC3342">
        <w:rPr>
          <w:rFonts w:hAnsi="Times New Roman" w:ascii="Times New Roman"/>
          <w:sz w:val="24"/>
          <w:szCs w:val="24"/>
        </w:rPr>
        <w:t>/16-</w:t>
      </w:r>
      <w:r w:rsidR="00F70D20">
        <w:rPr>
          <w:rFonts w:hAnsi="Times New Roman" w:ascii="Times New Roman"/>
          <w:sz w:val="24"/>
          <w:szCs w:val="24"/>
        </w:rPr>
        <w:t>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F70D20" w:rsidRPr="00F70D20">
        <w:rPr>
          <w:rFonts w:hAnsi="Times New Roman" w:ascii="Times New Roman"/>
          <w:sz w:val="24"/>
          <w:szCs w:val="24"/>
        </w:rPr>
        <w:t>STARI MLIN j.d.o.o., Radikovci, Matije Gupca 1, MBS: 030136594, OIB: 02576313988</w:t>
      </w:r>
      <w:r w:rsidR="00F70D20">
        <w:rPr>
          <w:b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20</w:t>
      </w:r>
      <w:r w:rsidR="00D66A0C">
        <w:rPr>
          <w:rFonts w:hAnsi="Times New Roman" w:ascii="Times New Roman"/>
          <w:sz w:val="24"/>
          <w:szCs w:val="24"/>
        </w:rPr>
        <w:t xml:space="preserve">. </w:t>
      </w:r>
      <w:r w:rsidR="00F70D20">
        <w:rPr>
          <w:rFonts w:hAnsi="Times New Roman" w:ascii="Times New Roman"/>
          <w:sz w:val="24"/>
          <w:szCs w:val="24"/>
        </w:rPr>
        <w:t>ožujka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DB10A6" w:rsidRPr="00DB10A6">
        <w:rPr>
          <w:b w:val="false"/>
          <w:sz w:val="24"/>
          <w:szCs w:val="24"/>
        </w:rPr>
        <w:t>Ivani Krstić, Osijek, Županijska 2, OIB 47574637103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70D20" w:rsidRPr="00F70D20">
        <w:rPr>
          <w:b w:val="false"/>
          <w:sz w:val="24"/>
          <w:szCs w:val="24"/>
        </w:rPr>
        <w:t>STARI MLIN j.d.o.o., Radikovci, Matije Gupca 1, MBS: 030136594, OIB: 02576313988</w:t>
      </w:r>
      <w:r w:rsidR="00505B1C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B10A6" w:rsidRPr="00DB10A6">
        <w:rPr>
          <w:rFonts w:hAnsi="Times New Roman" w:ascii="Times New Roman"/>
          <w:sz w:val="24"/>
          <w:szCs w:val="24"/>
        </w:rPr>
        <w:t>Ivani Krstić, Osijek, Županijska 2, OIB 47574637103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HR8723400093101061115,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70D20">
        <w:rPr>
          <w:rFonts w:hAnsi="Times New Roman" w:ascii="Times New Roman"/>
          <w:sz w:val="24"/>
          <w:szCs w:val="24"/>
        </w:rPr>
        <w:t>1169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F70D20">
        <w:rPr>
          <w:rFonts w:hAnsi="Times New Roman" w:ascii="Times New Roman"/>
          <w:sz w:val="24"/>
          <w:szCs w:val="24"/>
        </w:rPr>
        <w:t>21. 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70D20" w:rsidRPr="00F70D20">
        <w:rPr>
          <w:rFonts w:hAnsi="Times New Roman" w:ascii="Times New Roman"/>
          <w:sz w:val="24"/>
          <w:szCs w:val="24"/>
        </w:rPr>
        <w:t>STARI MLIN j.d.o.o., Radikovci, Matije Gupca 1, MBS: 030136594, OIB: 02576313988</w:t>
      </w:r>
      <w:r w:rsidR="00F70D2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Ivana Krstić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F70D20">
        <w:rPr>
          <w:rFonts w:hAnsi="Times New Roman" w:ascii="Times New Roman"/>
          <w:sz w:val="24"/>
          <w:szCs w:val="24"/>
        </w:rPr>
        <w:t>1169/16-8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15. ožujka 2017.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>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F70D20">
        <w:rPr>
          <w:rFonts w:hAnsi="Times New Roman" w:ascii="Times New Roman"/>
          <w:sz w:val="24"/>
          <w:szCs w:val="24"/>
        </w:rPr>
        <w:t>u navedenom izvješću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20</w:t>
      </w:r>
      <w:r w:rsidR="00DB10A6">
        <w:rPr>
          <w:rFonts w:hAnsi="Times New Roman" w:ascii="Times New Roman"/>
          <w:sz w:val="24"/>
          <w:szCs w:val="24"/>
        </w:rPr>
        <w:t xml:space="preserve">. </w:t>
      </w:r>
      <w:r w:rsidR="00F70D20">
        <w:rPr>
          <w:rFonts w:hAnsi="Times New Roman" w:ascii="Times New Roman"/>
          <w:sz w:val="24"/>
          <w:szCs w:val="24"/>
        </w:rPr>
        <w:t>ožujka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DB10A6">
        <w:rPr>
          <w:rFonts w:hAnsi="Times New Roman" w:ascii="Times New Roman"/>
          <w:sz w:val="24"/>
          <w:szCs w:val="24"/>
        </w:rPr>
        <w:t>Ivana Krstić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17/4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350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93508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93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5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93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5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MLIN jednostavno društvo s ograničenom odgovornošću za ugostiteljstvo i proizvodnju</izvorni_sadrzaj>
    <derivirana_varijabla naziv="DomainObject.Predmet.ProtustrankaFormated_1">  STARI MLIN jednostavno društvo s ograničenom odgovornošću za ugostiteljstvo i proizvodnju</derivirana_varijabla>
  </DomainObject.Predmet.ProtustrankaFormated>
  <DomainObject.Predmet.ProtustrankaFormatedOIB>
    <izvorni_sadrzaj>  STARI MLIN jednostavno društvo s ograničenom odgovornošću za ugostiteljstvo i proizvodnju, OIB 02576313988</izvorni_sadrzaj>
    <derivirana_varijabla naziv="DomainObject.Predmet.ProtustrankaFormatedOIB_1">  STARI MLIN jednostavno društvo s ograničenom odgovornošću za ugostiteljstvo i proizvodnju, OIB 02576313988</derivirana_varijabla>
  </DomainObject.Predmet.ProtustrankaFormatedOIB>
  <DomainObject.Predmet.ProtustrankaFormatedWithAdress>
    <izvorni_sadrzaj> STARI MLIN jednostavno društvo s ograničenom odgovornošću za ugostiteljstvo i proizvodnju, Matije Gupca 1, 31542 Radikovci</izvorni_sadrzaj>
    <derivirana_varijabla naziv="DomainObject.Predmet.ProtustrankaFormatedWithAdress_1"> STARI MLIN jednostavno društvo s ograničenom odgovornošću za ugostiteljstvo i proizvodnju, Matije Gupca 1, 31542 Radikovci</derivirana_varijabla>
  </DomainObject.Predmet.ProtustrankaFormatedWithAdress>
  <DomainObject.Predmet.ProtustrankaFormatedWithAdressOIB>
    <izvorni_sadrzaj> STARI MLIN jednostavno društvo s ograničenom odgovornošću za ugostiteljstvo i proizvodnju, OIB 02576313988, Matije Gupca 1, 31542 Radikovci</izvorni_sadrzaj>
    <derivirana_varijabla naziv="DomainObject.Predmet.ProtustrankaFormatedWithAdressOIB_1"> STARI MLIN jednostavno društvo s ograničenom odgovornošću za ugostiteljstvo i proizvodnju, OIB 02576313988, Matije Gupca 1, 31542 Radikovci</derivirana_varijabla>
  </DomainObject.Predmet.ProtustrankaFormatedWithAdressOIB>
  <DomainObject.Predmet.ProtustrankaWithAdress>
    <izvorni_sadrzaj>STARI MLIN jednostavno društvo s ograničenom odgovornošću za ugostiteljstvo i proizvodnju Matije Gupca 1, 31542 Radikovci</izvorni_sadrzaj>
    <derivirana_varijabla naziv="DomainObject.Predmet.ProtustrankaWithAdress_1">STARI MLIN jednostavno društvo s ograničenom odgovornošću za ugostiteljstvo i proizvodnju Matije Gupca 1, 31542 Radikovci</derivirana_varijabla>
  </DomainObject.Predmet.ProtustrankaWithAdress>
  <DomainObject.Predmet.ProtustrankaWithAdressOIB>
    <izvorni_sadrzaj>STARI MLIN jednostavno društvo s ograničenom odgovornošću za ugostiteljstvo i proizvodnju, OIB 02576313988, Matije Gupca 1, 31542 Radikovci</izvorni_sadrzaj>
    <derivirana_varijabla naziv="DomainObject.Predmet.ProtustrankaWithAdressOIB_1">STARI MLIN jednostavno društvo s ograničenom odgovornošću za ugostiteljstvo i proizvodnju, OIB 02576313988, Matije Gupca 1, 31542 Radikovci</derivirana_varijabla>
  </DomainObject.Predmet.ProtustrankaWithAdressOIB>
  <DomainObject.Predmet.ProtustrankaNazivFormated>
    <izvorni_sadrzaj>STARI MLIN jednostavno društvo s ograničenom odgovornošću za ugostiteljstvo i proizvodnju</izvorni_sadrzaj>
    <derivirana_varijabla naziv="DomainObject.Predmet.ProtustrankaNazivFormated_1">STARI MLIN jednostavno društvo s ograničenom odgovornošću za ugostiteljstvo i proizvodnju</derivirana_varijabla>
  </DomainObject.Predmet.ProtustrankaNazivFormated>
  <DomainObject.Predmet.ProtustrankaNazivFormatedOIB>
    <izvorni_sadrzaj>STARI MLIN jednostavno društvo s ograničenom odgovornošću za ugostiteljstvo i proizvodnju, OIB 02576313988</izvorni_sadrzaj>
    <derivirana_varijabla naziv="DomainObject.Predmet.ProtustrankaNazivFormatedOIB_1">STARI MLIN jednostavno društvo s ograničenom odgovornošću za ugostiteljstvo i proizvodnju, OIB 02576313988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MLIN jednostavno društvo s ograničenom odgovornošću za ugostiteljstvo i proizvodnju</item>
    </izvorni_sadrzaj>
    <derivirana_varijabla naziv="DomainObject.Predmet.ProtuStrankaListFormated_1">
      <item>STARI MLIN jednostavno društvo s ograničenom odgovornošću za ugostiteljstvo i proizvodnju</item>
    </derivirana_varijabla>
  </DomainObject.Predmet.ProtuStrankaListFormated>
  <DomainObject.Predmet.ProtuStrankaListFormatedOIB>
    <izvorni_sadrzaj>
      <item>STARI MLIN jednostavno društvo s ograničenom odgovornošću za ugostiteljstvo i proizvodnju, OIB 02576313988</item>
    </izvorni_sadrzaj>
    <derivirana_varijabla naziv="DomainObject.Predmet.ProtuStrankaListFormatedOIB_1">
      <item>STARI MLIN jednostavno društvo s ograničenom odgovornošću za ugostiteljstvo i proizvodnju, OIB 02576313988</item>
    </derivirana_varijabla>
  </DomainObject.Predmet.ProtuStrankaListFormatedOIB>
  <DomainObject.Predmet.ProtuStrankaListFormatedWithAdress>
    <izvorni_sadrzaj>
      <item>STARI MLIN jednostavno društvo s ograničenom odgovornošću za ugostiteljstvo i proizvodnju, Matije Gupca 1, 31542 Radikovci</item>
    </izvorni_sadrzaj>
    <derivirana_varijabla naziv="DomainObject.Predmet.ProtuStrankaListFormatedWithAdress_1">
      <item>STARI MLIN jednostavno društvo s ograničenom odgovornošću za ugostiteljstvo i proizvodnju, Matije Gupca 1, 31542 Radikovci</item>
    </derivirana_varijabla>
  </DomainObject.Predmet.ProtuStrankaListFormatedWithAdress>
  <DomainObject.Predmet.ProtuStrankaListFormatedWithAdressOIB>
    <izvorni_sadrzaj>
      <item>STARI MLIN jednostavno društvo s ograničenom odgovornošću za ugostiteljstvo i proizvodnju, OIB 02576313988, Matije Gupca 1, 31542 Radikovci</item>
    </izvorni_sadrzaj>
    <derivirana_varijabla naziv="DomainObject.Predmet.ProtuStrankaListFormatedWithAdressOIB_1">
      <item>STARI MLIN jednostavno društvo s ograničenom odgovornošću za ugostiteljstvo i proizvodnju, OIB 02576313988, Matije Gupca 1, 31542 Radikovci</item>
    </derivirana_varijabla>
  </DomainObject.Predmet.ProtuStrankaListFormatedWithAdressOIB>
  <DomainObject.Predmet.ProtuStrankaListNazivFormated>
    <izvorni_sadrzaj>
      <item>STARI MLIN jednostavno društvo s ograničenom odgovornošću za ugostiteljstvo i proizvodnju</item>
    </izvorni_sadrzaj>
    <derivirana_varijabla naziv="DomainObject.Predmet.ProtuStrankaListNazivFormated_1">
      <item>STARI MLIN jednostavno društvo s ograničenom odgovornošću za ugostiteljstvo i proizvodnju</item>
    </derivirana_varijabla>
  </DomainObject.Predmet.ProtuStrankaListNazivFormated>
  <DomainObject.Predmet.ProtuStrankaListNazivFormatedOIB>
    <izvorni_sadrzaj>
      <item>STARI MLIN jednostavno društvo s ograničenom odgovornošću za ugostiteljstvo i proizvodnju, OIB 02576313988</item>
    </izvorni_sadrzaj>
    <derivirana_varijabla naziv="DomainObject.Predmet.ProtuStrankaListNazivFormatedOIB_1">
      <item>STARI MLIN jednostavno društvo s ograničenom odgovornošću za ugostiteljstvo i proizvodnju, OIB 02576313988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MLIN jednostavno društvo s ograničenom odgovornošću za ugostiteljstvo i proizvodnju</izvorni_sadrzaj>
    <derivirana_varijabla naziv="DomainObject.Predmet.ProtustrankaIDrugi_1">STARI MLIN jednostavno društvo s ograničenom odgovornošću za ugostiteljstvo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MLIN jednostavno društvo s ograničenom odgovornošću za ugostiteljstvo i proizvodnju, OIB 02576313988, Matije Gupca 1, 31542 Radikovci</izvorni_sadrzaj>
    <derivirana_varijabla naziv="DomainObject.Predmet.ProtustrankaIDrugiAdressOIB_1">STARI MLIN jednostavno društvo s ograničenom odgovornošću za ugostiteljstvo i proizvodnju, OIB 02576313988, Matije Gupca 1, 31542 Radikovci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MLIN jednostavno društvo s ograničenom odgovornošću za ugostiteljstvo i proizvodnju</item>
    </izvorni_sadrzaj>
    <derivirana_varijabla naziv="DomainObject.Predmet.SudioniciListNaziv_1">
      <item>FINA RC OSIJEK</item>
      <item>STARI MLIN jednostavno društvo s ograničenom odgovornošću za ugostiteljstvo i proizvodnju</item>
    </derivirana_varijabla>
  </DomainObject.Predmet.SudioniciListNaziv>
  <DomainObject.Predmet.SudioniciListAdressOIB>
    <izvorni_sadrzaj>
      <item>FINA RC OSIJEK, OIB 85821130368</item>
      <item>STARI MLIN jednostavno društvo s ograničenom odgovornošću za ugostiteljstvo i proizvodnju, OIB 02576313988, Matije Gupca 1,31542 Radikovci</item>
    </izvorni_sadrzaj>
    <derivirana_varijabla naziv="DomainObject.Predmet.SudioniciListAdressOIB_1">
      <item>FINA RC OSIJEK, OIB 85821130368</item>
      <item>STARI MLIN jednostavno društvo s ograničenom odgovornošću za ugostiteljstvo i proizvodnju, OIB 02576313988, Matije Gupca 1,31542 Radikovci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02576313988</item>
    </izvorni_sadrzaj>
    <derivirana_varijabla naziv="DomainObject.Predmet.SudioniciListNazivOIB_1">
      <item>, OIB 85821130368</item>
      <item>, OIB 02576313988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6BAD6-90A5-4D0D-B87F-46D8E81C6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454</properties:Words>
  <properties:Characters>2506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2017-03-20T08:24:00Z</dcterms:created>
  <dc:creator>Blanka</dc:creator>
  <cp:lastModifiedBy>Žana Bem</cp:lastModifiedBy>
  <cp:lastPrinted>2017-03-20T08:24:00Z</cp:lastPrinted>
  <dcterms:modified xmlns:xsi="http://www.w3.org/2001/XMLSchema-instance" xsi:type="dcterms:W3CDTF">2017-03-20T08:28:00Z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