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11289" w:rsidR="00C62E99" w:rsidRPr="005F7BBA">
        <w:trPr>
          <w:trHeight w:val="1435"/>
        </w:trPr>
        <w:tc>
          <w:tcPr>
            <w:tcW w:type="dxa" w:w="2531"/>
          </w:tcPr>
          <w:p w:rsidRDefault="00C62E99" w:rsidP="00A11289" w:rsidR="00C62E99">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C62E99" w:rsidP="00A11289" w:rsidR="00C62E99" w:rsidRPr="005F7BBA">
            <w:pPr>
              <w:jc w:val="center"/>
            </w:pPr>
            <w:r w:rsidRPr="005F7BBA">
              <w:t>Republika Hrvatska</w:t>
            </w:r>
          </w:p>
          <w:p w:rsidRDefault="00C62E99" w:rsidP="00A11289" w:rsidR="00C62E99" w:rsidRPr="005F7BBA">
            <w:pPr>
              <w:jc w:val="center"/>
            </w:pPr>
            <w:r w:rsidRPr="005F7BBA">
              <w:t>Trgovački sud u Splitu</w:t>
            </w:r>
          </w:p>
          <w:p w:rsidRDefault="00C62E99" w:rsidP="00A11289" w:rsidR="00C62E99" w:rsidRPr="005F7BBA">
            <w:pPr>
              <w:jc w:val="center"/>
            </w:pPr>
            <w:r w:rsidRPr="005F7BBA">
              <w:t>Split, Sukoišanska 6</w:t>
            </w:r>
          </w:p>
        </w:tc>
      </w:tr>
    </w:tbl>
    <w:p w14:textId="7e50071" w14:paraId="7e50071" w:rsidRDefault="00C62E99" w:rsidP="00C62E99" w:rsidR="00C62E99">
      <w:pPr>
        <w:jc w:val="right"/>
        <w15:collapsed w:val="false"/>
      </w:pPr>
      <w:r>
        <w:br w:clear="all" w:type="textWrapping"/>
        <w:t>Poslovni broj: 4. St-</w:t>
      </w:r>
      <w:r w:rsidR="0079368C">
        <w:t>1081</w:t>
      </w:r>
      <w:r>
        <w:t>/2016-</w:t>
      </w:r>
      <w:r w:rsidR="00A15398">
        <w:t>19</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7D524C">
        <w:t>KALAFAT j.d.o.o., Manuška poljana 17, Split, OIB: 12582992813</w:t>
      </w:r>
      <w:r w:rsidR="00C81C12">
        <w:rPr>
          <w:lang w:val="hr-HR"/>
        </w:rPr>
        <w:t>,</w:t>
      </w:r>
      <w:r w:rsidR="00634348">
        <w:rPr>
          <w:lang w:val="hr-HR"/>
        </w:rPr>
        <w:t xml:space="preserve"> </w:t>
      </w:r>
      <w:r w:rsidR="00BD4A36">
        <w:rPr>
          <w:lang w:val="hr-HR"/>
        </w:rPr>
        <w:t>19. ožujka 2018.</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7D524C">
        <w:t>KALAFAT j.d.o.o., Manuška poljana 17, Split, OIB: 12582992813</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C72AD7">
        <w:rPr>
          <w:szCs w:val="20"/>
          <w:lang w:eastAsia="hr-HR" w:val="en-AU"/>
        </w:rPr>
        <w:t>19. ožujka 2018.</w:t>
      </w:r>
      <w:r w:rsidR="002D3D3D" w:rsidRPr="00C81C12">
        <w:rPr>
          <w:szCs w:val="20"/>
          <w:lang w:eastAsia="hr-HR" w:val="en-AU"/>
        </w:rPr>
        <w:t xml:space="preserve"> u </w:t>
      </w:r>
      <w:r w:rsidR="00A15398">
        <w:rPr>
          <w:szCs w:val="20"/>
          <w:lang w:eastAsia="hr-HR" w:val="en-AU"/>
        </w:rPr>
        <w:t>14</w:t>
      </w:r>
      <w:r w:rsidR="00C72AD7">
        <w:rPr>
          <w:szCs w:val="20"/>
          <w:lang w:eastAsia="hr-HR" w:val="en-AU"/>
        </w:rPr>
        <w:t>:00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A15398">
        <w:t>Tihana Majić iz Osijeka, Kardinala A. Stepinca 4, OIB: 43035003321.</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7D524C">
        <w:t>KALAFAT j.d.o.o., Manuška poljana 17, Split, OIB: 12582992813</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7D524C" w:rsidP="007D524C" w:rsidR="007D524C">
      <w:pPr>
        <w:ind w:firstLine="708"/>
        <w:jc w:val="both"/>
      </w:pPr>
      <w:r>
        <w:t>Predlagatelj Financijska agencija, Regionalni centar Split, Podružnica Split je prijedlogom zaprimljenim na Trgovačkom sudu u Splitu, dana 13. travnja 2016. predložio otvaranje stečajnog postupka nad dužnikom KALAFAT j.d.o.o., Manuška poljana 17, Split, OIB: 12582992813.</w:t>
      </w:r>
    </w:p>
    <w:p w:rsidRDefault="007D524C" w:rsidP="007D524C" w:rsidR="007D524C">
      <w:pPr>
        <w:ind w:left="708"/>
        <w:jc w:val="both"/>
      </w:pPr>
    </w:p>
    <w:p w:rsidRDefault="007D524C" w:rsidP="007D524C" w:rsidR="007D524C">
      <w:pPr>
        <w:ind w:firstLine="708"/>
        <w:jc w:val="both"/>
      </w:pPr>
      <w:r>
        <w:t>U prijedlogu se u bitnome navodi da d</w:t>
      </w:r>
      <w:r w:rsidR="00C72AD7">
        <w:t xml:space="preserve">užnik na dan 11. travnja 2016. </w:t>
      </w:r>
      <w:r>
        <w:t xml:space="preserve">u Očevidniku redoslijeda osnova za plaćanje ima evidentirane neizvršene osnove za plaćanje u neprekinutom razdoblju od 120 dana, u ukupnom iznosu od 118.320,27 kuna, te da prema podacima HZMO ima jednog zaposlenog, kao i da predlagatelj ne raspolaže drugim podacima o imovini dužnika. </w:t>
      </w:r>
    </w:p>
    <w:p w:rsidRDefault="007D524C" w:rsidP="007D524C" w:rsidR="007D524C">
      <w:pPr>
        <w:jc w:val="both"/>
      </w:pPr>
      <w:r>
        <w:t xml:space="preserve"> </w:t>
      </w:r>
    </w:p>
    <w:p w:rsidRDefault="007D524C" w:rsidP="007D524C" w:rsidR="007D524C">
      <w:pPr>
        <w:ind w:firstLine="708"/>
        <w:jc w:val="both"/>
      </w:pPr>
      <w:r>
        <w:t xml:space="preserve"> Kako je predlagatelj učinio vjerojatnim postojanje stečajnog razloga, to je rješenjem ovog suda gornji poslovni broj od 30. prosinca 2016. određeno ročište radi rasprave o uvjetima za otvar</w:t>
      </w:r>
      <w:r w:rsidR="00C72AD7">
        <w:t>anje stečajnog postupka za dan 6. veljače 2017</w:t>
      </w:r>
      <w:r>
        <w:t xml:space="preserve">. </w:t>
      </w:r>
    </w:p>
    <w:p w:rsidRDefault="007D524C" w:rsidP="007D524C" w:rsidR="007D524C">
      <w:pPr>
        <w:jc w:val="both"/>
      </w:pPr>
    </w:p>
    <w:p w:rsidRDefault="007D524C" w:rsidP="007D524C" w:rsidR="007D524C">
      <w:pPr>
        <w:ind w:firstLine="708"/>
        <w:jc w:val="both"/>
      </w:pPr>
      <w:r>
        <w:lastRenderedPageBreak/>
        <w:t xml:space="preserve">Dana 17. siječnja 2017. u spis zaprimljena potvrda Općinskog suda u Splitu, zemljišnoknjižnog odjela iz koje je razvidno da dužnik KALAFAT j.d.o.o., Manuška poljana 17, Split, OIB: 12582992813 nije upisan kao vlasnik nekretnina na području nadležnosti navedenog zemljišnoknjižnog odjela (list spisa 15). </w:t>
      </w:r>
    </w:p>
    <w:p w:rsidRDefault="007D524C" w:rsidP="007D524C" w:rsidR="007D524C">
      <w:pPr>
        <w:jc w:val="both"/>
      </w:pPr>
    </w:p>
    <w:p w:rsidRDefault="007D524C" w:rsidP="007D524C" w:rsidR="007D524C">
      <w:pPr>
        <w:ind w:firstLine="708"/>
        <w:jc w:val="both"/>
      </w:pPr>
      <w:r>
        <w:t xml:space="preserve">Policijska uprava Splitsko-dalmatinske dana 17. siječnja 2017. u spis je dostavila uvjerenje iz kojeg je razvidno da dužnik KALAFAT j.d.o.o., Manuška poljana 17, Split, OIB: 12582992813 nije evidentiran kao vlasnik vozila (list spisa 17). </w:t>
      </w:r>
    </w:p>
    <w:p w:rsidRDefault="007D524C" w:rsidP="007D524C" w:rsidR="007D524C">
      <w:pPr>
        <w:jc w:val="both"/>
      </w:pPr>
    </w:p>
    <w:p w:rsidRDefault="00C72AD7" w:rsidP="007D524C" w:rsidR="007D524C">
      <w:pPr>
        <w:ind w:firstLine="708"/>
        <w:jc w:val="both"/>
      </w:pPr>
      <w:r>
        <w:t xml:space="preserve">Financijska agencija je dana </w:t>
      </w:r>
      <w:r w:rsidR="007D524C">
        <w:t>3. veljače 2017. dostavila u spis podnesak kojim obrazlaže prijedlog za pokretanje stečajnog postupka nad dužnikom, te potvrdu o blokadi računa i novčanih sredstava dužnika iz koje proizlazi da je kod dužnika evidentirano 417 dana neprekidne blokade.</w:t>
      </w:r>
    </w:p>
    <w:p w:rsidRDefault="007D524C" w:rsidP="007D524C" w:rsidR="007D524C">
      <w:pPr>
        <w:jc w:val="both"/>
      </w:pPr>
    </w:p>
    <w:p w:rsidRDefault="00C72AD7" w:rsidP="007D524C" w:rsidR="007D524C">
      <w:pPr>
        <w:ind w:firstLine="708"/>
        <w:jc w:val="both"/>
      </w:pPr>
      <w:r>
        <w:t xml:space="preserve">Na ročištu održanom dana </w:t>
      </w:r>
      <w:r w:rsidR="007D524C">
        <w:t xml:space="preserve">6. veljače 2017. zz dužnika Branko Šoda-Cotić se izjasnio o prijedlogu za otvaranje stečajnog postupka nad društvom KALAFAT j.d.o.o., Manuška poljana 17, Split, OIB: 12582992813, te je izjavio da se navedeno društvo bavilo se trgovinom na malo i to uglavnom prodajom boja i lakova. Društvo je svoju djelatnost obavljalo u prodavaonici u Imotskom, na adresi Kralja Tomislava 27. Navedeni prostor bio je u zakupu. Djelatnost se obavljala od kraja travnja 2013. </w:t>
      </w:r>
      <w:r>
        <w:t>do kraja 2014</w:t>
      </w:r>
      <w:r w:rsidR="007D524C">
        <w:t>. Društvo je imalo tri-do četiri zaposlenika. Danas društvo ima jednu zaposlenicu koja je na porodiljinom dopustu. Kraj njenog porodiljinog dopusta može se očekivati do kraja 2017. godine. Krajem 2014. trgovinu je zatvorena zbog lošeg poslovanja. 2015. je uspostavio suradnju s jednom firmom iz Trnovca je koji su nastavili raditi u prostoru trgovine</w:t>
      </w:r>
      <w:r>
        <w:t xml:space="preserve"> do kraja mjeseca kolovoza 2015</w:t>
      </w:r>
      <w:r w:rsidR="007D524C">
        <w:t xml:space="preserve">. Navedeno društvo je preuzelo robu društva KALAFAT j.d.o.o. te su isti poslovali s navedenom robom. Roba im je fakturirana. S navedenim iznosima koje je dobio od istih je pokušao podmiriti svoja dugovanja. Nakon zatvaranja poslovanja u Imotskom, pokušao je ostvariti prodaju u Splitu, no u istom nije uspio. Nakon toga uslijedila je blokada društva. Od imovine društvo ne posjeduje nekretnine. Roba koja je bila u trgovinu, a koja nije bila prodana vraćena je dobavljačima. Društvo ima nekakve obveze, te potraživanja prema kupcima, ali ista su u neznatnom iznosu. U blokadi koje je navela FINA u svom prijedlogu svrstani su samo dobavljači. Istaknuo je da je suglasan s prijedlogom za otvaranjem stečajnog postupka. </w:t>
      </w:r>
    </w:p>
    <w:p w:rsidRDefault="000A254F" w:rsidP="00644E42" w:rsidR="000A254F">
      <w:pPr>
        <w:ind w:firstLine="708"/>
        <w:jc w:val="both"/>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7D524C">
        <w:rPr>
          <w:lang w:val="hr-HR"/>
        </w:rPr>
        <w:t>6</w:t>
      </w:r>
      <w:r w:rsidR="001B427D">
        <w:rPr>
          <w:lang w:val="hr-HR"/>
        </w:rPr>
        <w:t>. veljače</w:t>
      </w:r>
      <w:r w:rsidR="00E919BD">
        <w:rPr>
          <w:lang w:val="hr-HR"/>
        </w:rPr>
        <w:t xml:space="preserve"> 2017</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417F47" w:rsidP="00417F47" w:rsidR="00417F47">
      <w:pPr>
        <w:ind w:firstLine="708"/>
        <w:jc w:val="both"/>
      </w:pPr>
    </w:p>
    <w:p w:rsidRDefault="00C62E99" w:rsidP="00C62E99" w:rsidR="00C62E99" w:rsidRPr="00210601">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1. ožujka 2018. evidentirano </w:t>
      </w:r>
      <w:r w:rsidR="00C72AD7">
        <w:rPr>
          <w:lang w:val="hr-HR"/>
        </w:rPr>
        <w:t>808</w:t>
      </w:r>
      <w:r>
        <w:rPr>
          <w:lang w:val="hr-HR"/>
        </w:rPr>
        <w:t xml:space="preserve"> dana neprekidne blokade (list </w:t>
      </w:r>
      <w:r w:rsidR="00C72AD7">
        <w:rPr>
          <w:lang w:val="hr-HR"/>
        </w:rPr>
        <w:t>33</w:t>
      </w:r>
      <w:r>
        <w:rPr>
          <w:lang w:val="hr-HR"/>
        </w:rPr>
        <w:t xml:space="preserve"> spisa). </w:t>
      </w:r>
    </w:p>
    <w:p w:rsidRDefault="00C62E99" w:rsidP="00417F47" w:rsidR="00C62E99">
      <w:pPr>
        <w:ind w:firstLine="708"/>
        <w:jc w:val="both"/>
      </w:pPr>
    </w:p>
    <w:p w:rsidRDefault="00472978" w:rsidP="00417F47" w:rsidR="00417F47">
      <w:pPr>
        <w:ind w:firstLine="708"/>
        <w:jc w:val="both"/>
      </w:pPr>
      <w:r>
        <w:lastRenderedPageBreak/>
        <w:t>Prema odredbi čl.132.st.1.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7D524C">
        <w:t>6</w:t>
      </w:r>
      <w:r w:rsidR="001B427D">
        <w:t>. veljače</w:t>
      </w:r>
      <w:r w:rsidR="00E919BD">
        <w:t xml:space="preserve"> 2017</w:t>
      </w:r>
      <w:r w:rsidRPr="0097630A">
        <w:t>., to je temeljem ko</w:t>
      </w:r>
      <w:r w:rsidR="00472978">
        <w:t>gentne odredbe čl.132.st.1.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C62E99" w:rsidP="00C62E99" w:rsidR="00C62E99">
      <w:pPr>
        <w:jc w:val="center"/>
      </w:pPr>
    </w:p>
    <w:p w:rsidRDefault="00C62E99" w:rsidP="00C62E99" w:rsidR="00C62E99">
      <w:pPr>
        <w:jc w:val="center"/>
      </w:pPr>
      <w:r>
        <w:t xml:space="preserve">U Splitu 19. ožujka 2018. </w:t>
      </w:r>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A11289" w:rsidR="00C62E99">
        <w:trPr>
          <w:trHeight w:val="247"/>
        </w:trPr>
        <w:tc>
          <w:tcPr>
            <w:tcW w:type="dxa" w:w="4362"/>
          </w:tcPr>
          <w:p w:rsidRDefault="00C62E99" w:rsidP="00A11289" w:rsidR="00C62E99" w:rsidRPr="00140E54">
            <w:pPr>
              <w:jc w:val="center"/>
              <w:rPr>
                <w:bCs/>
              </w:rPr>
            </w:pPr>
            <w:r w:rsidRPr="00140E54">
              <w:rPr>
                <w:bCs/>
              </w:rPr>
              <w:t>Sudac</w:t>
            </w:r>
          </w:p>
          <w:p w:rsidRDefault="00C62E99" w:rsidP="00A11289" w:rsidR="00C62E99" w:rsidRPr="00140E54">
            <w:pPr>
              <w:jc w:val="center"/>
              <w:rPr>
                <w:bCs/>
              </w:rPr>
            </w:pPr>
          </w:p>
          <w:p w:rsidRDefault="00C62E99" w:rsidP="00A11289" w:rsidR="00C62E99" w:rsidRPr="00140E54">
            <w:pPr>
              <w:jc w:val="center"/>
              <w:rPr>
                <w:bCs/>
              </w:rPr>
            </w:pPr>
          </w:p>
        </w:tc>
      </w:tr>
      <w:tr w:rsidTr="00A11289" w:rsidR="00C62E99">
        <w:trPr>
          <w:trHeight w:val="413"/>
        </w:trPr>
        <w:tc>
          <w:tcPr>
            <w:tcW w:type="dxa" w:w="4362"/>
          </w:tcPr>
          <w:p w:rsidRDefault="001125C5" w:rsidP="00A11289" w:rsidR="00C62E99">
            <w:pPr>
              <w:jc w:val="center"/>
              <w:rPr>
                <w:bCs/>
              </w:rPr>
            </w:pPr>
            <w:r>
              <w:rPr>
                <w:bCs/>
              </w:rPr>
              <w:t>Katarina Mikulić,v.r.</w:t>
            </w:r>
          </w:p>
          <w:p w:rsidRDefault="001125C5" w:rsidP="0071700F" w:rsidR="001125C5">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1125C5" w:rsidP="001125C5" w:rsidR="001125C5"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1125C5" w:rsidP="00A11289" w:rsidR="001125C5" w:rsidRPr="00140E54">
            <w:pPr>
              <w:jc w:val="center"/>
              <w:rPr>
                <w:bCs/>
              </w:rPr>
            </w:pPr>
          </w:p>
        </w:tc>
      </w:tr>
    </w:tbl>
    <w:p w:rsidRDefault="00C72AD7"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rsidRPr="003734BE">
      <w:pPr>
        <w:jc w:val="both"/>
        <w:rPr>
          <w:lang w:val="hr-HR"/>
        </w:rPr>
      </w:pPr>
    </w:p>
    <w:sectPr w:rsidSect="00D1689F"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59472860"/>
      <w:docPartObj>
        <w:docPartGallery w:val="Page Numbers (Top of Page)"/>
        <w:docPartUnique/>
      </w:docPartObj>
    </w:sdtPr>
    <w:sdtEndPr/>
    <w:sdtContent>
      <w:p w:rsidRDefault="0079368C" w:rsidP="0079368C" w:rsidR="0079368C">
        <w:pPr>
          <w:pStyle w:val="Zaglavlje"/>
          <w:ind w:firstLine="4248"/>
          <w:jc w:val="center"/>
        </w:pPr>
        <w:r>
          <w:fldChar w:fldCharType="begin"/>
        </w:r>
        <w:r>
          <w:instrText>PAGE   \* MERGEFORMAT</w:instrText>
        </w:r>
        <w:r>
          <w:fldChar w:fldCharType="separate"/>
        </w:r>
        <w:r w:rsidR="001125C5" w:rsidRPr="001125C5">
          <w:rPr>
            <w:noProof/>
            <w:lang w:val="hr-HR"/>
          </w:rPr>
          <w:t>3</w:t>
        </w:r>
        <w:r>
          <w:fldChar w:fldCharType="end"/>
        </w:r>
        <w:r>
          <w:t xml:space="preserve"> </w:t>
        </w:r>
        <w:r>
          <w:tab/>
        </w:r>
        <w:r>
          <w:tab/>
          <w:t>Poslovni broj: 4. St-1081/2016-</w:t>
        </w:r>
        <w:r w:rsidR="00A15398">
          <w:t>19</w:t>
        </w: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54F"/>
    <w:rsid w:val="000E2F16"/>
    <w:rsid w:val="000E7D55"/>
    <w:rsid w:val="000F6C0B"/>
    <w:rsid w:val="0010318C"/>
    <w:rsid w:val="00110325"/>
    <w:rsid w:val="001125C5"/>
    <w:rsid w:val="00133015"/>
    <w:rsid w:val="001428EE"/>
    <w:rsid w:val="00160774"/>
    <w:rsid w:val="001761EE"/>
    <w:rsid w:val="00193F49"/>
    <w:rsid w:val="001B427D"/>
    <w:rsid w:val="001C219C"/>
    <w:rsid w:val="001C5DD3"/>
    <w:rsid w:val="001E0DA6"/>
    <w:rsid w:val="001E4E14"/>
    <w:rsid w:val="001F5654"/>
    <w:rsid w:val="00200E29"/>
    <w:rsid w:val="00206410"/>
    <w:rsid w:val="00215B55"/>
    <w:rsid w:val="00217DD3"/>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20023"/>
    <w:rsid w:val="00520266"/>
    <w:rsid w:val="00520582"/>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7E4"/>
    <w:rsid w:val="00753802"/>
    <w:rsid w:val="00762E17"/>
    <w:rsid w:val="007725FF"/>
    <w:rsid w:val="0079368C"/>
    <w:rsid w:val="007A51CD"/>
    <w:rsid w:val="007A74B6"/>
    <w:rsid w:val="007D524C"/>
    <w:rsid w:val="00805481"/>
    <w:rsid w:val="00832F97"/>
    <w:rsid w:val="0084487A"/>
    <w:rsid w:val="00850B9F"/>
    <w:rsid w:val="00870E42"/>
    <w:rsid w:val="00876209"/>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15398"/>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D4A36"/>
    <w:rsid w:val="00BF6161"/>
    <w:rsid w:val="00C30FC8"/>
    <w:rsid w:val="00C435B4"/>
    <w:rsid w:val="00C5093E"/>
    <w:rsid w:val="00C62E99"/>
    <w:rsid w:val="00C724C7"/>
    <w:rsid w:val="00C72AD7"/>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B3D4E"/>
    <w:rsid w:val="00DD2916"/>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C62E99"/>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1125C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C62E99"/>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1125C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KALAFAT j.d.o.o. za trgovinu i usluge</izvorni_sadrzaj>
    <derivirana_varijabla naziv="DomainObject.Predmet.ProtustrankaFormated_1">  KALAFAT j.d.o.o. za trgovinu i usluge</derivirana_varijabla>
  </DomainObject.Predmet.ProtustrankaFormated>
  <DomainObject.Predmet.ProtustrankaFormatedOIB>
    <izvorni_sadrzaj>  KALAFAT j.d.o.o. za trgovinu i usluge, OIB 12582992813</izvorni_sadrzaj>
    <derivirana_varijabla naziv="DomainObject.Predmet.ProtustrankaFormatedOIB_1">  KALAFAT j.d.o.o. za trgovinu i usluge, OIB 12582992813</derivirana_varijabla>
  </DomainObject.Predmet.ProtustrankaFormatedOIB>
  <DomainObject.Predmet.ProtustrankaFormatedWithAdress>
    <izvorni_sadrzaj> KALAFAT j.d.o.o. za trgovinu i usluge, Manuška poljana 17, 21000 Split</izvorni_sadrzaj>
    <derivirana_varijabla naziv="DomainObject.Predmet.ProtustrankaFormatedWithAdress_1"> KALAFAT j.d.o.o. za trgovinu i usluge, Manuška poljana 17, 21000 Split</derivirana_varijabla>
  </DomainObject.Predmet.ProtustrankaFormatedWithAdress>
  <DomainObject.Predmet.ProtustrankaFormatedWithAdressOIB>
    <izvorni_sadrzaj> KALAFAT j.d.o.o. za trgovinu i usluge, OIB 12582992813, Manuška poljana 17, 21000 Split</izvorni_sadrzaj>
    <derivirana_varijabla naziv="DomainObject.Predmet.ProtustrankaFormatedWithAdressOIB_1"> KALAFAT j.d.o.o. za trgovinu i usluge, OIB 12582992813, Manuška poljana 17, 21000 Split</derivirana_varijabla>
  </DomainObject.Predmet.ProtustrankaFormatedWithAdressOIB>
  <DomainObject.Predmet.ProtustrankaWithAdress>
    <izvorni_sadrzaj>KALAFAT j.d.o.o. za trgovinu i usluge Manuška poljana 17, 21000 Split</izvorni_sadrzaj>
    <derivirana_varijabla naziv="DomainObject.Predmet.ProtustrankaWithAdress_1">KALAFAT j.d.o.o. za trgovinu i usluge Manuška poljana 17, 21000 Split</derivirana_varijabla>
  </DomainObject.Predmet.ProtustrankaWithAdress>
  <DomainObject.Predmet.ProtustrankaWithAdressOIB>
    <izvorni_sadrzaj>KALAFAT j.d.o.o. za trgovinu i usluge, OIB 12582992813, Manuška poljana 17, 21000 Split</izvorni_sadrzaj>
    <derivirana_varijabla naziv="DomainObject.Predmet.ProtustrankaWithAdressOIB_1">KALAFAT j.d.o.o. za trgovinu i usluge, OIB 12582992813, Manuška poljana 17, 21000 Split</derivirana_varijabla>
  </DomainObject.Predmet.ProtustrankaWithAdressOIB>
  <DomainObject.Predmet.ProtustrankaNazivFormated>
    <izvorni_sadrzaj>KALAFAT j.d.o.o. za trgovinu i usluge</izvorni_sadrzaj>
    <derivirana_varijabla naziv="DomainObject.Predmet.ProtustrankaNazivFormated_1">KALAFAT j.d.o.o. za trgovinu i usluge</derivirana_varijabla>
  </DomainObject.Predmet.ProtustrankaNazivFormated>
  <DomainObject.Predmet.ProtustrankaNazivFormatedOIB>
    <izvorni_sadrzaj>KALAFAT j.d.o.o. za trgovinu i usluge, OIB 12582992813</izvorni_sadrzaj>
    <derivirana_varijabla naziv="DomainObject.Predmet.ProtustrankaNazivFormatedOIB_1">KALAFAT j.d.o.o. za trgovinu i usluge, OIB 12582992813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118320.27</izvorni_sadrzaj>
    <derivirana_varijabla naziv="DomainObject.Predmet.TrenutnaVrijednost_1">118320.27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KALAFAT j.d.o.o. za trgovinu i usluge</item>
    </izvorni_sadrzaj>
    <derivirana_varijabla naziv="DomainObject.Predmet.ProtuStrankaListFormated_1">
      <item>KALAFAT j.d.o.o. za trgovinu i usluge</item>
    </derivirana_varijabla>
  </DomainObject.Predmet.ProtuStrankaListFormated>
  <DomainObject.Predmet.ProtuStrankaListFormatedOIB>
    <izvorni_sadrzaj>
      <item>KALAFAT j.d.o.o. za trgovinu i usluge, OIB 12582992813</item>
    </izvorni_sadrzaj>
    <derivirana_varijabla naziv="DomainObject.Predmet.ProtuStrankaListFormatedOIB_1">
      <item>KALAFAT j.d.o.o. za trgovinu i usluge, OIB 12582992813</item>
    </derivirana_varijabla>
  </DomainObject.Predmet.ProtuStrankaListFormatedOIB>
  <DomainObject.Predmet.ProtuStrankaListFormatedWithAdress>
    <izvorni_sadrzaj>
      <item>KALAFAT j.d.o.o. za trgovinu i usluge, Manuška poljana 17, 21000 Split</item>
    </izvorni_sadrzaj>
    <derivirana_varijabla naziv="DomainObject.Predmet.ProtuStrankaListFormatedWithAdress_1">
      <item>KALAFAT j.d.o.o. za trgovinu i usluge, Manuška poljana 17, 21000 Split</item>
    </derivirana_varijabla>
  </DomainObject.Predmet.ProtuStrankaListFormatedWithAdress>
  <DomainObject.Predmet.ProtuStrankaListFormatedWithAdressOIB>
    <izvorni_sadrzaj>
      <item>KALAFAT j.d.o.o. za trgovinu i usluge, OIB 12582992813, Manuška poljana 17, 21000 Split</item>
    </izvorni_sadrzaj>
    <derivirana_varijabla naziv="DomainObject.Predmet.ProtuStrankaListFormatedWithAdressOIB_1">
      <item>KALAFAT j.d.o.o. za trgovinu i usluge, OIB 12582992813, Manuška poljana 17, 21000 Split</item>
    </derivirana_varijabla>
  </DomainObject.Predmet.ProtuStrankaListFormatedWithAdressOIB>
  <DomainObject.Predmet.ProtuStrankaListNazivFormated>
    <izvorni_sadrzaj>
      <item>KALAFAT j.d.o.o. za trgovinu i usluge</item>
    </izvorni_sadrzaj>
    <derivirana_varijabla naziv="DomainObject.Predmet.ProtuStrankaListNazivFormated_1">
      <item>KALAFAT j.d.o.o. za trgovinu i usluge</item>
    </derivirana_varijabla>
  </DomainObject.Predmet.ProtuStrankaListNazivFormated>
  <DomainObject.Predmet.ProtuStrankaListNazivFormatedOIB>
    <izvorni_sadrzaj>
      <item>KALAFAT j.d.o.o. za trgovinu i usluge, OIB 12582992813</item>
    </izvorni_sadrzaj>
    <derivirana_varijabla naziv="DomainObject.Predmet.ProtuStrankaListNazivFormatedOIB_1">
      <item>KALAFAT j.d.o.o. za trgovinu i usluge, OIB 12582992813</item>
    </derivirana_varijabla>
  </DomainObject.Predmet.ProtuStrankaListNazivFormatedOIB>
  <DomainObject.Predmet.OstaliListFormated>
    <izvorni_sadrzaj>
      <item>Branko Šoda-cotić</item>
    </izvorni_sadrzaj>
    <derivirana_varijabla naziv="DomainObject.Predmet.OstaliListFormated_1">
      <item>Branko Šoda-cotić</item>
    </derivirana_varijabla>
  </DomainObject.Predmet.OstaliListFormated>
  <DomainObject.Predmet.OstaliListFormatedOIB>
    <izvorni_sadrzaj>
      <item>Branko Šoda-cotić, OIB 82233122262</item>
    </izvorni_sadrzaj>
    <derivirana_varijabla naziv="DomainObject.Predmet.OstaliListFormatedOIB_1">
      <item>Branko Šoda-cotić, OIB 82233122262</item>
    </derivirana_varijabla>
  </DomainObject.Predmet.OstaliListFormatedOIB>
  <DomainObject.Predmet.OstaliListFormatedWithAdress>
    <izvorni_sadrzaj>
      <item>Branko Šoda-cotić, Bristivica 13, 21222 Bristivica</item>
    </izvorni_sadrzaj>
    <derivirana_varijabla naziv="DomainObject.Predmet.OstaliListFormatedWithAdress_1">
      <item>Branko Šoda-cotić, Bristivica 13, 21222 Bristivica</item>
    </derivirana_varijabla>
  </DomainObject.Predmet.OstaliListFormatedWithAdress>
  <DomainObject.Predmet.OstaliListFormatedWithAdressOIB>
    <izvorni_sadrzaj>
      <item>Branko Šoda-cotić, OIB 82233122262, Bristivica 13, 21222 Bristivica</item>
    </izvorni_sadrzaj>
    <derivirana_varijabla naziv="DomainObject.Predmet.OstaliListFormatedWithAdressOIB_1">
      <item>Branko Šoda-cotić, OIB 82233122262, Bristivica 13, 21222 Bristivica</item>
    </derivirana_varijabla>
  </DomainObject.Predmet.OstaliListFormatedWithAdressOIB>
  <DomainObject.Predmet.OstaliListNazivFormated>
    <izvorni_sadrzaj>
      <item>Branko Šoda-cotić</item>
    </izvorni_sadrzaj>
    <derivirana_varijabla naziv="DomainObject.Predmet.OstaliListNazivFormated_1">
      <item>Branko Šoda-cotić</item>
    </derivirana_varijabla>
  </DomainObject.Predmet.OstaliListNazivFormated>
  <DomainObject.Predmet.OstaliListNazivFormatedOIB>
    <izvorni_sadrzaj>
      <item>Branko Šoda-cotić, OIB 82233122262</item>
    </izvorni_sadrzaj>
    <derivirana_varijabla naziv="DomainObject.Predmet.OstaliListNazivFormatedOIB_1">
      <item>Branko Šoda-cotić, OIB 82233122262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KALAFAT j.d.o.o. za trgovinu i usluge</izvorni_sadrzaj>
    <derivirana_varijabla naziv="DomainObject.Predmet.ProtustrankaIDrugi_1">KALAFAT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KALAFAT j.d.o.o. za trgovinu i usluge, OIB 12582992813, Manuška poljana 17, 21000 Split</izvorni_sadrzaj>
    <derivirana_varijabla naziv="DomainObject.Predmet.ProtustrankaIDrugiAdressOIB_1">KALAFAT j.d.o.o. za trgovinu i usluge, OIB 12582992813, Manuška poljana 17,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KALAFAT j.d.o.o. za trgovinu i usluge</item>
      <item>FINANCIJSKA AGENCIJA, RC SPLIT</item>
      <item>Branko Šoda-cotić</item>
    </izvorni_sadrzaj>
    <derivirana_varijabla naziv="DomainObject.Predmet.SudioniciListNaziv_1">
      <item>KALAFAT j.d.o.o. za trgovinu i usluge</item>
      <item>FINANCIJSKA AGENCIJA, RC SPLIT</item>
      <item>Branko Šoda-cotić</item>
    </derivirana_varijabla>
  </DomainObject.Predmet.SudioniciListNaziv>
  <DomainObject.Predmet.SudioniciListAdressOIB>
    <izvorni_sadrzaj>
      <item>KALAFAT j.d.o.o. za trgovinu i usluge, OIB 12582992813, Manuška poljana 17,21000 Split</item>
      <item>FINANCIJSKA AGENCIJA, RC SPLIT, OIB 85821130368, Mažuranićevo šetalište 24 b,21000 Split</item>
      <item>Branko Šoda-cotić, OIB 82233122262, Bristivica 13,21222 Bristivica</item>
    </izvorni_sadrzaj>
    <derivirana_varijabla naziv="DomainObject.Predmet.SudioniciListAdressOIB_1">
      <item>KALAFAT j.d.o.o. za trgovinu i usluge, OIB 12582992813, Manuška poljana 17,21000 Split</item>
      <item>FINANCIJSKA AGENCIJA, RC SPLIT, OIB 85821130368, Mažuranićevo šetalište 24 b,21000 Split</item>
      <item>Branko Šoda-cotić, OIB 82233122262, Bristivica 13,21222 Bristivica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12582992813</item>
      <item>, OIB 85821130368</item>
      <item>, OIB 82233122262</item>
    </izvorni_sadrzaj>
    <derivirana_varijabla naziv="DomainObject.Predmet.SudioniciListNazivOIB_1">
      <item>, OIB 12582992813</item>
      <item>, OIB 85821130368</item>
      <item>, OIB 82233122262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E2B7B7-D2C7-4F47-955D-CFA9F627CB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1194</properties:Words>
  <properties:Characters>6656</properties:Characters>
  <properties:Lines>142</properties:Lines>
  <properties:Paragraphs>34</properties:Paragraphs>
  <properties:TotalTime>102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2018-03-19T12:30:00Z</cp:lastPrinted>
  <dcterms:modified xmlns:xsi="http://www.w3.org/2001/XMLSchema-instance" xsi:type="dcterms:W3CDTF">2018-03-19T12:30:00Z</dcterms:modified>
  <cp:revision>110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3</vt:i4>
  </prop:property>
</prop:Properties>
</file>