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8619" w14:paraId="af48619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11BEF">
        <w:t>388</w:t>
      </w:r>
      <w:r w:rsidR="006B338C">
        <w:t>/1</w:t>
      </w:r>
      <w:r w:rsidR="00664993">
        <w:t>6</w:t>
      </w:r>
      <w:r w:rsidR="006B338C">
        <w:t>-</w:t>
      </w:r>
      <w:r w:rsidR="00311BEF">
        <w:t>2</w:t>
      </w:r>
      <w:r w:rsidR="00747784">
        <w:t>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311BEF">
        <w:t>AGRO PAK d.o.o., Benkovac, Islam Grčki 216, Benkovac, OIB: 41199232176</w:t>
      </w:r>
      <w:r w:rsidR="006B338C">
        <w:t xml:space="preserve">, </w:t>
      </w:r>
      <w:r w:rsidR="00311BEF">
        <w:t>2</w:t>
      </w:r>
      <w:r w:rsidR="00747784">
        <w:t>8</w:t>
      </w:r>
      <w:r w:rsidR="00311BEF">
        <w:t>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747784" w:rsidP="00747784" w:rsidR="00747784">
      <w:pPr>
        <w:jc w:val="both"/>
      </w:pPr>
      <w:r w:rsidRPr="001F4418">
        <w:tab/>
        <w:t>I</w:t>
      </w:r>
      <w:r>
        <w:t>.</w:t>
      </w:r>
      <w:r w:rsidRPr="001F4418">
        <w:t xml:space="preserve"> </w:t>
      </w:r>
      <w:r>
        <w:t xml:space="preserve">Odbacuje se prijedlog Financijske agencije za otvaranje stečajnog postupka nad dužnikom AGRO PAK d.o.o., Benkovac, Islam Grčki 216, Benkovac, OIB: 41199232176 kao nedopušten. </w:t>
      </w:r>
    </w:p>
    <w:p w:rsidRDefault="00747784" w:rsidP="00747784" w:rsidR="00747784" w:rsidRPr="001F4418"/>
    <w:p w:rsidRDefault="002E22CC" w:rsidP="002E22CC" w:rsidR="002E22CC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</w:t>
      </w:r>
      <w:r w:rsidR="00747784">
        <w:t xml:space="preserve">dana 17. ožujka 2016. </w:t>
      </w:r>
      <w:r w:rsidR="004A3683" w:rsidRPr="000C3CA4">
        <w:t xml:space="preserve">zahtjev za </w:t>
      </w:r>
      <w:r w:rsidR="004B5CBF">
        <w:t>otvaranje</w:t>
      </w:r>
      <w:r w:rsidR="004A3683" w:rsidRPr="000C3CA4">
        <w:t xml:space="preserve"> stečajnog postupka nad stečajnim dužnikom </w:t>
      </w:r>
      <w:r w:rsidR="00311BEF">
        <w:t>AGRO PAK d.o.o., Benkovac</w:t>
      </w:r>
      <w:r w:rsidR="00D21088" w:rsidRPr="000C3CA4">
        <w:t>.</w:t>
      </w:r>
    </w:p>
    <w:p w:rsidRDefault="004B5CBF" w:rsidP="00113EE2" w:rsidR="00747784">
      <w:pPr>
        <w:ind w:firstLine="708"/>
        <w:jc w:val="both"/>
      </w:pPr>
      <w:r>
        <w:t>Postupajući po prijedlogu rješenjem je pokrenut prethodni postupak</w:t>
      </w:r>
      <w:r w:rsidR="00747784">
        <w:t xml:space="preserve"> tijekom kojega je utvrđeno da je u međuvremenu stečajni dužnik prestao postojati statusnom promjenom pripajanjem društvu preuzimanju ALEX BILJE d.o.o. Crno, a uvidom u izvadak iz sudskog registra utvrđeno je da je stečajni dužnik brisan iz sudskog registra rješenjem ovog suda Tt-16/2723-4.</w:t>
      </w:r>
    </w:p>
    <w:p w:rsidRDefault="009002AC" w:rsidP="009002AC" w:rsidR="00113EE2">
      <w:pPr>
        <w:ind w:firstLine="708"/>
        <w:jc w:val="both"/>
      </w:pPr>
      <w:r w:rsidRPr="00113EE2">
        <w:t>Slijedom navedeno</w:t>
      </w:r>
      <w:r w:rsidR="00747784">
        <w:t>g, a obzirom da je stečajni dužnik brisan iz sudskog registra, prijedlog za otvaranje stečajnog postupka nad istim je valjalo odbaciti.</w:t>
      </w:r>
      <w:r w:rsidRPr="00113EE2">
        <w:t xml:space="preserve"> </w:t>
      </w:r>
    </w:p>
    <w:p w:rsidRDefault="009002AC" w:rsidP="009002AC" w:rsidR="009002AC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11BEF">
        <w:t>2</w:t>
      </w:r>
      <w:r w:rsidR="00747784">
        <w:t>8</w:t>
      </w:r>
      <w:r w:rsidR="00311BEF">
        <w:t>. rujna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F47496" w:rsidP="003270A5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3270A5" w:rsidR="00F4749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22CC">
        <w:t xml:space="preserve">Ardena </w:t>
      </w:r>
      <w:r w:rsidRPr="00F60CD9">
        <w:t>Bajlo</w:t>
      </w:r>
    </w:p>
    <w:p w:rsidRDefault="00F47496" w:rsidP="003270A5" w:rsidR="00F47496">
      <w:pPr>
        <w:jc w:val="right"/>
      </w:pPr>
    </w:p>
    <w:p w:rsidRDefault="00F47496" w:rsidP="00F47496" w:rsidR="00F47496" w:rsidRPr="001E7360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747784">
        <w:t xml:space="preserve"> – e-oglasna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EC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311BEF">
          <w:t>388/16-</w:t>
        </w:r>
        <w:r w:rsidR="00747784">
          <w:t>22</w:t>
        </w:r>
      </w:p>
      <w:p w:rsidRDefault="00570EC1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2E22CC"/>
    <w:rsid w:val="00311BEF"/>
    <w:rsid w:val="003270A5"/>
    <w:rsid w:val="00383202"/>
    <w:rsid w:val="00391689"/>
    <w:rsid w:val="003A47CB"/>
    <w:rsid w:val="003D4686"/>
    <w:rsid w:val="004A3683"/>
    <w:rsid w:val="004B5CBF"/>
    <w:rsid w:val="00517489"/>
    <w:rsid w:val="0053370D"/>
    <w:rsid w:val="00570EC1"/>
    <w:rsid w:val="00633176"/>
    <w:rsid w:val="0066271E"/>
    <w:rsid w:val="00664993"/>
    <w:rsid w:val="006B338C"/>
    <w:rsid w:val="006D3150"/>
    <w:rsid w:val="006D5987"/>
    <w:rsid w:val="006D6236"/>
    <w:rsid w:val="006E513C"/>
    <w:rsid w:val="00745785"/>
    <w:rsid w:val="00747784"/>
    <w:rsid w:val="007A66AD"/>
    <w:rsid w:val="008741AD"/>
    <w:rsid w:val="008B3276"/>
    <w:rsid w:val="008E10F5"/>
    <w:rsid w:val="008E1367"/>
    <w:rsid w:val="009002AC"/>
    <w:rsid w:val="009217D3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47496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PAK d.o.o. za proizvodnju i preradu poljoprivrednih proizvoda</izvorni_sadrzaj>
    <derivirana_varijabla naziv="DomainObject.Predmet.ProtustrankaFormated_1">  AGRO PAK d.o.o. za proizvodnju i preradu poljoprivrednih proizvoda</derivirana_varijabla>
  </DomainObject.Predmet.ProtustrankaFormated>
  <DomainObject.Predmet.ProtustrankaFormatedOIB>
    <izvorni_sadrzaj>  AGRO PAK d.o.o. za proizvodnju i preradu poljoprivrednih proizvoda, OIB 41199232176</izvorni_sadrzaj>
    <derivirana_varijabla naziv="DomainObject.Predmet.ProtustrankaFormatedOIB_1">  AGRO PAK d.o.o. za proizvodnju i preradu poljoprivrednih proizvoda, OIB 41199232176</derivirana_varijabla>
  </DomainObject.Predmet.ProtustrankaFormatedOIB>
  <DomainObject.Predmet.ProtustrankaFormatedWithAdress>
    <izvorni_sadrzaj> AGRO PAK d.o.o. za proizvodnju i preradu poljoprivrednih proizvoda, Islam Grčki/216, 23420 Benkovac</izvorni_sadrzaj>
    <derivirana_varijabla naziv="DomainObject.Predmet.ProtustrankaFormatedWithAdress_1"> AGRO PAK d.o.o. za proizvodnju i preradu poljoprivrednih proizvoda, Islam Grčki/216, 23420 Benkovac</derivirana_varijabla>
  </DomainObject.Predmet.ProtustrankaFormatedWithAdress>
  <DomainObject.Predmet.ProtustrankaFormatedWithAdressOIB>
    <izvorni_sadrzaj> AGRO PAK d.o.o. za proizvodnju i preradu poljoprivrednih proizvoda, OIB 41199232176, Islam Grčki/216, 23420 Benkovac</izvorni_sadrzaj>
    <derivirana_varijabla naziv="DomainObject.Predmet.ProtustrankaFormatedWithAdressOIB_1"> AGRO PAK d.o.o. za proizvodnju i preradu poljoprivrednih proizvoda, OIB 41199232176, Islam Grčki/216, 23420 Benkovac</derivirana_varijabla>
  </DomainObject.Predmet.ProtustrankaFormatedWithAdressOIB>
  <DomainObject.Predmet.ProtustrankaWithAdress>
    <izvorni_sadrzaj>AGRO PAK d.o.o. za proizvodnju i preradu poljoprivrednih proizvoda Islam Grčki/216, 23420 Benkovac</izvorni_sadrzaj>
    <derivirana_varijabla naziv="DomainObject.Predmet.ProtustrankaWithAdress_1">AGRO PAK d.o.o. za proizvodnju i preradu poljoprivrednih proizvoda Islam Grčki/216, 23420 Benkovac</derivirana_varijabla>
  </DomainObject.Predmet.ProtustrankaWithAdress>
  <DomainObject.Predmet.ProtustrankaWithAdressOIB>
    <izvorni_sadrzaj>AGRO PAK d.o.o. za proizvodnju i preradu poljoprivrednih proizvoda, OIB 41199232176, Islam Grčki/216, 23420 Benkovac</izvorni_sadrzaj>
    <derivirana_varijabla naziv="DomainObject.Predmet.ProtustrankaWithAdressOIB_1">AGRO PAK d.o.o. za proizvodnju i preradu poljoprivrednih proizvoda, OIB 41199232176, Islam Grčki/216, 23420 Benkovac</derivirana_varijabla>
  </DomainObject.Predmet.ProtustrankaWithAdressOIB>
  <DomainObject.Predmet.ProtustrankaNazivFormated>
    <izvorni_sadrzaj>AGRO PAK d.o.o. za proizvodnju i preradu poljoprivrednih proizvoda</izvorni_sadrzaj>
    <derivirana_varijabla naziv="DomainObject.Predmet.ProtustrankaNazivFormated_1">AGRO PAK d.o.o. za proizvodnju i preradu poljoprivrednih proizvoda</derivirana_varijabla>
  </DomainObject.Predmet.ProtustrankaNazivFormated>
  <DomainObject.Predmet.ProtustrankaNazivFormatedOIB>
    <izvorni_sadrzaj>AGRO PAK d.o.o. za proizvodnju i preradu poljoprivrednih proizvoda, OIB 41199232176</izvorni_sadrzaj>
    <derivirana_varijabla naziv="DomainObject.Predmet.ProtustrankaNazivFormatedOIB_1">AGRO PAK d.o.o. za proizvodnju i preradu poljoprivrednih proizvoda, OIB 41199232176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718838.19</izvorni_sadrzaj>
    <derivirana_varijabla naziv="DomainObject.Predmet.TrenutnaVrijednost_1">718838.19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PAK d.o.o. za proizvodnju i preradu poljoprivrednih proizvoda</item>
    </izvorni_sadrzaj>
    <derivirana_varijabla naziv="DomainObject.Predmet.ProtuStrankaListFormated_1">
      <item>AGRO PAK d.o.o. za proizvodnju i preradu poljoprivrednih proizvoda</item>
    </derivirana_varijabla>
  </DomainObject.Predmet.ProtuStrankaListFormated>
  <DomainObject.Predmet.ProtuStrankaListFormatedOIB>
    <izvorni_sadrzaj>
      <item>AGRO PAK d.o.o. za proizvodnju i preradu poljoprivrednih proizvoda, OIB 41199232176</item>
    </izvorni_sadrzaj>
    <derivirana_varijabla naziv="DomainObject.Predmet.ProtuStrankaListFormatedOIB_1">
      <item>AGRO PAK d.o.o. za proizvodnju i preradu poljoprivrednih proizvoda, OIB 41199232176</item>
    </derivirana_varijabla>
  </DomainObject.Predmet.ProtuStrankaListFormatedOIB>
  <DomainObject.Predmet.ProtuStrankaListFormatedWithAdress>
    <izvorni_sadrzaj>
      <item>AGRO PAK d.o.o. za proizvodnju i preradu poljoprivrednih proizvoda, Islam Grčki/216, 23420 Benkovac</item>
    </izvorni_sadrzaj>
    <derivirana_varijabla naziv="DomainObject.Predmet.ProtuStrankaListFormatedWithAdress_1">
      <item>AGRO PAK d.o.o. za proizvodnju i preradu poljoprivrednih proizvoda, Islam Grčki/216, 23420 Benkovac</item>
    </derivirana_varijabla>
  </DomainObject.Predmet.ProtuStrankaListFormatedWithAdress>
  <DomainObject.Predmet.ProtuStrankaListFormatedWithAdressOIB>
    <izvorni_sadrzaj>
      <item>AGRO PAK d.o.o. za proizvodnju i preradu poljoprivrednih proizvoda, OIB 41199232176, Islam Grčki/216, 23420 Benkovac</item>
    </izvorni_sadrzaj>
    <derivirana_varijabla naziv="DomainObject.Predmet.ProtuStrankaListFormatedWithAdressOIB_1">
      <item>AGRO PAK d.o.o. za proizvodnju i preradu poljoprivrednih proizvoda, OIB 41199232176, Islam Grčki/216, 23420 Benkovac</item>
    </derivirana_varijabla>
  </DomainObject.Predmet.ProtuStrankaListFormatedWithAdressOIB>
  <DomainObject.Predmet.ProtuStrankaListNazivFormated>
    <izvorni_sadrzaj>
      <item>AGRO PAK d.o.o. za proizvodnju i preradu poljoprivrednih proizvoda</item>
    </izvorni_sadrzaj>
    <derivirana_varijabla naziv="DomainObject.Predmet.ProtuStrankaListNazivFormated_1">
      <item>AGRO PAK d.o.o. za proizvodnju i preradu poljoprivrednih proizvoda</item>
    </derivirana_varijabla>
  </DomainObject.Predmet.ProtuStrankaListNazivFormated>
  <DomainObject.Predmet.ProtuStrankaListNazivFormatedOIB>
    <izvorni_sadrzaj>
      <item>AGRO PAK d.o.o. za proizvodnju i preradu poljoprivrednih proizvoda, OIB 41199232176</item>
    </izvorni_sadrzaj>
    <derivirana_varijabla naziv="DomainObject.Predmet.ProtuStrankaListNazivFormatedOIB_1">
      <item>AGRO PAK d.o.o. za proizvodnju i preradu poljoprivrednih proizvoda, OIB 41199232176</item>
    </derivirana_varijabla>
  </DomainObject.Predmet.ProtuStrankaListNazivFormatedOIB>
  <DomainObject.Predmet.OstaliListFormated>
    <izvorni_sadrzaj>
      <item>Mirela Božić</item>
    </izvorni_sadrzaj>
    <derivirana_varijabla naziv="DomainObject.Predmet.OstaliListFormated_1">
      <item>Mirela Božić</item>
    </derivirana_varijabla>
  </DomainObject.Predmet.OstaliListFormated>
  <DomainObject.Predmet.OstaliListFormatedOIB>
    <izvorni_sadrzaj>
      <item>Mirela Božić, OIB 55575861844</item>
    </izvorni_sadrzaj>
    <derivirana_varijabla naziv="DomainObject.Predmet.OstaliListFormatedOIB_1">
      <item>Mirela Božić, OIB 55575861844</item>
    </derivirana_varijabla>
  </DomainObject.Predmet.OstaliListFormatedOIB>
  <DomainObject.Predmet.OstaliListFormatedWithAdress>
    <izvorni_sadrzaj>
      <item>Mirela Božić, Hrvatskog Državnog Sabora 38, 23223 Škabrnje</item>
    </izvorni_sadrzaj>
    <derivirana_varijabla naziv="DomainObject.Predmet.OstaliListFormatedWithAdress_1">
      <item>Mirela Božić, Hrvatskog Državnog Sabora 38, 23223 Škabrnje</item>
    </derivirana_varijabla>
  </DomainObject.Predmet.OstaliListFormatedWithAdress>
  <DomainObject.Predmet.OstaliListFormatedWithAdressOIB>
    <izvorni_sadrzaj>
      <item>Mirela Božić, OIB 55575861844, Hrvatskog Državnog Sabora 38, 23223 Škabrnje</item>
    </izvorni_sadrzaj>
    <derivirana_varijabla naziv="DomainObject.Predmet.OstaliListFormatedWithAdressOIB_1">
      <item>Mirela Božić, OIB 55575861844, Hrvatskog Državnog Sabora 38, 23223 Škabrnje</item>
    </derivirana_varijabla>
  </DomainObject.Predmet.OstaliListFormatedWithAdressOIB>
  <DomainObject.Predmet.OstaliListNazivFormated>
    <izvorni_sadrzaj>
      <item>Mirela Božić</item>
    </izvorni_sadrzaj>
    <derivirana_varijabla naziv="DomainObject.Predmet.OstaliListNazivFormated_1">
      <item>Mirela Božić</item>
    </derivirana_varijabla>
  </DomainObject.Predmet.OstaliListNazivFormated>
  <DomainObject.Predmet.OstaliListNazivFormatedOIB>
    <izvorni_sadrzaj>
      <item>Mirela Božić, OIB 55575861844</item>
    </izvorni_sadrzaj>
    <derivirana_varijabla naziv="DomainObject.Predmet.OstaliListNazivFormatedOIB_1">
      <item>Mirela Božić, OIB 55575861844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PAK d.o.o. za proizvodnju i preradu poljoprivrednih proizvoda</izvorni_sadrzaj>
    <derivirana_varijabla naziv="DomainObject.Predmet.ProtustrankaIDrugi_1">AGRO PAK d.o.o. za proizvodnju i preradu poljoprivrednih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PAK d.o.o. za proizvodnju i preradu poljoprivrednih proizvoda, OIB 41199232176, Islam Grčki/216, 23420 Benkovac</izvorni_sadrzaj>
    <derivirana_varijabla naziv="DomainObject.Predmet.ProtustrankaIDrugiAdressOIB_1">AGRO PAK d.o.o. za proizvodnju i preradu poljoprivrednih proizvoda, OIB 41199232176, Islam Grčki/216,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PAK d.o.o. za proizvodnju i preradu poljoprivrednih proizvoda</item>
      <item>Mirela Božić</item>
    </izvorni_sadrzaj>
    <derivirana_varijabla naziv="DomainObject.Predmet.SudioniciListNaziv_1">
      <item>FINA</item>
      <item>AGRO PAK d.o.o. za proizvodnju i preradu poljoprivrednih proizvoda</item>
      <item>Mirela Božić</item>
    </derivirana_varijabla>
  </DomainObject.Predmet.SudioniciListNaziv>
  <DomainObject.Predmet.SudioniciListAdressOIB>
    <izvorni_sadrzaj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izvorni_sadrzaj>
    <derivirana_varijabla naziv="DomainObject.Predmet.SudioniciListAdressOIB_1"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41199232176</item>
      <item>, OIB 55575861844</item>
    </izvorni_sadrzaj>
    <derivirana_varijabla naziv="DomainObject.Predmet.SudioniciListNazivOIB_1">
      <item>, OIB 85821130368</item>
      <item>, OIB 41199232176</item>
      <item>, OIB 55575861844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264</properties:Words>
  <properties:Characters>1348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2016-09-28T09:06:00Z</dcterms:created>
  <dc:creator>Ardena Bajlo</dc:creator>
  <cp:lastModifiedBy>wsadmin</cp:lastModifiedBy>
  <cp:lastPrinted>2016-09-28T09:06:00Z</cp:lastPrinted>
  <dcterms:modified xmlns:xsi="http://www.w3.org/2001/XMLSchema-instance" xsi:type="dcterms:W3CDTF">2016-09-28T09:08:00Z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