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ccd77" w14:paraId="04ccd77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404A59">
        <w:t xml:space="preserve"> St-8094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9246F">
        <w:t>10</w:t>
      </w:r>
      <w:r w:rsidR="00404A59">
        <w:t>. veljače</w:t>
      </w:r>
      <w:r w:rsidR="00ED5773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1A5701" w:rsidRPr="00716503">
        <w:t>SIVI SLON d.o.o., Zagreb, Amruševa 13, OIB: 68918125144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404A59">
        <w:t>8.168,75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B9246F">
        <w:t>10</w:t>
      </w:r>
      <w:r w:rsidR="00404A59">
        <w:t>. veljače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B3D14"/>
    <w:rsid w:val="000C01AC"/>
    <w:rsid w:val="000C23E7"/>
    <w:rsid w:val="00103E02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A203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7051A"/>
    <w:rsid w:val="00292776"/>
    <w:rsid w:val="00297E94"/>
    <w:rsid w:val="002A51C3"/>
    <w:rsid w:val="002B0B8C"/>
    <w:rsid w:val="002D5FAD"/>
    <w:rsid w:val="002E41AD"/>
    <w:rsid w:val="002E61B4"/>
    <w:rsid w:val="00325398"/>
    <w:rsid w:val="00335D1F"/>
    <w:rsid w:val="0038038C"/>
    <w:rsid w:val="0038246E"/>
    <w:rsid w:val="0039524D"/>
    <w:rsid w:val="003B57C1"/>
    <w:rsid w:val="003C3D44"/>
    <w:rsid w:val="003C5876"/>
    <w:rsid w:val="003D35F9"/>
    <w:rsid w:val="003D389C"/>
    <w:rsid w:val="003D7111"/>
    <w:rsid w:val="003E3A15"/>
    <w:rsid w:val="003E4616"/>
    <w:rsid w:val="00404A59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57B8E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7E209F"/>
    <w:rsid w:val="008155EE"/>
    <w:rsid w:val="00815E8C"/>
    <w:rsid w:val="008613BD"/>
    <w:rsid w:val="00863025"/>
    <w:rsid w:val="00871F01"/>
    <w:rsid w:val="00882752"/>
    <w:rsid w:val="008834D5"/>
    <w:rsid w:val="008854F2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3DF3"/>
    <w:rsid w:val="0097400B"/>
    <w:rsid w:val="009B3E24"/>
    <w:rsid w:val="009C2CE4"/>
    <w:rsid w:val="009C61E3"/>
    <w:rsid w:val="009E2455"/>
    <w:rsid w:val="00A17234"/>
    <w:rsid w:val="00A20A61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1A9F"/>
    <w:rsid w:val="00B46251"/>
    <w:rsid w:val="00B56366"/>
    <w:rsid w:val="00B82F18"/>
    <w:rsid w:val="00B86015"/>
    <w:rsid w:val="00B9246F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745B9"/>
    <w:rsid w:val="00C836B9"/>
    <w:rsid w:val="00C87791"/>
    <w:rsid w:val="00C958E9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2DC2"/>
    <w:rsid w:val="00F94905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8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8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8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8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5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8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8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8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8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8094</izvorni_sadrzaj>
    <derivirana_varijabla naziv="DomainObject.Predmet.Broj_1">8094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St-8094/2015</izvorni_sadrzaj>
    <derivirana_varijabla naziv="DomainObject.Predmet.OznakaBroj_1">St-8094/2015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SIVI SLON d.o.o. zastupanog po punomoćniku KANLAYA HWANNGOEN</izvorni_sadrzaj>
    <derivirana_varijabla naziv="DomainObject.Predmet.ProtustrankaFormated_1">  SIVI SLON d.o.o. zastupanog po punomoćniku KANLAYA HWANNGOEN</derivirana_varijabla>
  </DomainObject.Predmet.ProtustrankaFormated>
  <DomainObject.Predmet.ProtustrankaFormatedOIB>
    <izvorni_sadrzaj>  SIVI SLON d.o.o., OIB 68918125144 zastupanog po punomoćniku KANLAYA HWANNGOEN</izvorni_sadrzaj>
    <derivirana_varijabla naziv="DomainObject.Predmet.ProtustrankaFormatedOIB_1">  SIVI SLON d.o.o., OIB 68918125144 zastupanog po punomoćniku KANLAYA HWANNGOEN</derivirana_varijabla>
  </DomainObject.Predmet.ProtustrankaFormatedOIB>
  <DomainObject.Predmet.ProtustrankaFormatedWithAdress>
    <izvorni_sadrzaj> SIVI SLON d.o.o., Amruševa 13, 10000 Zagreb zastupanog po punomoćniku KANLAYA HWANNGOEN</izvorni_sadrzaj>
    <derivirana_varijabla naziv="DomainObject.Predmet.ProtustrankaFormatedWithAdress_1"> SIVI SLON d.o.o., Amruševa 13, 10000 Zagreb zastupanog po punomoćniku KANLAYA HWANNGOEN</derivirana_varijabla>
  </DomainObject.Predmet.ProtustrankaFormatedWithAdress>
  <DomainObject.Predmet.ProtustrankaFormatedWithAdressOIB>
    <izvorni_sadrzaj> SIVI SLON d.o.o., OIB 68918125144, Amruševa 13, 10000 Zagreb zastupanog po punomoćniku KANLAYA HWANNGOEN</izvorni_sadrzaj>
    <derivirana_varijabla naziv="DomainObject.Predmet.ProtustrankaFormatedWithAdressOIB_1"> SIVI SLON d.o.o., OIB 68918125144, Amruševa 13, 10000 Zagreb zastupanog po punomoćniku KANLAYA HWANNGOEN</derivirana_varijabla>
  </DomainObject.Predmet.ProtustrankaFormatedWithAdressOIB>
  <DomainObject.Predmet.ProtustrankaWithAdress>
    <izvorni_sadrzaj>SIVI SLON d.o.o. Amruševa 13, 10000 Zagreb</izvorni_sadrzaj>
    <derivirana_varijabla naziv="DomainObject.Predmet.ProtustrankaWithAdress_1">SIVI SLON d.o.o. Amruševa 13, 10000 Zagreb</derivirana_varijabla>
  </DomainObject.Predmet.ProtustrankaWithAdress>
  <DomainObject.Predmet.ProtustrankaWithAdressOIB>
    <izvorni_sadrzaj>SIVI SLON d.o.o., OIB 68918125144, Amruševa 13, 10000 Zagreb</izvorni_sadrzaj>
    <derivirana_varijabla naziv="DomainObject.Predmet.ProtustrankaWithAdressOIB_1">SIVI SLON d.o.o., OIB 68918125144, Amruševa 13, 10000 Zagreb</derivirana_varijabla>
  </DomainObject.Predmet.ProtustrankaWithAdressOIB>
  <DomainObject.Predmet.ProtustrankaNazivFormated>
    <izvorni_sadrzaj>SIVI SLON d.o.o.</izvorni_sadrzaj>
    <derivirana_varijabla naziv="DomainObject.Predmet.ProtustrankaNazivFormated_1">SIVI SLON d.o.o.</derivirana_varijabla>
  </DomainObject.Predmet.ProtustrankaNazivFormated>
  <DomainObject.Predmet.ProtustrankaNazivFormatedOIB>
    <izvorni_sadrzaj>SIVI SLON d.o.o., OIB 68918125144</izvorni_sadrzaj>
    <derivirana_varijabla naziv="DomainObject.Predmet.ProtustrankaNazivFormatedOIB_1">SIVI SLON d.o.o., OIB 68918125144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SIVI SLON d.o.o. zastupanog po punomoćniku KANLAYA HWANNGOEN</item>
    </izvorni_sadrzaj>
    <derivirana_varijabla naziv="DomainObject.Predmet.ProtuStrankaListFormated_1">
      <item>SIVI SLON d.o.o. zastupanog po punomoćniku KANLAYA HWANNGOEN</item>
    </derivirana_varijabla>
  </DomainObject.Predmet.ProtuStrankaListFormated>
  <DomainObject.Predmet.ProtuStrankaListFormatedOIB>
    <izvorni_sadrzaj>
      <item>SIVI SLON d.o.o., OIB 68918125144 zastupanog po punomoćniku KANLAYA HWANNGOEN</item>
    </izvorni_sadrzaj>
    <derivirana_varijabla naziv="DomainObject.Predmet.ProtuStrankaListFormatedOIB_1">
      <item>SIVI SLON d.o.o., OIB 68918125144 zastupanog po punomoćniku KANLAYA HWANNGOEN</item>
    </derivirana_varijabla>
  </DomainObject.Predmet.ProtuStrankaListFormatedOIB>
  <DomainObject.Predmet.ProtuStrankaListFormatedWithAdress>
    <izvorni_sadrzaj>
      <item>SIVI SLON d.o.o., Amruševa 13, 10000 Zagreb zastupanog po punomoćniku KANLAYA HWANNGOEN</item>
    </izvorni_sadrzaj>
    <derivirana_varijabla naziv="DomainObject.Predmet.ProtuStrankaListFormatedWithAdress_1">
      <item>SIVI SLON d.o.o., Amruševa 13, 10000 Zagreb zastupanog po punomoćniku KANLAYA HWANNGOEN</item>
    </derivirana_varijabla>
  </DomainObject.Predmet.ProtuStrankaListFormatedWithAdress>
  <DomainObject.Predmet.ProtuStrankaListFormatedWithAdressOIB>
    <izvorni_sadrzaj>
      <item>SIVI SLON d.o.o., OIB 68918125144, Amruševa 13, 10000 Zagreb zastupanog po punomoćniku KANLAYA HWANNGOEN</item>
    </izvorni_sadrzaj>
    <derivirana_varijabla naziv="DomainObject.Predmet.ProtuStrankaListFormatedWithAdressOIB_1">
      <item>SIVI SLON d.o.o., OIB 68918125144, Amruševa 13, 10000 Zagreb zastupanog po punomoćniku KANLAYA HWANNGOEN</item>
    </derivirana_varijabla>
  </DomainObject.Predmet.ProtuStrankaListFormatedWithAdressOIB>
  <DomainObject.Predmet.ProtuStrankaListNazivFormated>
    <izvorni_sadrzaj>
      <item>SIVI SLON d.o.o.</item>
    </izvorni_sadrzaj>
    <derivirana_varijabla naziv="DomainObject.Predmet.ProtuStrankaListNazivFormated_1">
      <item>SIVI SLON d.o.o.</item>
    </derivirana_varijabla>
  </DomainObject.Predmet.ProtuStrankaListNazivFormated>
  <DomainObject.Predmet.ProtuStrankaListNazivFormatedOIB>
    <izvorni_sadrzaj>
      <item>SIVI SLON d.o.o., OIB 68918125144</item>
    </izvorni_sadrzaj>
    <derivirana_varijabla naziv="DomainObject.Predmet.ProtuStrankaListNazivFormatedOIB_1">
      <item>SIVI SLON d.o.o., OIB 68918125144</item>
    </derivirana_varijabla>
  </DomainObject.Predmet.ProtuStrankaListNazivFormatedOIB>
  <DomainObject.Predmet.OstaliListFormated>
    <izvorni_sadrzaj>
      <item>KANLAYA HWANNGOEN punomoćnik sudionika u postupku SIVI SLON d.o.o.</item>
    </izvorni_sadrzaj>
    <derivirana_varijabla naziv="DomainObject.Predmet.OstaliListFormated_1">
      <item>KANLAYA HWANNGOEN punomoćnik sudionika u postupku SIVI SLON d.o.o.</item>
    </derivirana_varijabla>
  </DomainObject.Predmet.OstaliListFormated>
  <DomainObject.Predmet.OstaliListFormatedOIB>
    <izvorni_sadrzaj>
      <item>KANLAYA HWANNGOEN punomoćnik sudionika u postupku SIVI SLON d.o.o.</item>
    </izvorni_sadrzaj>
    <derivirana_varijabla naziv="DomainObject.Predmet.OstaliListFormatedOIB_1">
      <item>KANLAYA HWANNGOEN punomoćnik sudionika u postupku SIVI SLON d.o.o.</item>
    </derivirana_varijabla>
  </DomainObject.Predmet.OstaliListFormatedOIB>
  <DomainObject.Predmet.OstaliListFormatedWithAdress>
    <izvorni_sadrzaj>
      <item>KANLAYA HWANNGOEN, Josipa Stadlera 11, 10000 Zagreb punomoćnik sudionika u postupku SIVI SLON d.o.o.</item>
    </izvorni_sadrzaj>
    <derivirana_varijabla naziv="DomainObject.Predmet.OstaliListFormatedWithAdress_1">
      <item>KANLAYA HWANNGOEN, Josipa Stadlera 11, 10000 Zagreb punomoćnik sudionika u postupku SIVI SLON d.o.o.</item>
    </derivirana_varijabla>
  </DomainObject.Predmet.OstaliListFormatedWithAdress>
  <DomainObject.Predmet.OstaliListFormatedWithAdressOIB>
    <izvorni_sadrzaj>
      <item>KANLAYA HWANNGOEN, Josipa Stadlera 11, 10000 Zagreb punomoćnik sudionika u postupku SIVI SLON d.o.o.</item>
    </izvorni_sadrzaj>
    <derivirana_varijabla naziv="DomainObject.Predmet.OstaliListFormatedWithAdressOIB_1">
      <item>KANLAYA HWANNGOEN, Josipa Stadlera 11, 10000 Zagreb punomoćnik sudionika u postupku SIVI SLON d.o.o.</item>
    </derivirana_varijabla>
  </DomainObject.Predmet.OstaliListFormatedWithAdressOIB>
  <DomainObject.Predmet.OstaliListNazivFormated>
    <izvorni_sadrzaj>
      <item>KANLAYA HWANNGOEN</item>
    </izvorni_sadrzaj>
    <derivirana_varijabla naziv="DomainObject.Predmet.OstaliListNazivFormated_1">
      <item>KANLAYA HWANNGOEN</item>
    </derivirana_varijabla>
  </DomainObject.Predmet.OstaliListNazivFormated>
  <DomainObject.Predmet.OstaliListNazivFormatedOIB>
    <izvorni_sadrzaj>
      <item>KANLAYA HWANNGOEN</item>
    </izvorni_sadrzaj>
    <derivirana_varijabla naziv="DomainObject.Predmet.OstaliListNazivFormatedOIB_1">
      <item>KANLAYA HWANNGOEN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SIVI SLON d.o.o.</izvorni_sadrzaj>
    <derivirana_varijabla naziv="DomainObject.Predmet.ProtustrankaIDrugi_1">SIVI SLON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SIVI SLON d.o.o., OIB 68918125144, Amruševa 13, 10000 Zagreb</izvorni_sadrzaj>
    <derivirana_varijabla naziv="DomainObject.Predmet.ProtustrankaIDrugiAdressOIB_1">SIVI SLON d.o.o., OIB 68918125144, Amruševa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SIVI SLON d.o.o.</item>
      <item>KANLAYA HWANNGOEN</item>
    </izvorni_sadrzaj>
    <derivirana_varijabla naziv="DomainObject.Predmet.SudioniciListNaziv_1">
      <item>FINA Regionalni centar Zagreb</item>
      <item>SIVI SLON d.o.o.</item>
      <item>KANLAYA HWANNGOEN</item>
    </derivirana_varijabla>
  </DomainObject.Predmet.SudioniciListNaziv>
  <DomainObject.Predmet.SudioniciListAdressOIB>
    <izvorni_sadrzaj>
      <item>FINA Regionalni centar Zagreb, OIB 85821130368, Trg svibanjskih žrtava 1995. 1,10000 Zagreb</item>
      <item>SIVI SLON d.o.o., OIB 68918125144, Amruševa 13,10000 Zagreb</item>
      <item>KANLAYA HWANNGOEN, Josipa Stadlera 11,10000 Zagreb</item>
    </izvorni_sadrzaj>
    <derivirana_varijabla naziv="DomainObject.Predmet.SudioniciListAdressOIB_1">
      <item>FINA Regionalni centar Zagreb, OIB 85821130368, Trg svibanjskih žrtava 1995. 1,10000 Zagreb</item>
      <item>SIVI SLON d.o.o., OIB 68918125144, Amruševa 13,10000 Zagreb</item>
      <item>KANLAYA HWANNGOEN, Josipa Stadlera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68918125144</item>
      <item>, OIB null</item>
    </izvorni_sadrzaj>
    <derivirana_varijabla naziv="DomainObject.Predmet.SudioniciListNazivOIB_1">
      <item>, OIB 85821130368</item>
      <item>, OIB 68918125144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1353</properties:Characters>
  <properties:Lines>45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2016-02-02T09:55:00Z</dcterms:created>
  <dc:creator>ilukac</dc:creator>
  <cp:lastModifiedBy>Nevenka Furić</cp:lastModifiedBy>
  <cp:lastPrinted>2016-01-28T12:40:00Z</cp:lastPrinted>
  <dcterms:modified xmlns:xsi="http://www.w3.org/2001/XMLSchema-instance" xsi:type="dcterms:W3CDTF">2016-02-10T08:44:00Z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