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ad45a" w14:paraId="ffad45a" w:rsidRDefault="00475E18" w:rsidP="00475E18" w:rsidR="00475E18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5E18" w:rsidP="00475E18" w:rsidR="00475E18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475E18" w:rsidP="00475E18" w:rsidR="00475E1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475E18" w:rsidP="00475E18" w:rsidR="00475E1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475E18" w:rsidP="00475E18" w:rsidR="00475E18"/>
    <w:p w:rsidRDefault="00475E18" w:rsidP="00475E18" w:rsidR="00475E1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475E18" w:rsidP="00475E18" w:rsidR="00475E1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475E18" w:rsidP="00475E18" w:rsidR="00475E1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475E18" w:rsidP="00475E18" w:rsidR="00475E1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475E18" w:rsidP="00475E18" w:rsidR="00475E1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8685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ALATPLAST d. o. o. Pazin, Katun Trviški</w:t>
      </w:r>
      <w:r w:rsidR="00717DBA">
        <w:rPr>
          <w:rFonts w:cs="Times New Roman" w:eastAsia="Times New Roman"/>
          <w:szCs w:val="24"/>
          <w:lang w:eastAsia="hr-HR"/>
        </w:rPr>
        <w:t xml:space="preserve"> 86/b</w:t>
      </w:r>
      <w:r>
        <w:rPr>
          <w:rFonts w:cs="Times New Roman" w:eastAsia="Times New Roman"/>
          <w:szCs w:val="24"/>
          <w:lang w:eastAsia="hr-HR"/>
        </w:rPr>
        <w:t>, OIB 75327523723, MBS 040006303, 3. prosinca 2015.</w:t>
      </w:r>
    </w:p>
    <w:p w:rsidRDefault="00475E18" w:rsidP="00475E18" w:rsidR="00475E1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475E18" w:rsidP="00475E18" w:rsidR="00475E1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475E18" w:rsidP="00475E18" w:rsidR="00475E1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475E18" w:rsidP="00475E18" w:rsidR="00475E1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ALATPLAST d. o. o. Pazin, Katun Trviški</w:t>
      </w:r>
      <w:r w:rsidR="00717DBA">
        <w:rPr>
          <w:rFonts w:cs="Times New Roman" w:eastAsia="Times New Roman"/>
          <w:szCs w:val="24"/>
          <w:lang w:eastAsia="hr-HR"/>
        </w:rPr>
        <w:t xml:space="preserve"> 86/b</w:t>
      </w:r>
      <w:r>
        <w:rPr>
          <w:rFonts w:cs="Times New Roman" w:eastAsia="Times New Roman"/>
          <w:szCs w:val="24"/>
          <w:lang w:eastAsia="hr-HR"/>
        </w:rPr>
        <w:t>, OIB 75327523723, MBS 040006303.</w:t>
      </w:r>
    </w:p>
    <w:p w:rsidRDefault="00475E18" w:rsidP="00475E18" w:rsidR="00475E1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475E18" w:rsidP="00475E18" w:rsidR="00475E18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475E18" w:rsidP="00475E18" w:rsidR="00475E1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475E18" w:rsidP="00475E18" w:rsidR="00475E1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ALATPLAST d. o. o. Pazin.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1321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389.111,56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475E18" w:rsidP="00475E18" w:rsidR="00475E1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475E18" w:rsidP="00475E18" w:rsidR="00475E1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475E18" w:rsidP="00475E18" w:rsidR="00475E1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475E18" w:rsidP="00475E18" w:rsidR="00475E1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475E18" w:rsidP="00475E18" w:rsidR="00475E18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475E18" w:rsidP="00475E18" w:rsidR="00475E18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717DBA">
        <w:rPr>
          <w:rFonts w:cs="Times New Roman" w:eastAsia="Times New Roman"/>
          <w:szCs w:val="24"/>
          <w:lang w:eastAsia="hr-HR"/>
        </w:rPr>
        <w:t>, v. r.</w:t>
      </w:r>
    </w:p>
    <w:p w:rsidRDefault="00475E18" w:rsidP="00475E18" w:rsidR="00475E18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475E18" w:rsidP="00475E18" w:rsidR="00475E1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475E18" w:rsidP="00475E18" w:rsidR="00475E1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475E18" w:rsidP="00475E18" w:rsidR="00475E1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475E18" w:rsidP="00475E18" w:rsidR="00475E1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475E18" w:rsidP="00475E18" w:rsidR="00475E1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44496F" w:rsidR="006706A5"/>
    <w:sectPr w:rsidSect="00A81E97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5E18" w:rsidP="00475E18" w:rsidR="00475E18">
      <w:r>
        <w:separator/>
      </w:r>
    </w:p>
  </w:endnote>
  <w:endnote w:id="0" w:type="continuationSeparator">
    <w:p w:rsidRDefault="00475E18" w:rsidP="00475E18" w:rsidR="00475E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5E18" w:rsidP="00475E18" w:rsidR="00475E18">
      <w:r>
        <w:separator/>
      </w:r>
    </w:p>
  </w:footnote>
  <w:footnote w:id="0" w:type="continuationSeparator">
    <w:p w:rsidRDefault="00475E18" w:rsidP="00475E18" w:rsidR="00475E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5E18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4496F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481/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5E18" w:rsidP="0021081C" w:rsidR="00A81E97">
    <w:pPr>
      <w:pStyle w:val="Zaglavlje"/>
      <w:jc w:val="right"/>
    </w:pPr>
    <w:r>
      <w:t>11 St-481/2015-3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3791"/>
    <w:rsid w:val="00023791"/>
    <w:rsid w:val="0044496F"/>
    <w:rsid w:val="00475E18"/>
    <w:rsid w:val="00717DBA"/>
    <w:rsid w:val="007A5C5B"/>
    <w:rsid w:val="00C9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5E1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75E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75E1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5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5E1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75E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75E1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449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96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96F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96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96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5E1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75E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75E1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5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5E1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75E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75E1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449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96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96F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96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96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St-481/2015</izvorni_sadrzaj>
    <derivirana_varijabla naziv="DomainObject.Predmet.OznakaBroj_1">St-481/2015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ALATPLAST d.o.o. PAZIN</izvorni_sadrzaj>
    <derivirana_varijabla naziv="DomainObject.Predmet.ProtustrankaFormated_1">  ALATPLAST d.o.o. PAZIN</derivirana_varijabla>
  </DomainObject.Predmet.ProtustrankaFormated>
  <DomainObject.Predmet.ProtustrankaFormatedOIB>
    <izvorni_sadrzaj>  ALATPLAST d.o.o. PAZIN, OIB 75327523723</izvorni_sadrzaj>
    <derivirana_varijabla naziv="DomainObject.Predmet.ProtustrankaFormatedOIB_1">  ALATPLAST d.o.o. PAZIN, OIB 75327523723</derivirana_varijabla>
  </DomainObject.Predmet.ProtustrankaFormatedOIB>
  <DomainObject.Predmet.ProtustrankaFormatedWithAdress>
    <izvorni_sadrzaj> ALATPLAST d.o.o. PAZIN, Katun Trviški 86/b, 52000 Pazin</izvorni_sadrzaj>
    <derivirana_varijabla naziv="DomainObject.Predmet.ProtustrankaFormatedWithAdress_1"> ALATPLAST d.o.o. PAZIN, Katun Trviški 86/b, 52000 Pazin</derivirana_varijabla>
  </DomainObject.Predmet.ProtustrankaFormatedWithAdress>
  <DomainObject.Predmet.ProtustrankaFormatedWithAdressOIB>
    <izvorni_sadrzaj> ALATPLAST d.o.o. PAZIN, OIB 75327523723, Katun Trviški 86/b, 52000 Pazin</izvorni_sadrzaj>
    <derivirana_varijabla naziv="DomainObject.Predmet.ProtustrankaFormatedWithAdressOIB_1"> ALATPLAST d.o.o. PAZIN, OIB 75327523723, Katun Trviški 86/b, 52000 Pazin</derivirana_varijabla>
  </DomainObject.Predmet.ProtustrankaFormatedWithAdressOIB>
  <DomainObject.Predmet.ProtustrankaWithAdress>
    <izvorni_sadrzaj>ALATPLAST d.o.o. PAZIN Katun Trviški 86/b, 52000 Pazin</izvorni_sadrzaj>
    <derivirana_varijabla naziv="DomainObject.Predmet.ProtustrankaWithAdress_1">ALATPLAST d.o.o. PAZIN Katun Trviški 86/b, 52000 Pazin</derivirana_varijabla>
  </DomainObject.Predmet.ProtustrankaWithAdress>
  <DomainObject.Predmet.ProtustrankaWithAdressOIB>
    <izvorni_sadrzaj>ALATPLAST d.o.o. PAZIN, OIB 75327523723, Katun Trviški 86/b, 52000 Pazin</izvorni_sadrzaj>
    <derivirana_varijabla naziv="DomainObject.Predmet.ProtustrankaWithAdressOIB_1">ALATPLAST d.o.o. PAZIN, OIB 75327523723, Katun Trviški 86/b, 52000 Pazin</derivirana_varijabla>
  </DomainObject.Predmet.ProtustrankaWithAdressOIB>
  <DomainObject.Predmet.ProtustrankaNazivFormated>
    <izvorni_sadrzaj>ALATPLAST d.o.o. PAZIN</izvorni_sadrzaj>
    <derivirana_varijabla naziv="DomainObject.Predmet.ProtustrankaNazivFormated_1">ALATPLAST d.o.o. PAZIN</derivirana_varijabla>
  </DomainObject.Predmet.ProtustrankaNazivFormated>
  <DomainObject.Predmet.ProtustrankaNazivFormatedOIB>
    <izvorni_sadrzaj>ALATPLAST d.o.o. PAZIN, OIB 75327523723</izvorni_sadrzaj>
    <derivirana_varijabla naziv="DomainObject.Predmet.ProtustrankaNazivFormatedOIB_1">ALATPLAST d.o.o. PAZIN, OIB 75327523723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389111.56</izvorni_sadrzaj>
    <derivirana_varijabla naziv="DomainObject.Predmet.TrenutnaVrijednost_1">389111.56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ALATPLAST d.o.o. PAZIN</item>
    </izvorni_sadrzaj>
    <derivirana_varijabla naziv="DomainObject.Predmet.ProtuStrankaListFormated_1">
      <item>ALATPLAST d.o.o. PAZIN</item>
    </derivirana_varijabla>
  </DomainObject.Predmet.ProtuStrankaListFormated>
  <DomainObject.Predmet.ProtuStrankaListFormatedOIB>
    <izvorni_sadrzaj>
      <item>ALATPLAST d.o.o. PAZIN, OIB 75327523723</item>
    </izvorni_sadrzaj>
    <derivirana_varijabla naziv="DomainObject.Predmet.ProtuStrankaListFormatedOIB_1">
      <item>ALATPLAST d.o.o. PAZIN, OIB 75327523723</item>
    </derivirana_varijabla>
  </DomainObject.Predmet.ProtuStrankaListFormatedOIB>
  <DomainObject.Predmet.ProtuStrankaListFormatedWithAdress>
    <izvorni_sadrzaj>
      <item>ALATPLAST d.o.o. PAZIN, Katun Trviški 86/b, 52000 Pazin</item>
    </izvorni_sadrzaj>
    <derivirana_varijabla naziv="DomainObject.Predmet.ProtuStrankaListFormatedWithAdress_1">
      <item>ALATPLAST d.o.o. PAZIN, Katun Trviški 86/b, 52000 Pazin</item>
    </derivirana_varijabla>
  </DomainObject.Predmet.ProtuStrankaListFormatedWithAdress>
  <DomainObject.Predmet.ProtuStrankaListFormatedWithAdressOIB>
    <izvorni_sadrzaj>
      <item>ALATPLAST d.o.o. PAZIN, OIB 75327523723, Katun Trviški 86/b, 52000 Pazin</item>
    </izvorni_sadrzaj>
    <derivirana_varijabla naziv="DomainObject.Predmet.ProtuStrankaListFormatedWithAdressOIB_1">
      <item>ALATPLAST d.o.o. PAZIN, OIB 75327523723, Katun Trviški 86/b, 52000 Pazin</item>
    </derivirana_varijabla>
  </DomainObject.Predmet.ProtuStrankaListFormatedWithAdressOIB>
  <DomainObject.Predmet.ProtuStrankaListNazivFormated>
    <izvorni_sadrzaj>
      <item>ALATPLAST d.o.o. PAZIN</item>
    </izvorni_sadrzaj>
    <derivirana_varijabla naziv="DomainObject.Predmet.ProtuStrankaListNazivFormated_1">
      <item>ALATPLAST d.o.o. PAZIN</item>
    </derivirana_varijabla>
  </DomainObject.Predmet.ProtuStrankaListNazivFormated>
  <DomainObject.Predmet.ProtuStrankaListNazivFormatedOIB>
    <izvorni_sadrzaj>
      <item>ALATPLAST d.o.o. PAZIN, OIB 75327523723</item>
    </izvorni_sadrzaj>
    <derivirana_varijabla naziv="DomainObject.Predmet.ProtuStrankaListNazivFormatedOIB_1">
      <item>ALATPLAST d.o.o. PAZIN, OIB 75327523723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ALATPLAST d.o.o. PAZIN</izvorni_sadrzaj>
    <derivirana_varijabla naziv="DomainObject.Predmet.ProtustrankaIDrugi_1">ALATPLAST d.o.o. PAZIN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ALATPLAST d.o.o. PAZIN, OIB 75327523723, Katun Trviški 86/b, 52000 Pazin</izvorni_sadrzaj>
    <derivirana_varijabla naziv="DomainObject.Predmet.ProtustrankaIDrugiAdressOIB_1">ALATPLAST d.o.o. PAZIN, OIB 75327523723, Katun Trviški 86/b,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ALATPLAST d.o.o. PAZIN</item>
    </izvorni_sadrzaj>
    <derivirana_varijabla naziv="DomainObject.Predmet.SudioniciListNaziv_1">
      <item>FINANCIJSKA AGENCIJA, RC RIJEKA, PODRUŽNICA PULA, PULA</item>
      <item>ALATPLAST d.o.o. PAZIN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ALATPLAST d.o.o. PAZIN, OIB 75327523723, Katun Trviški 86/b,52000 Pazin</item>
    </izvorni_sadrzaj>
    <derivirana_varijabla naziv="DomainObject.Predmet.SudioniciListAdressOIB_1">
      <item>FINANCIJSKA AGENCIJA, RC RIJEKA, PODRUŽNICA PULA, PULA, OIB 85821130368, Ulica grada Vukovara 70,Zagreb</item>
      <item>ALATPLAST d.o.o. PAZIN, OIB 75327523723, Katun Trviški 86/b,52000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75327523723</item>
    </izvorni_sadrzaj>
    <derivirana_varijabla naziv="DomainObject.Predmet.SudioniciListNazivOIB_1">
      <item>, OIB 85821130368</item>
      <item>, OIB 75327523723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2011</properties:Characters>
  <properties:Lines>50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2015-12-03T07:55:00Z</dcterms:created>
  <dc:creator>Mihaela Kaligari</dc:creator>
  <dc:description/>
  <cp:keywords/>
  <cp:lastModifiedBy>Ana Jeromela</cp:lastModifiedBy>
  <cp:lastPrinted>2015-12-15T12:18:00Z</cp:lastPrinted>
  <dcterms:modified xmlns:xsi="http://www.w3.org/2001/XMLSchema-instance" xsi:type="dcterms:W3CDTF">2015-12-15T12:18:00Z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