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c0fe" w14:paraId="3adc0fe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CD3863">
        <w:rPr>
          <w:rFonts w:hAnsi="Times New Roman" w:ascii="Times New Roman"/>
        </w:rPr>
        <w:t>438/18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CD3863" w:rsidRPr="00CD3863">
        <w:rPr>
          <w:rFonts w:hAnsi="Times New Roman" w:ascii="Times New Roman"/>
        </w:rPr>
        <w:t>CVJETNI STUDIO NATALIE j.d.o.o., Sisak, Šetalište Vladimira Nazora 11, OIB 75531766252</w:t>
      </w:r>
      <w:r w:rsidR="00D90FFD" w:rsidRPr="00D90FFD">
        <w:rPr>
          <w:rFonts w:hAnsi="Times New Roman" w:ascii="Times New Roman"/>
        </w:rPr>
        <w:t xml:space="preserve">, dana </w:t>
      </w:r>
      <w:r w:rsidR="0045693E">
        <w:rPr>
          <w:rFonts w:hAnsi="Times New Roman" w:ascii="Times New Roman"/>
        </w:rPr>
        <w:t>2</w:t>
      </w:r>
      <w:r w:rsidR="00CD3863">
        <w:rPr>
          <w:rFonts w:hAnsi="Times New Roman" w:ascii="Times New Roman"/>
        </w:rPr>
        <w:t>3</w:t>
      </w:r>
      <w:r w:rsidR="00A252FA">
        <w:rPr>
          <w:rFonts w:hAnsi="Times New Roman" w:ascii="Times New Roman"/>
        </w:rPr>
        <w:t>. svibnja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A252FA">
        <w:rPr>
          <w:rFonts w:hAnsi="Times New Roman" w:ascii="Times New Roman"/>
          <w:b/>
        </w:rPr>
        <w:t>1</w:t>
      </w:r>
      <w:r w:rsidR="0045693E">
        <w:rPr>
          <w:rFonts w:hAnsi="Times New Roman" w:ascii="Times New Roman"/>
          <w:b/>
        </w:rPr>
        <w:t>9</w:t>
      </w:r>
      <w:r w:rsidR="001B08B5">
        <w:rPr>
          <w:rFonts w:hAnsi="Times New Roman" w:ascii="Times New Roman"/>
          <w:b/>
        </w:rPr>
        <w:t>. rujna</w:t>
      </w:r>
      <w:r w:rsidR="000000EB" w:rsidRPr="00832C9B">
        <w:rPr>
          <w:rFonts w:hAnsi="Times New Roman" w:ascii="Times New Roman"/>
          <w:b/>
        </w:rPr>
        <w:t xml:space="preserve"> 2018. godine u </w:t>
      </w:r>
      <w:r w:rsidR="00DB1209">
        <w:rPr>
          <w:rFonts w:hAnsi="Times New Roman" w:ascii="Times New Roman"/>
          <w:b/>
        </w:rPr>
        <w:t>9</w:t>
      </w:r>
      <w:r w:rsidR="00664B8D">
        <w:rPr>
          <w:rFonts w:hAnsi="Times New Roman" w:ascii="Times New Roman"/>
          <w:b/>
        </w:rPr>
        <w:t>,</w:t>
      </w:r>
      <w:r w:rsidR="00CD3863">
        <w:rPr>
          <w:rFonts w:hAnsi="Times New Roman" w:ascii="Times New Roman"/>
          <w:b/>
        </w:rPr>
        <w:t>5</w:t>
      </w:r>
      <w:r w:rsidR="00664B8D">
        <w:rPr>
          <w:rFonts w:hAnsi="Times New Roman" w:ascii="Times New Roman"/>
          <w:b/>
        </w:rPr>
        <w:t>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CD3863">
        <w:rPr>
          <w:rFonts w:hAnsi="Times New Roman" w:ascii="Times New Roman"/>
        </w:rPr>
        <w:t>Vedrana Požgaj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45693E">
        <w:rPr>
          <w:rFonts w:hAnsi="Times New Roman" w:ascii="Times New Roman"/>
        </w:rPr>
        <w:t>2</w:t>
      </w:r>
      <w:r w:rsidR="00CD3863">
        <w:rPr>
          <w:rFonts w:hAnsi="Times New Roman" w:ascii="Times New Roman"/>
        </w:rPr>
        <w:t>3</w:t>
      </w:r>
      <w:r w:rsidR="00A252FA">
        <w:rPr>
          <w:rFonts w:hAnsi="Times New Roman" w:ascii="Times New Roman"/>
        </w:rPr>
        <w:t>. svibnja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0E4B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A71E1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693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4B8D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216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D386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209"/>
    <w:rsid w:val="00DB1934"/>
    <w:rsid w:val="00DB2451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A7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1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1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1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1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A7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1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1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1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1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St-438/2018</izvorni_sadrzaj>
    <derivirana_varijabla naziv="DomainObject.Predmet.OznakaBroj_1">St-438/2018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CVJETNI STUDIO NATALIE jednostavno društvo s ograničenom odgovornošću za trgovinu i usluge, turistička agencija zastupanog po punomoćniku Vedrana Požgaj</izvorni_sadrzaj>
    <derivirana_varijabla naziv="DomainObject.Predmet.ProtustrankaFormated_1">  CVJETNI STUDIO NATALIE jednostavno društvo s ograničenom odgovornošću za trgovinu i usluge, turistička agencija zastupanog po punomoćniku Vedrana Požgaj</derivirana_varijabla>
  </DomainObject.Predmet.ProtustrankaFormated>
  <DomainObject.Predmet.ProtustrankaFormatedOIB>
    <izvorni_sadrzaj>  CVJETNI STUDIO NATALIE jednostavno društvo s ograničenom odgovornošću za trgovinu i usluge, turistička agencija, OIB 75531766252 zastupanog po punomoćniku Vedrana Požgaj</izvorni_sadrzaj>
    <derivirana_varijabla naziv="DomainObject.Predmet.ProtustrankaFormatedOIB_1">  CVJETNI STUDIO NATALIE jednostavno društvo s ograničenom odgovornošću za trgovinu i usluge, turistička agencija, OIB 75531766252 zastupanog po punomoćniku Vedrana Požgaj</derivirana_varijabla>
  </DomainObject.Predmet.ProtustrankaFormatedOIB>
  <DomainObject.Predmet.ProtustrankaFormatedWithAdress>
    <izvorni_sadrzaj> CVJETNI STUDIO NATALIE jednostavno društvo s ograničenom odgovornošću za trgovinu i usluge, turistička agencija, Šetalište Vladimira Nazora 11, 44000 Sisak zastupanog po punomoćniku Vedrana Požgaj</izvorni_sadrzaj>
    <derivirana_varijabla naziv="DomainObject.Predmet.ProtustrankaFormatedWithAdress_1"> CVJETNI STUDIO NATALIE jednostavno društvo s ograničenom odgovornošću za trgovinu i usluge, turistička agencija, Šetalište Vladimira Nazora 11, 44000 Sisak zastupanog po punomoćniku Vedrana Požgaj</derivirana_varijabla>
  </DomainObject.Predmet.ProtustrankaFormatedWithAdress>
  <DomainObject.Predmet.ProtustrankaFormatedWithAdressOIB>
    <izvorni_sadrzaj> CVJETNI STUDIO NATALIE jednostavno društvo s ograničenom odgovornošću za trgovinu i usluge, turistička agencija, OIB 75531766252, Šetalište Vladimira Nazora 11, 44000 Sisak zastupanog po punomoćniku Vedrana Požgaj</izvorni_sadrzaj>
    <derivirana_varijabla naziv="DomainObject.Predmet.ProtustrankaFormatedWithAdressOIB_1"> CVJETNI STUDIO NATALIE jednostavno društvo s ograničenom odgovornošću za trgovinu i usluge, turistička agencija, OIB 75531766252, Šetalište Vladimira Nazora 11, 44000 Sisak zastupanog po punomoćniku Vedrana Požgaj</derivirana_varijabla>
  </DomainObject.Predmet.ProtustrankaFormatedWithAdressOIB>
  <DomainObject.Predmet.ProtustrankaWithAdress>
    <izvorni_sadrzaj>CVJETNI STUDIO NATALIE jednostavno društvo s ograničenom odgovornošću za trgovinu i usluge, turistička agencija Šetalište Vladimira Nazora 11, 44000 Sisak</izvorni_sadrzaj>
    <derivirana_varijabla naziv="DomainObject.Predmet.ProtustrankaWithAdress_1">CVJETNI STUDIO NATALIE jednostavno društvo s ograničenom odgovornošću za trgovinu i usluge, turistička agencija Šetalište Vladimira Nazora 11, 44000 Sisak</derivirana_varijabla>
  </DomainObject.Predmet.ProtustrankaWithAdress>
  <DomainObject.Predmet.ProtustrankaWithAdressOIB>
    <izvorni_sadrzaj>CVJETNI STUDIO NATALIE jednostavno društvo s ograničenom odgovornošću za trgovinu i usluge, turistička agencija, OIB 75531766252, Šetalište Vladimira Nazora 11, 44000 Sisak</izvorni_sadrzaj>
    <derivirana_varijabla naziv="DomainObject.Predmet.ProtustrankaWithAdressOIB_1">CVJETNI STUDIO NATALIE jednostavno društvo s ograničenom odgovornošću za trgovinu i usluge, turistička agencija, OIB 75531766252, Šetalište Vladimira Nazora 11, 44000 Sisak</derivirana_varijabla>
  </DomainObject.Predmet.ProtustrankaWithAdressOIB>
  <DomainObject.Predmet.ProtustrankaNazivFormated>
    <izvorni_sadrzaj>CVJETNI STUDIO NATALIE jednostavno društvo s ograničenom odgovornošću za trgovinu i usluge, turistička agencija</izvorni_sadrzaj>
    <derivirana_varijabla naziv="DomainObject.Predmet.ProtustrankaNazivFormated_1">CVJETNI STUDIO NATALIE jednostavno društvo s ograničenom odgovornošću za trgovinu i usluge, turistička agencija</derivirana_varijabla>
  </DomainObject.Predmet.ProtustrankaNazivFormated>
  <DomainObject.Predmet.ProtustrankaNazivFormatedOIB>
    <izvorni_sadrzaj>CVJETNI STUDIO NATALIE jednostavno društvo s ograničenom odgovornošću za trgovinu i usluge, turistička agencija, OIB 75531766252</izvorni_sadrzaj>
    <derivirana_varijabla naziv="DomainObject.Predmet.ProtustrankaNazivFormatedOIB_1">CVJETNI STUDIO NATALIE jednostavno društvo s ograničenom odgovornošću za trgovinu i usluge, turistička agencija, OIB 75531766252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CVJETNI STUDIO NATALIE jednostavno društvo s ograničenom odgovornošću za trgovinu i usluge, turistička agencija zastupanog po punomoćniku Vedrana Požgaj</item>
    </izvorni_sadrzaj>
    <derivirana_varijabla naziv="DomainObject.Predmet.ProtuStrankaListFormated_1">
      <item>CVJETNI STUDIO NATALIE jednostavno društvo s ograničenom odgovornošću za trgovinu i usluge, turistička agencija zastupanog po punomoćniku Vedrana Požgaj</item>
    </derivirana_varijabla>
  </DomainObject.Predmet.ProtuStrankaListFormated>
  <DomainObject.Predmet.ProtuStrankaListFormatedOIB>
    <izvorni_sadrzaj>
      <item>CVJETNI STUDIO NATALIE jednostavno društvo s ograničenom odgovornošću za trgovinu i usluge, turistička agencija, OIB 75531766252 zastupanog po punomoćniku Vedrana Požgaj</item>
    </izvorni_sadrzaj>
    <derivirana_varijabla naziv="DomainObject.Predmet.ProtuStrankaListFormatedOIB_1">
      <item>CVJETNI STUDIO NATALIE jednostavno društvo s ograničenom odgovornošću za trgovinu i usluge, turistička agencija, OIB 75531766252 zastupanog po punomoćniku Vedrana Požgaj</item>
    </derivirana_varijabla>
  </DomainObject.Predmet.ProtuStrankaListFormatedOIB>
  <DomainObject.Predmet.ProtuStrankaListFormatedWithAdress>
    <izvorni_sadrzaj>
      <item>CVJETNI STUDIO NATALIE jednostavno društvo s ograničenom odgovornošću za trgovinu i usluge, turistička agencija, Šetalište Vladimira Nazora 11, 44000 Sisak zastupanog po punomoćniku Vedrana Požgaj</item>
    </izvorni_sadrzaj>
    <derivirana_varijabla naziv="DomainObject.Predmet.ProtuStrankaListFormatedWithAdress_1">
      <item>CVJETNI STUDIO NATALIE jednostavno društvo s ograničenom odgovornošću za trgovinu i usluge, turistička agencija, Šetalište Vladimira Nazora 11, 44000 Sisak zastupanog po punomoćniku Vedrana Požgaj</item>
    </derivirana_varijabla>
  </DomainObject.Predmet.ProtuStrankaListFormatedWithAdress>
  <DomainObject.Predmet.ProtuStrankaListFormatedWithAdressOIB>
    <izvorni_sadrzaj>
      <item>CVJETNI STUDIO NATALIE jednostavno društvo s ograničenom odgovornošću za trgovinu i usluge, turistička agencija, OIB 75531766252, Šetalište Vladimira Nazora 11, 44000 Sisak zastupanog po punomoćniku Vedrana Požgaj</item>
    </izvorni_sadrzaj>
    <derivirana_varijabla naziv="DomainObject.Predmet.ProtuStrankaListFormatedWithAdressOIB_1">
      <item>CVJETNI STUDIO NATALIE jednostavno društvo s ograničenom odgovornošću za trgovinu i usluge, turistička agencija, OIB 75531766252, Šetalište Vladimira Nazora 11, 44000 Sisak zastupanog po punomoćniku Vedrana Požgaj</item>
    </derivirana_varijabla>
  </DomainObject.Predmet.ProtuStrankaListFormatedWithAdressOIB>
  <DomainObject.Predmet.ProtuStrankaListNazivFormated>
    <izvorni_sadrzaj>
      <item>CVJETNI STUDIO NATALIE jednostavno društvo s ograničenom odgovornošću za trgovinu i usluge, turistička agencija</item>
    </izvorni_sadrzaj>
    <derivirana_varijabla naziv="DomainObject.Predmet.ProtuStrankaListNazivFormated_1">
      <item>CVJETNI STUDIO NATALIE jednostavno društvo s ograničenom odgovornošću za trgovinu i usluge, turistička agencija</item>
    </derivirana_varijabla>
  </DomainObject.Predmet.ProtuStrankaListNazivFormated>
  <DomainObject.Predmet.ProtuStrankaListNazivFormatedOIB>
    <izvorni_sadrzaj>
      <item>CVJETNI STUDIO NATALIE jednostavno društvo s ograničenom odgovornošću za trgovinu i usluge, turistička agencija, OIB 75531766252</item>
    </izvorni_sadrzaj>
    <derivirana_varijabla naziv="DomainObject.Predmet.ProtuStrankaListNazivFormatedOIB_1">
      <item>CVJETNI STUDIO NATALIE jednostavno društvo s ograničenom odgovornošću za trgovinu i usluge, turistička agencija, OIB 75531766252</item>
    </derivirana_varijabla>
  </DomainObject.Predmet.ProtuStrankaListNazivFormatedOIB>
  <DomainObject.Predmet.OstaliListFormated>
    <izvorni_sadrzaj>
      <item>Vedrana Požgaj punomoćnik sudionika u postupku CVJETNI STUDIO NATALIE jednostavno društvo s ograničenom odgovornošću za trgovinu i usluge, turistička agencija</item>
    </izvorni_sadrzaj>
    <derivirana_varijabla naziv="DomainObject.Predmet.OstaliListFormated_1">
      <item>Vedrana Požgaj punomoćnik sudionika u postupku CVJETNI STUDIO NATALIE jednostavno društvo s ograničenom odgovornošću za trgovinu i usluge, turistička agencija</item>
    </derivirana_varijabla>
  </DomainObject.Predmet.OstaliListFormated>
  <DomainObject.Predmet.OstaliListFormatedOIB>
    <izvorni_sadrzaj>
      <item>Vedrana Požgaj, OIB 65231998790 punomoćnik sudionika u postupku CVJETNI STUDIO NATALIE jednostavno društvo s ograničenom odgovornošću za trgovinu i usluge, turistička agencija</item>
    </izvorni_sadrzaj>
    <derivirana_varijabla naziv="DomainObject.Predmet.OstaliListFormatedOIB_1">
      <item>Vedrana Požgaj, OIB 65231998790 punomoćnik sudionika u postupku CVJETNI STUDIO NATALIE jednostavno društvo s ograničenom odgovornošću za trgovinu i usluge, turistička agencija</item>
    </derivirana_varijabla>
  </DomainObject.Predmet.OstaliListFormatedOIB>
  <DomainObject.Predmet.OstaliListFormatedWithAdress>
    <izvorni_sadrzaj>
      <item>Vedrana Požgaj, Šetalište Vladimira Nazora 11, 44000 Sisak punomoćnik sudionika u postupku CVJETNI STUDIO NATALIE jednostavno društvo s ograničenom odgovornošću za trgovinu i usluge, turistička agencija</item>
    </izvorni_sadrzaj>
    <derivirana_varijabla naziv="DomainObject.Predmet.OstaliListFormatedWithAdress_1">
      <item>Vedrana Požgaj, Šetalište Vladimira Nazora 11, 44000 Sisak punomoćnik sudionika u postupku CVJETNI STUDIO NATALIE jednostavno društvo s ograničenom odgovornošću za trgovinu i usluge, turistička agencija</item>
    </derivirana_varijabla>
  </DomainObject.Predmet.OstaliListFormatedWithAdress>
  <DomainObject.Predmet.OstaliListFormatedWithAdressOIB>
    <izvorni_sadrzaj>
      <item>Vedrana Požgaj, OIB 65231998790, Šetalište Vladimira Nazora 11, 44000 Sisak punomoćnik sudionika u postupku CVJETNI STUDIO NATALIE jednostavno društvo s ograničenom odgovornošću za trgovinu i usluge, turistička agencija</item>
    </izvorni_sadrzaj>
    <derivirana_varijabla naziv="DomainObject.Predmet.OstaliListFormatedWithAdressOIB_1">
      <item>Vedrana Požgaj, OIB 65231998790, Šetalište Vladimira Nazora 11, 44000 Sisak punomoćnik sudionika u postupku CVJETNI STUDIO NATALIE jednostavno društvo s ograničenom odgovornošću za trgovinu i usluge, turistička agencija</item>
    </derivirana_varijabla>
  </DomainObject.Predmet.OstaliListFormatedWithAdressOIB>
  <DomainObject.Predmet.OstaliListNazivFormated>
    <izvorni_sadrzaj>
      <item>Vedrana Požgaj</item>
    </izvorni_sadrzaj>
    <derivirana_varijabla naziv="DomainObject.Predmet.OstaliListNazivFormated_1">
      <item>Vedrana Požgaj</item>
    </derivirana_varijabla>
  </DomainObject.Predmet.OstaliListNazivFormated>
  <DomainObject.Predmet.OstaliListNazivFormatedOIB>
    <izvorni_sadrzaj>
      <item>Vedrana Požgaj, OIB 65231998790</item>
    </izvorni_sadrzaj>
    <derivirana_varijabla naziv="DomainObject.Predmet.OstaliListNazivFormatedOIB_1">
      <item>Vedrana Požgaj, OIB 65231998790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CVJETNI STUDIO NATALIE jednostavno društvo s ograničenom odgovornošću za trgovinu i usluge, turistička agencija</izvorni_sadrzaj>
    <derivirana_varijabla naziv="DomainObject.Predmet.ProtustrankaIDrugi_1">CVJETNI STUDIO NATALIE jednostavno društvo s ograničenom odgovornošću za trgovinu i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CVJETNI STUDIO NATALIE jednostavno društvo s ograničenom odgovornošću za trgovinu i usluge, turistička agencija, OIB 75531766252, Šetalište Vladimira Nazora 11, 44000 Sisak</izvorni_sadrzaj>
    <derivirana_varijabla naziv="DomainObject.Predmet.ProtustrankaIDrugiAdressOIB_1">CVJETNI STUDIO NATALIE jednostavno društvo s ograničenom odgovornošću za trgovinu i usluge, turistička agencija, OIB 75531766252, Šetalište Vladimira Nazora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CVJETNI STUDIO NATALIE jednostavno društvo s ograničenom odgovornošću za trgovinu i usluge, turistička agencija</item>
      <item>FINA Regionalni centar Zagreb</item>
      <item>Vedrana Požgaj</item>
    </izvorni_sadrzaj>
    <derivirana_varijabla naziv="DomainObject.Predmet.SudioniciListNaziv_1">
      <item>CVJETNI STUDIO NATALIE jednostavno društvo s ograničenom odgovornošću za trgovinu i usluge, turistička agencija</item>
      <item>FINA Regionalni centar Zagreb</item>
      <item>Vedrana Požgaj</item>
    </derivirana_varijabla>
  </DomainObject.Predmet.SudioniciListNaziv>
  <DomainObject.Predmet.SudioniciListAdressOIB>
    <izvorni_sadrzaj>
      <item>CVJETNI STUDIO NATALIE jednostavno društvo s ograničenom odgovornošću za trgovinu i usluge, turistička agencija, OIB 75531766252, Šetalište Vladimira Nazora 11,44000 Sisak</item>
      <item>FINA Regionalni centar Zagreb, OIB 85821130368, Trg svibanjskih žrtava 1995. 1,10000 Zagreb</item>
      <item>Vedrana Požgaj, OIB 65231998790, Šetalište Vladimira Nazora 11,44000 Sisak</item>
    </izvorni_sadrzaj>
    <derivirana_varijabla naziv="DomainObject.Predmet.SudioniciListAdressOIB_1">
      <item>CVJETNI STUDIO NATALIE jednostavno društvo s ograničenom odgovornošću za trgovinu i usluge, turistička agencija, OIB 75531766252, Šetalište Vladimira Nazora 11,44000 Sisak</item>
      <item>FINA Regionalni centar Zagreb, OIB 85821130368, Trg svibanjskih žrtava 1995. 1,10000 Zagreb</item>
      <item>Vedrana Požgaj, OIB 65231998790, Šetalište Vladimira Nazora 11,44000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75531766252</item>
      <item>, OIB 85821130368</item>
      <item>, OIB 65231998790</item>
    </izvorni_sadrzaj>
    <derivirana_varijabla naziv="DomainObject.Predmet.SudioniciListNazivOIB_1">
      <item>, OIB 75531766252</item>
      <item>, OIB 85821130368</item>
      <item>, OIB 65231998790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7C506A-0F2E-4AE1-86AD-42165B305D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180</properties:Words>
  <properties:Characters>887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2018-05-24T12:33:00Z</dcterms:created>
  <dc:creator>stecaj</dc:creator>
  <cp:lastModifiedBy>Gordana Grčić</cp:lastModifiedBy>
  <cp:lastPrinted>2018-05-24T12:32:00Z</cp:lastPrinted>
  <dcterms:modified xmlns:xsi="http://www.w3.org/2001/XMLSchema-instance" xsi:type="dcterms:W3CDTF">2018-05-24T12:34:00Z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(ZAKLJUČAK-FINA-i-ST-438-18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