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59eb" w14:paraId="ff659eb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53C14">
        <w:rPr>
          <w:b/>
          <w:lang w:val="hr-HR"/>
        </w:rPr>
        <w:t>13</w:t>
      </w:r>
      <w:r w:rsidR="00B92F0D">
        <w:rPr>
          <w:b/>
          <w:lang w:val="hr-HR"/>
        </w:rPr>
        <w:t>68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B92F0D" w:rsidR="00B92F0D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B92F0D" w:rsidRPr="003F13DF">
        <w:rPr>
          <w:lang w:val="hr-HR"/>
        </w:rPr>
        <w:t>Trgovački sud u Splitu, po sucu</w:t>
      </w:r>
      <w:r w:rsidR="00B92F0D">
        <w:rPr>
          <w:lang w:val="hr-HR"/>
        </w:rPr>
        <w:t xml:space="preserve"> tog suda</w:t>
      </w:r>
      <w:r w:rsidR="00B92F0D" w:rsidRPr="003F13DF">
        <w:rPr>
          <w:lang w:val="hr-HR"/>
        </w:rPr>
        <w:t xml:space="preserve"> </w:t>
      </w:r>
      <w:r w:rsidR="00B92F0D">
        <w:rPr>
          <w:lang w:val="hr-HR"/>
        </w:rPr>
        <w:t>Pašku Bačiću,</w:t>
      </w:r>
      <w:r w:rsidR="00B92F0D" w:rsidRPr="003F13DF">
        <w:rPr>
          <w:lang w:val="hr-HR"/>
        </w:rPr>
        <w:t xml:space="preserve"> kao </w:t>
      </w:r>
      <w:r w:rsidR="00B92F0D">
        <w:rPr>
          <w:lang w:val="hr-HR"/>
        </w:rPr>
        <w:t xml:space="preserve">stečajnom </w:t>
      </w:r>
      <w:r w:rsidR="00B92F0D" w:rsidRPr="003F13DF">
        <w:rPr>
          <w:lang w:val="hr-HR"/>
        </w:rPr>
        <w:t>sucu</w:t>
      </w:r>
      <w:r w:rsidR="00B92F0D">
        <w:rPr>
          <w:lang w:val="hr-HR"/>
        </w:rPr>
        <w:t>,</w:t>
      </w:r>
      <w:r w:rsidR="00B92F0D" w:rsidRPr="003F13DF">
        <w:rPr>
          <w:lang w:val="hr-HR"/>
        </w:rPr>
        <w:t xml:space="preserve"> u</w:t>
      </w:r>
      <w:r w:rsidR="00B92F0D">
        <w:rPr>
          <w:lang w:val="hr-HR"/>
        </w:rPr>
        <w:t xml:space="preserve"> skraćenom stečajnom postupku povodom zahtjeva </w:t>
      </w:r>
      <w:r w:rsidR="00B92F0D" w:rsidRPr="001A260E">
        <w:rPr>
          <w:szCs w:val="24"/>
          <w:lang w:val="hr-HR"/>
        </w:rPr>
        <w:t>FINANCIJSKE AGENCIJE, Regionalni centar Spl</w:t>
      </w:r>
      <w:r w:rsidR="00B92F0D">
        <w:rPr>
          <w:szCs w:val="24"/>
          <w:lang w:val="hr-HR"/>
        </w:rPr>
        <w:t>it, Podružnica Split, Mažuranićevo šetalište 24b</w:t>
      </w:r>
      <w:r w:rsidR="00B92F0D">
        <w:rPr>
          <w:lang w:val="hr-HR"/>
        </w:rPr>
        <w:t xml:space="preserve">, OIB: 85821130368, za provedbu skraćenog stečajnog postupka nad dužnikom M.J.A. d.o.o. Krvavica, Krvavica 43/A, OIB: 25980084186, dana </w:t>
      </w:r>
      <w:r w:rsidR="00EE0D42">
        <w:rPr>
          <w:lang w:val="hr-HR"/>
        </w:rPr>
        <w:t>3. veljače 2017</w:t>
      </w:r>
      <w:r w:rsidR="00B92F0D">
        <w:rPr>
          <w:lang w:val="hr-HR"/>
        </w:rPr>
        <w:t>. godine</w:t>
      </w:r>
    </w:p>
    <w:p w:rsidRDefault="00604CF4" w:rsidP="00604CF4" w:rsidR="00604CF4">
      <w:pPr>
        <w:pStyle w:val="Tijeloteksta"/>
        <w:rPr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B92F0D">
        <w:rPr>
          <w:lang w:val="hr-HR"/>
        </w:rPr>
        <w:t>M.J.A. d.o.o. Krvavica, Krvavica 43/A, OIB: 259800841</w:t>
      </w:r>
      <w:r w:rsidR="00EE0D42">
        <w:rPr>
          <w:lang w:val="hr-HR"/>
        </w:rPr>
        <w:t>86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B92F0D" w:rsidP="00B92F0D" w:rsidR="00B92F0D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EE0D42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DE56F3">
        <w:rPr>
          <w:lang w:val="hr-HR"/>
        </w:rPr>
        <w:t xml:space="preserve">, na temelju odredbe čl. 444. st. 1. Stečajnog zakona (Narodne novine broj 71/15, dalje SZ), </w:t>
      </w:r>
      <w:r>
        <w:rPr>
          <w:lang w:val="hr-HR"/>
        </w:rPr>
        <w:t xml:space="preserve"> zahtjev za provedbu skraćenog stečajnog postupka nad dužnikom M.J.A. d.o.o. Krvavica.</w:t>
      </w:r>
    </w:p>
    <w:p w:rsidRDefault="00B92F0D" w:rsidP="00B92F0D" w:rsidR="00B92F0D">
      <w:pPr>
        <w:ind w:firstLine="708"/>
        <w:jc w:val="both"/>
        <w:rPr>
          <w:lang w:val="hr-HR"/>
        </w:rPr>
      </w:pPr>
    </w:p>
    <w:p w:rsidRDefault="00B92F0D" w:rsidP="00B92F0D" w:rsidR="00B92F0D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EE0D42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EE0D42">
        <w:rPr>
          <w:lang w:val="hr-HR"/>
        </w:rPr>
        <w:t>ekinutom razdoblju od 1084 dana</w:t>
      </w:r>
      <w:r>
        <w:rPr>
          <w:lang w:val="hr-HR"/>
        </w:rPr>
        <w:t xml:space="preserve"> u ukupnom iznosu od 68.258,93 kn, kao i da prema podacima koji su dostavljeni od Hrvatskog </w:t>
      </w:r>
      <w:r w:rsidR="00EE0D42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EE0D42" w:rsidP="00EE0D42" w:rsidR="00EE0D42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14. ožujka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E0D42" w:rsidP="00EE0D42" w:rsidR="00EE0D42" w:rsidRPr="00874DE6">
      <w:pPr>
        <w:ind w:firstLine="708"/>
        <w:jc w:val="both"/>
        <w:rPr>
          <w:lang w:val="hr-HR"/>
        </w:rPr>
      </w:pPr>
    </w:p>
    <w:p w:rsidRDefault="00EE0D42" w:rsidP="00EE0D42" w:rsidR="00EE0D42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7. travnja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70.153,23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30. ožujka</w:t>
      </w:r>
      <w:r w:rsidRPr="00874DE6">
        <w:rPr>
          <w:lang w:val="hr-HR"/>
        </w:rPr>
        <w:t xml:space="preserve">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2014.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EE0D42" w:rsidP="00EE0D42" w:rsidR="00EE0D42" w:rsidRPr="00874DE6">
      <w:pPr>
        <w:ind w:firstLine="708"/>
        <w:jc w:val="both"/>
        <w:rPr>
          <w:lang w:val="hr-HR"/>
        </w:rPr>
      </w:pPr>
    </w:p>
    <w:p w:rsidRDefault="00EE0D42" w:rsidP="00EE0D42" w:rsidR="00EE0D42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EE0D42" w:rsidP="00EE0D42" w:rsidR="00EE0D42" w:rsidRPr="00874DE6">
      <w:pPr>
        <w:ind w:firstLine="708"/>
        <w:jc w:val="both"/>
        <w:rPr>
          <w:lang w:val="hr-HR"/>
        </w:rPr>
      </w:pPr>
    </w:p>
    <w:p w:rsidRDefault="00EE0D42" w:rsidP="00EE0D42" w:rsidR="00EE0D42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EE0D42" w:rsidP="00EE0D42" w:rsidR="00EE0D42" w:rsidRPr="008B415B">
      <w:pPr>
        <w:ind w:firstLine="708"/>
        <w:jc w:val="both"/>
        <w:rPr>
          <w:lang w:val="hr-HR"/>
        </w:rPr>
      </w:pPr>
    </w:p>
    <w:p w:rsidRDefault="00EE0D42" w:rsidP="00EE0D42" w:rsidR="00EE0D42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EE0D42" w:rsidP="00EE0D42" w:rsidR="00EE0D42" w:rsidRPr="00874DE6">
      <w:pPr>
        <w:jc w:val="both"/>
        <w:rPr>
          <w:lang w:val="hr-HR"/>
        </w:rPr>
      </w:pPr>
    </w:p>
    <w:p w:rsidRDefault="00EE0D42" w:rsidP="00EE0D42" w:rsidR="00EE0D42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EE0D42" w:rsidP="00EE0D42" w:rsidR="00EE0D42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EE0D42" w:rsidP="00EE0D42" w:rsidR="00EE0D42" w:rsidRPr="00874DE6">
      <w:pPr>
        <w:ind w:firstLine="708" w:left="7080"/>
      </w:pPr>
      <w:r w:rsidRPr="00874DE6">
        <w:t xml:space="preserve">S U D A C </w:t>
      </w:r>
    </w:p>
    <w:p w:rsidRDefault="00EE0D42" w:rsidP="00EE0D42" w:rsidR="00EE0D42" w:rsidRPr="00874DE6">
      <w:pPr>
        <w:ind w:firstLine="708" w:left="6372"/>
        <w:rPr>
          <w:sz w:val="28"/>
          <w:szCs w:val="28"/>
        </w:rPr>
      </w:pPr>
    </w:p>
    <w:p w:rsidRDefault="00EE0D42" w:rsidP="00EE0D42" w:rsidR="00EE0D42" w:rsidRPr="00874DE6">
      <w:pPr>
        <w:ind w:firstLine="708" w:left="7080"/>
      </w:pPr>
      <w:r w:rsidRPr="00874DE6">
        <w:t>Paško Bačić</w:t>
      </w:r>
    </w:p>
    <w:p w:rsidRDefault="00EE0D42" w:rsidP="00EE0D42" w:rsidR="00EE0D42" w:rsidRPr="00874DE6"/>
    <w:p w:rsidRDefault="00EE0D42" w:rsidP="00EE0D42" w:rsidR="00EE0D42" w:rsidRPr="00874DE6"/>
    <w:p w:rsidRDefault="00EE0D42" w:rsidP="00EE0D42" w:rsidR="00EE0D42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EE0D42" w:rsidP="00EE0D42" w:rsidR="00EE0D42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E0D42" w:rsidP="00EE0D42" w:rsidR="00EE0D42">
      <w:pPr>
        <w:jc w:val="both"/>
        <w:rPr>
          <w:lang w:val="hr-HR"/>
        </w:rPr>
      </w:pPr>
    </w:p>
    <w:p w:rsidRDefault="00EE0D42" w:rsidP="00EE0D42" w:rsidR="00EE0D42">
      <w:pPr>
        <w:jc w:val="both"/>
        <w:rPr>
          <w:lang w:val="hr-HR"/>
        </w:rPr>
      </w:pPr>
    </w:p>
    <w:p w:rsidRDefault="00EE0D42" w:rsidP="00EE0D42" w:rsidR="00EE0D42">
      <w:pPr>
        <w:jc w:val="both"/>
        <w:rPr>
          <w:lang w:val="hr-HR"/>
        </w:rPr>
      </w:pPr>
    </w:p>
    <w:p w:rsidRDefault="00EE0D42" w:rsidP="00EE0D42" w:rsidR="00EE0D42" w:rsidRPr="00874DE6">
      <w:pPr>
        <w:jc w:val="both"/>
        <w:rPr>
          <w:lang w:val="hr-HR"/>
        </w:rPr>
      </w:pPr>
    </w:p>
    <w:p w:rsidRDefault="00EE0D42" w:rsidP="00EE0D42" w:rsidR="00EE0D42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EE0D42" w:rsidP="00EE0D42" w:rsidR="00EE0D42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E0D42" w:rsidP="00EE0D42" w:rsidR="00EE0D42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EE0D42" w:rsidP="00EE0D42" w:rsidR="00EE0D42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EE0D42" w:rsidP="00EE0D42" w:rsidR="00EE0D42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EE0D42" w:rsidP="00EE0D42" w:rsidR="00EE0D42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EE0D42" w:rsidP="00EE0D42" w:rsidR="00EE0D42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96DDC" w:rsidRPr="00C96DD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3C14">
      <w:t>13</w:t>
    </w:r>
    <w:r w:rsidR="00B92F0D">
      <w:t>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96DDC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DE56F3"/>
    <w:rsid w:val="00E14AE2"/>
    <w:rsid w:val="00E6013F"/>
    <w:rsid w:val="00EB167D"/>
    <w:rsid w:val="00EB78C8"/>
    <w:rsid w:val="00EC0B4A"/>
    <w:rsid w:val="00ED6C48"/>
    <w:rsid w:val="00EE0D42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D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D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D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6D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6D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6D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St-1368/2015</izvorni_sadrzaj>
    <derivirana_varijabla naziv="DomainObject.Predmet.OznakaBroj_1">St-1368/2015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M.J.A. društvo s ograničenom odgovornošću za trgovinu i građenje</izvorni_sadrzaj>
    <derivirana_varijabla naziv="DomainObject.Predmet.ProtustrankaFormated_1">  M.J.A. društvo s ograničenom odgovornošću za trgovinu i građenje</derivirana_varijabla>
  </DomainObject.Predmet.ProtustrankaFormated>
  <DomainObject.Predmet.ProtustrankaFormatedOIB>
    <izvorni_sadrzaj>  M.J.A. društvo s ograničenom odgovornošću za trgovinu i građenje, OIB 25980084186</izvorni_sadrzaj>
    <derivirana_varijabla naziv="DomainObject.Predmet.ProtustrankaFormatedOIB_1">  M.J.A. društvo s ograničenom odgovornošću za trgovinu i građenje, OIB 25980084186</derivirana_varijabla>
  </DomainObject.Predmet.ProtustrankaFormatedOIB>
  <DomainObject.Predmet.ProtustrankaFormatedWithAdress>
    <izvorni_sadrzaj> M.J.A. društvo s ograničenom odgovornošću za trgovinu i građenje, Krvavica 43/A, 21320 Krvavica</izvorni_sadrzaj>
    <derivirana_varijabla naziv="DomainObject.Predmet.ProtustrankaFormatedWithAdress_1"> M.J.A. društvo s ograničenom odgovornošću za trgovinu i građenje, Krvavica 43/A, 21320 Krvavica</derivirana_varijabla>
  </DomainObject.Predmet.ProtustrankaFormatedWithAdress>
  <DomainObject.Predmet.ProtustrankaFormatedWithAdressOIB>
    <izvorni_sadrzaj> M.J.A. društvo s ograničenom odgovornošću za trgovinu i građenje, OIB 25980084186, Krvavica 43/A, 21320 Krvavica</izvorni_sadrzaj>
    <derivirana_varijabla naziv="DomainObject.Predmet.ProtustrankaFormatedWithAdressOIB_1"> M.J.A. društvo s ograničenom odgovornošću za trgovinu i građenje, OIB 25980084186, Krvavica 43/A, 21320 Krvavica</derivirana_varijabla>
  </DomainObject.Predmet.ProtustrankaFormatedWithAdressOIB>
  <DomainObject.Predmet.ProtustrankaWithAdress>
    <izvorni_sadrzaj>M.J.A. društvo s ograničenom odgovornošću za trgovinu i građenje Krvavica 43/A, 21320 Krvavica</izvorni_sadrzaj>
    <derivirana_varijabla naziv="DomainObject.Predmet.ProtustrankaWithAdress_1">M.J.A. društvo s ograničenom odgovornošću za trgovinu i građenje Krvavica 43/A, 21320 Krvavica</derivirana_varijabla>
  </DomainObject.Predmet.ProtustrankaWithAdress>
  <DomainObject.Predmet.ProtustrankaWithAdressOIB>
    <izvorni_sadrzaj>M.J.A. društvo s ograničenom odgovornošću za trgovinu i građenje, OIB 25980084186, Krvavica 43/A, 21320 Krvavica</izvorni_sadrzaj>
    <derivirana_varijabla naziv="DomainObject.Predmet.ProtustrankaWithAdressOIB_1">M.J.A. društvo s ograničenom odgovornošću za trgovinu i građenje, OIB 25980084186, Krvavica 43/A, 21320 Krvavica</derivirana_varijabla>
  </DomainObject.Predmet.ProtustrankaWithAdressOIB>
  <DomainObject.Predmet.ProtustrankaNazivFormated>
    <izvorni_sadrzaj>M.J.A. društvo s ograničenom odgovornošću za trgovinu i građenje</izvorni_sadrzaj>
    <derivirana_varijabla naziv="DomainObject.Predmet.ProtustrankaNazivFormated_1">M.J.A. društvo s ograničenom odgovornošću za trgovinu i građenje</derivirana_varijabla>
  </DomainObject.Predmet.ProtustrankaNazivFormated>
  <DomainObject.Predmet.ProtustrankaNazivFormatedOIB>
    <izvorni_sadrzaj>M.J.A. društvo s ograničenom odgovornošću za trgovinu i građenje, OIB 25980084186</izvorni_sadrzaj>
    <derivirana_varijabla naziv="DomainObject.Predmet.ProtustrankaNazivFormatedOIB_1">M.J.A. društvo s ograničenom odgovornošću za trgovinu i građenje, OIB 25980084186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24b, 21000 Split; ŽUPANIJSKO DRŽAVNO ODVJETNIŠTVO SPLIT</izvorni_sadrzaj>
    <derivirana_varijabla naziv="DomainObject.Predmet.StrankaFormatedWithAdress_1"> FINANCIJSKA AGENCIJA, RC SPLIT, Mažuranićevo šetalište 24b,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24b, 21000 Split; ŽUPANIJSKO DRŽAVNO ODVJETNIŠTVO SPLIT, OIB 70793241859</izvorni_sadrzaj>
    <derivirana_varijabla naziv="DomainObject.Predmet.StrankaFormatedWithAdressOIB_1"> FINANCIJSKA AGENCIJA, 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AGENCIJA, RC SPLIT Mažuranićevo šetalište 24b,21000 Split,ŽUPANIJSKO DRŽAVNO ODVJETNIŠTVO SPLIT </izvorni_sadrzaj>
    <derivirana_varijabla naziv="DomainObject.Predmet.StrankaWithAdress_1">FINANCIJSKA AGENCIJA, RC SPLIT Mažuranićevo šetalište 24b,21000 Split,ŽUPANIJSKO DRŽAVNO ODVJETNIŠTVO SPLIT </derivirana_varijabla>
  </DomainObject.Predmet.StrankaWithAdress>
  <DomainObject.Predmet.StrankaWithAdressOIB>
    <izvorni_sadrzaj>FINANCIJSKA AGENCIJA, RC SPLIT, OIB 85821130368, Mažuranićevo šetalište 24b,21000 Split,ŽUPANIJSKO DRŽAVNO ODVJETNIŠTVO SPLIT, OIB 70793241859</izvorni_sadrzaj>
    <derivirana_varijabla naziv="DomainObject.Predmet.StrankaWithAdressOIB_1">FINANCIJSKA AGENCIJA, 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68258.93</izvorni_sadrzaj>
    <derivirana_varijabla naziv="DomainObject.Predmet.TrenutnaVrijednost_1">68258.93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24b, 21000 Split</item>
      <item>ŽUPANIJSKO DRŽAVNO ODVJETNIŠTVO SPLIT</item>
    </izvorni_sadrzaj>
    <derivirana_varijabla naziv="DomainObject.Predmet.StrankaListFormatedWithAdress_1">
      <item>FINANCIJSKA AGENCIJA, 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M.J.A. društvo s ograničenom odgovornošću za trgovinu i građenje</item>
    </izvorni_sadrzaj>
    <derivirana_varijabla naziv="DomainObject.Predmet.ProtuStrankaListFormated_1">
      <item>M.J.A. društvo s ograničenom odgovornošću za trgovinu i građenje</item>
    </derivirana_varijabla>
  </DomainObject.Predmet.ProtuStrankaListFormated>
  <DomainObject.Predmet.ProtuStrankaListFormatedOIB>
    <izvorni_sadrzaj>
      <item>M.J.A. društvo s ograničenom odgovornošću za trgovinu i građenje, OIB 25980084186</item>
    </izvorni_sadrzaj>
    <derivirana_varijabla naziv="DomainObject.Predmet.ProtuStrankaListFormatedOIB_1">
      <item>M.J.A. društvo s ograničenom odgovornošću za trgovinu i građenje, OIB 25980084186</item>
    </derivirana_varijabla>
  </DomainObject.Predmet.ProtuStrankaListFormatedOIB>
  <DomainObject.Predmet.ProtuStrankaListFormatedWithAdress>
    <izvorni_sadrzaj>
      <item>M.J.A. društvo s ograničenom odgovornošću za trgovinu i građenje, Krvavica 43/A, 21320 Krvavica</item>
    </izvorni_sadrzaj>
    <derivirana_varijabla naziv="DomainObject.Predmet.ProtuStrankaListFormatedWithAdress_1">
      <item>M.J.A. društvo s ograničenom odgovornošću za trgovinu i građenje, Krvavica 43/A, 21320 Krvavica</item>
    </derivirana_varijabla>
  </DomainObject.Predmet.ProtuStrankaListFormatedWithAdress>
  <DomainObject.Predmet.ProtuStrankaListFormatedWithAdressOIB>
    <izvorni_sadrzaj>
      <item>M.J.A. društvo s ograničenom odgovornošću za trgovinu i građenje, OIB 25980084186, Krvavica 43/A, 21320 Krvavica</item>
    </izvorni_sadrzaj>
    <derivirana_varijabla naziv="DomainObject.Predmet.ProtuStrankaListFormatedWithAdressOIB_1">
      <item>M.J.A. društvo s ograničenom odgovornošću za trgovinu i građenje, OIB 25980084186, Krvavica 43/A, 21320 Krvavica</item>
    </derivirana_varijabla>
  </DomainObject.Predmet.ProtuStrankaListFormatedWithAdressOIB>
  <DomainObject.Predmet.ProtuStrankaListNazivFormated>
    <izvorni_sadrzaj>
      <item>M.J.A. društvo s ograničenom odgovornošću za trgovinu i građenje</item>
    </izvorni_sadrzaj>
    <derivirana_varijabla naziv="DomainObject.Predmet.ProtuStrankaListNazivFormated_1">
      <item>M.J.A. društvo s ograničenom odgovornošću za trgovinu i građenje</item>
    </derivirana_varijabla>
  </DomainObject.Predmet.ProtuStrankaListNazivFormated>
  <DomainObject.Predmet.ProtuStrankaListNazivFormatedOIB>
    <izvorni_sadrzaj>
      <item>M.J.A. društvo s ograničenom odgovornošću za trgovinu i građenje, OIB 25980084186</item>
    </izvorni_sadrzaj>
    <derivirana_varijabla naziv="DomainObject.Predmet.ProtuStrankaListNazivFormatedOIB_1">
      <item>M.J.A. društvo s ograničenom odgovornošću za trgovinu i građenje, OIB 25980084186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M.J.A. društvo s ograničenom odgovornošću za trgovinu i građenje</izvorni_sadrzaj>
    <derivirana_varijabla naziv="DomainObject.Predmet.ProtustrankaIDrugi_1">M.J.A. društvo s ograničenom odgovornošću za trgovinu i građenje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M.J.A. društvo s ograničenom odgovornošću za trgovinu i građenje, OIB 25980084186, Krvavica 43/A, 21320 Krvavica</izvorni_sadrzaj>
    <derivirana_varijabla naziv="DomainObject.Predmet.ProtustrankaIDrugiAdressOIB_1">M.J.A. društvo s ograničenom odgovornošću za trgovinu i građenje, OIB 25980084186, Krvavica 43/A,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M.J.A. društvo s ograničenom odgovornošću za trgovinu i građenje</item>
      <item>FINANCIJSKA AGENCIJA, RC SPLIT</item>
      <item>ŽUPANIJSKO DRŽAVNO ODVJETNIŠTVO SPLIT</item>
    </izvorni_sadrzaj>
    <derivirana_varijabla naziv="DomainObject.Predmet.SudioniciListNaziv_1">
      <item>M.J.A. društvo s ograničenom odgovornošću za trgovinu i građenje</item>
      <item>FINANCIJSKA AGENCIJA, RC SPLIT</item>
      <item>ŽUPANIJSKO DRŽAVNO ODVJETNIŠTVO SPLIT</item>
    </derivirana_varijabla>
  </DomainObject.Predmet.SudioniciListNaziv>
  <DomainObject.Predmet.SudioniciListAdressOIB>
    <izvorni_sadrzaj>
      <item>M.J.A. društvo s ograničenom odgovornošću za trgovinu i građenje, OIB 25980084186, Krvavica 43/A,21320 Krvavica</item>
      <item>FINANCIJSKA AGENCIJA, RC SPLIT, OIB 85821130368, Mažuranićevo šetalište 24b,21000 Split</item>
      <item>ŽUPANIJSKO DRŽAVNO ODVJETNIŠTVO SPLIT, OIB 70793241859</item>
    </izvorni_sadrzaj>
    <derivirana_varijabla naziv="DomainObject.Predmet.SudioniciListAdressOIB_1">
      <item>M.J.A. društvo s ograničenom odgovornošću za trgovinu i građenje, OIB 25980084186, Krvavica 43/A,21320 Krvavica</item>
      <item>FINANCIJSKA AGENCIJA, 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25980084186</item>
      <item>, OIB 85821130368</item>
      <item>, OIB 70793241859</item>
    </izvorni_sadrzaj>
    <derivirana_varijabla naziv="DomainObject.Predmet.SudioniciListNazivOIB_1">
      <item>, OIB 25980084186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CC779-898F-460B-B8A6-031C6CC69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800</properties:Words>
  <properties:Characters>4384</properties:Characters>
  <properties:Lines>102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