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d166" w14:paraId="55fd166" w:rsidRDefault="00B74FDD" w:rsidP="00B74FDD" w:rsidR="00B74FDD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 w:rsidR="00B37B8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DD" w:rsidP="00B74FDD" w:rsidR="00B74FDD" w:rsidRPr="00371081"/>
    <w:p w:rsidRDefault="00B74FDD" w:rsidP="00B74FDD" w:rsidR="00B74FDD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 w:rsidR="00691E5D"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B74FDD" w:rsidP="00B74FDD" w:rsidR="00B74FDD" w:rsidRPr="00371081">
      <w:pPr>
        <w:ind w:hanging="720" w:left="360"/>
      </w:pPr>
      <w:r w:rsidRPr="00371081">
        <w:t xml:space="preserve">     TRGOVAČKI SUD U OSIJEKU</w:t>
      </w:r>
    </w:p>
    <w:p w:rsidRDefault="00B74FDD" w:rsidP="00351D5D" w:rsidR="00B74FDD" w:rsidRPr="00371081">
      <w:pPr>
        <w:ind w:hanging="720" w:left="360"/>
      </w:pPr>
      <w:r w:rsidRPr="00371081">
        <w:t xml:space="preserve">   </w:t>
      </w:r>
    </w:p>
    <w:p w:rsidRDefault="00B74FDD" w:rsidP="00B74FDD" w:rsidR="00B74FDD" w:rsidRPr="00691E5D">
      <w:pPr>
        <w:jc w:val="center"/>
      </w:pPr>
      <w:r w:rsidRPr="00691E5D">
        <w:t>R E P U B L I K A  H R V A T S K A</w:t>
      </w:r>
    </w:p>
    <w:p w:rsidRDefault="00B74FDD" w:rsidP="00B74FDD" w:rsidR="00B74FDD" w:rsidRPr="00691E5D">
      <w:pPr>
        <w:jc w:val="center"/>
      </w:pPr>
    </w:p>
    <w:p w:rsidRDefault="00B74FDD" w:rsidP="00B74FDD" w:rsidR="00B74FDD" w:rsidRPr="00691E5D">
      <w:pPr>
        <w:jc w:val="center"/>
      </w:pPr>
      <w:r w:rsidRPr="00691E5D">
        <w:t>Z A K L J U Č A K</w:t>
      </w:r>
    </w:p>
    <w:p w:rsidRDefault="00B74FDD" w:rsidP="00B74FDD" w:rsidR="00B74FDD" w:rsidRPr="00371081">
      <w:pPr>
        <w:rPr>
          <w:b/>
        </w:rPr>
      </w:pPr>
    </w:p>
    <w:p w:rsidRDefault="00B74FDD" w:rsidP="00B74FDD" w:rsidR="00B74FDD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>Trgov</w:t>
      </w:r>
      <w:r w:rsidR="004B04B1" w:rsidRPr="00371081">
        <w:rPr>
          <w:sz w:val="24"/>
        </w:rPr>
        <w:t>ački sud u Osijeku, po stečajnoj</w:t>
      </w:r>
      <w:r w:rsidRPr="00371081">
        <w:rPr>
          <w:sz w:val="24"/>
        </w:rPr>
        <w:t xml:space="preserve"> </w:t>
      </w:r>
      <w:r w:rsidR="004B04B1" w:rsidRPr="00371081">
        <w:rPr>
          <w:sz w:val="24"/>
        </w:rPr>
        <w:t>sutkinji</w:t>
      </w:r>
      <w:r w:rsidRPr="00371081">
        <w:rPr>
          <w:sz w:val="24"/>
        </w:rPr>
        <w:t xml:space="preserve"> Nadi Roso, u stečajnom postupku predlagatelja FINA RC Osijek Podružnica Osijek za otvaranje stečajnog postupka nad dužnikom </w:t>
      </w:r>
      <w:r w:rsidR="00691E5D" w:rsidRPr="00691E5D">
        <w:rPr>
          <w:b/>
          <w:sz w:val="24"/>
        </w:rPr>
        <w:t xml:space="preserve">ECORURAL NET – udruga za ekološku i tradicijsku proizvodnju i ruralni turizam, Osijek, Trg L. </w:t>
      </w:r>
      <w:proofErr w:type="spellStart"/>
      <w:r w:rsidR="00691E5D" w:rsidRPr="00691E5D">
        <w:rPr>
          <w:b/>
          <w:sz w:val="24"/>
        </w:rPr>
        <w:t>Mirskog</w:t>
      </w:r>
      <w:proofErr w:type="spellEnd"/>
      <w:r w:rsidR="00691E5D" w:rsidRPr="00691E5D">
        <w:rPr>
          <w:b/>
          <w:sz w:val="24"/>
        </w:rPr>
        <w:t xml:space="preserve"> 3, OIB: 30662550681, reg. broj: 14003222</w:t>
      </w:r>
      <w:r w:rsidRPr="00371081">
        <w:rPr>
          <w:sz w:val="24"/>
        </w:rPr>
        <w:t xml:space="preserve">, dana </w:t>
      </w:r>
      <w:r w:rsidR="00691E5D">
        <w:rPr>
          <w:sz w:val="24"/>
        </w:rPr>
        <w:t>17</w:t>
      </w:r>
      <w:r w:rsidR="00DB50FB"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7F5B40" w:rsidP="007F5B40" w:rsidR="007F5B40">
      <w:pPr>
        <w:tabs>
          <w:tab w:pos="6345" w:val="left"/>
        </w:tabs>
        <w:jc w:val="both"/>
      </w:pPr>
      <w:r>
        <w:tab/>
      </w:r>
    </w:p>
    <w:p w:rsidRDefault="007F5B40" w:rsidP="007F5B40" w:rsidR="007F5B40" w:rsidRPr="00691E5D">
      <w:pPr>
        <w:jc w:val="center"/>
      </w:pPr>
      <w:r w:rsidRPr="00691E5D">
        <w:t>z a k l j u č i o  j</w:t>
      </w:r>
      <w:r w:rsidR="00691E5D">
        <w:t xml:space="preserve"> e </w:t>
      </w:r>
    </w:p>
    <w:p w:rsidRDefault="007F5B40" w:rsidP="007F5B40" w:rsidR="007F5B40">
      <w:pPr>
        <w:pStyle w:val="Tijeloteksta"/>
      </w:pPr>
    </w:p>
    <w:p w:rsidRDefault="007F5B40" w:rsidP="007F5B40" w:rsidR="007F5B40">
      <w:pPr>
        <w:ind w:firstLine="708"/>
        <w:jc w:val="both"/>
      </w:pPr>
      <w:r>
        <w:t xml:space="preserve">1. Poziva se </w:t>
      </w:r>
      <w:r w:rsidR="00691E5D" w:rsidRPr="00691E5D">
        <w:t>voditeljica udruge Ljiljana Olujić, Bilje, Ivana Mažuranića 52, OIB: 36490755348</w:t>
      </w:r>
      <w:r w:rsidR="007C70C0">
        <w:t>,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691E5D" w:rsidRPr="00691E5D">
        <w:rPr>
          <w:b/>
        </w:rPr>
        <w:t xml:space="preserve">ECORURAL NET – udruga za ekološku i tradicijsku proizvodnju i ruralni turizam, Osijek, Trg L. </w:t>
      </w:r>
      <w:proofErr w:type="spellStart"/>
      <w:r w:rsidR="00691E5D" w:rsidRPr="00691E5D">
        <w:rPr>
          <w:b/>
        </w:rPr>
        <w:t>Mirskog</w:t>
      </w:r>
      <w:proofErr w:type="spellEnd"/>
      <w:r w:rsidR="00691E5D" w:rsidRPr="00691E5D">
        <w:rPr>
          <w:b/>
        </w:rPr>
        <w:t xml:space="preserve"> 3, OIB: 30662550681, reg. broj: 14003222</w:t>
      </w:r>
      <w:r w:rsidR="005C7600">
        <w:rPr>
          <w:b/>
        </w:rPr>
        <w:t>,</w:t>
      </w:r>
      <w:r>
        <w:rPr>
          <w:b/>
        </w:rPr>
        <w:t xml:space="preserve"> </w:t>
      </w:r>
      <w:r>
        <w:t xml:space="preserve">te dodatni iznos predujma u iznosu od </w:t>
      </w:r>
      <w:r w:rsidR="00DB50FB"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691E5D">
        <w:rPr>
          <w:b/>
        </w:rPr>
        <w:t>608</w:t>
      </w:r>
      <w:r>
        <w:rPr>
          <w:b/>
        </w:rPr>
        <w:t>-1</w:t>
      </w:r>
      <w:r w:rsidR="00691E5D">
        <w:rPr>
          <w:b/>
        </w:rPr>
        <w:t>6</w:t>
      </w:r>
      <w:r>
        <w:t xml:space="preserve"> (čl. 113</w:t>
      </w:r>
      <w:r w:rsidR="00871FCD">
        <w:t>.</w:t>
      </w:r>
      <w:r>
        <w:t xml:space="preserve"> st. 1</w:t>
      </w:r>
      <w:r w:rsidR="00871FCD">
        <w:t>.</w:t>
      </w:r>
      <w:r>
        <w:t xml:space="preserve"> Stečajnog zakona – NN 71/15 u vezi s čl. 114</w:t>
      </w:r>
      <w:r w:rsidR="00871FCD">
        <w:t>.</w:t>
      </w:r>
      <w:r>
        <w:t xml:space="preserve"> st. 1</w:t>
      </w:r>
      <w:r w:rsidR="00871FCD">
        <w:t>.</w:t>
      </w:r>
      <w:r>
        <w:t xml:space="preserve"> SZ).</w:t>
      </w:r>
    </w:p>
    <w:p w:rsidRDefault="007F5B40" w:rsidP="007F5B40" w:rsidR="007F5B40">
      <w:pPr>
        <w:ind w:left="851"/>
        <w:jc w:val="both"/>
      </w:pPr>
    </w:p>
    <w:p w:rsidRDefault="007F5B40" w:rsidP="00D91412" w:rsidR="007A68D3">
      <w:pPr>
        <w:ind w:firstLine="708"/>
        <w:jc w:val="both"/>
      </w:pPr>
      <w:r>
        <w:t xml:space="preserve">2. </w:t>
      </w:r>
      <w:r w:rsidR="00766937">
        <w:t xml:space="preserve">Ako </w:t>
      </w:r>
      <w:r w:rsidR="00871FCD" w:rsidRPr="00871FCD">
        <w:t>voditeljica udruge Ljiljana Olujić, Bilje, Ivana Mažuranića 52</w:t>
      </w:r>
      <w:r w:rsidR="001C722A">
        <w:t xml:space="preserve">, </w:t>
      </w:r>
      <w:r>
        <w:t>ne plati iznos iz točke 1 ovoga zaključka u propisanom roku na odgovarajući način primijenit će se pravila o prisilnoj naplati novčane kazne u parničnom postupku (čl. 113</w:t>
      </w:r>
      <w:r w:rsidR="00871FCD">
        <w:t>.</w:t>
      </w:r>
      <w:r>
        <w:t xml:space="preserve"> st. 2</w:t>
      </w:r>
      <w:r w:rsidR="00871FCD">
        <w:t>.</w:t>
      </w:r>
      <w:r>
        <w:t xml:space="preserve"> Stečajnog zakona – NN 71/15).</w:t>
      </w:r>
    </w:p>
    <w:p w:rsidRDefault="007F5B40" w:rsidP="00D4327D" w:rsidR="007F5B40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 w:rsidR="00691E5D">
        <w:rPr>
          <w:sz w:val="24"/>
        </w:rPr>
        <w:t>1</w:t>
      </w:r>
      <w:r w:rsidR="00C437FA">
        <w:rPr>
          <w:sz w:val="24"/>
        </w:rPr>
        <w:t>7</w:t>
      </w:r>
      <w:r w:rsidR="00DB50FB"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D4327D" w:rsidP="00D4327D" w:rsidR="00D4327D" w:rsidRPr="009D4D2B">
      <w:pPr>
        <w:pStyle w:val="Tijeloteksta"/>
        <w:jc w:val="center"/>
        <w:rPr>
          <w:sz w:val="24"/>
        </w:rPr>
      </w:pPr>
    </w:p>
    <w:p w:rsidRDefault="00AC2AD9" w:rsidP="007F5B40" w:rsidR="007F5B40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F5B40" w:rsidRPr="009D4D2B">
        <w:rPr>
          <w:sz w:val="24"/>
        </w:rPr>
        <w:tab/>
      </w:r>
      <w:r w:rsidR="007F5B40" w:rsidRPr="009D4D2B">
        <w:rPr>
          <w:sz w:val="24"/>
        </w:rPr>
        <w:tab/>
        <w:t xml:space="preserve">                                                STEČAJNA SUTKINJA</w:t>
      </w:r>
    </w:p>
    <w:p w:rsidRDefault="007F5B40" w:rsidP="007F5B40" w:rsidR="007F5B40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DE4075" w:rsidP="007F5B40" w:rsidR="00DE4075">
      <w:pPr>
        <w:pStyle w:val="Tijeloteksta"/>
        <w:jc w:val="left"/>
        <w:rPr>
          <w:sz w:val="24"/>
        </w:rPr>
      </w:pPr>
    </w:p>
    <w:p w:rsidRDefault="00605186" w:rsidP="007F5B40" w:rsidR="00D4327D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05186" w:rsidP="007F5B40" w:rsidR="00605186" w:rsidRP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9D4D2B" w:rsidP="007F5B40" w:rsid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D91412" w:rsidP="00D91412" w:rsidR="00D91412">
      <w:pPr>
        <w:numPr>
          <w:ilvl w:val="0"/>
          <w:numId w:val="8"/>
        </w:numPr>
        <w:jc w:val="both"/>
      </w:pPr>
      <w:r w:rsidRPr="00D91412">
        <w:t>voditeljica udruge Ljiljana Olujić, Bilje, Ivana Mažuranića 52</w:t>
      </w:r>
    </w:p>
    <w:p w:rsidRDefault="007F5B40" w:rsidP="00D91412" w:rsidR="007F5B40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455127" w:rsidP="007F5B40" w:rsidR="007F5B40" w:rsidRPr="009D4D2B">
      <w:pPr>
        <w:numPr>
          <w:ilvl w:val="0"/>
          <w:numId w:val="8"/>
        </w:numPr>
        <w:jc w:val="both"/>
      </w:pPr>
      <w:r>
        <w:t xml:space="preserve">kal. </w:t>
      </w:r>
      <w:r w:rsidR="00D91412">
        <w:t>17</w:t>
      </w:r>
      <w:r w:rsidR="00D94764">
        <w:t>/7</w:t>
      </w:r>
    </w:p>
    <w:p w:rsidRDefault="007F5B40" w:rsidP="007F5B40" w:rsidR="007F5B40" w:rsidRPr="009D4D2B">
      <w:pPr>
        <w:jc w:val="both"/>
      </w:pPr>
    </w:p>
    <w:p w:rsidRDefault="007F5B40" w:rsidP="007F5B40" w:rsidR="007F5B40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/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6D3C3F" w:rsidP="00B74FDD" w:rsidR="006D3C3F" w:rsidRPr="00371081"/>
    <w:sectPr w:rsidSect="00606835" w:rsidR="006D3C3F" w:rsidRPr="003710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54C" w:rsidR="0015554C">
      <w:r>
        <w:separator/>
      </w:r>
    </w:p>
  </w:endnote>
  <w:endnote w:id="0" w:type="continuationSeparator">
    <w:p w:rsidRDefault="0015554C" w:rsidR="0015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54C" w:rsidR="0015554C">
      <w:r>
        <w:separator/>
      </w:r>
    </w:p>
  </w:footnote>
  <w:footnote w:id="0" w:type="continuationSeparator">
    <w:p w:rsidRDefault="0015554C" w:rsidR="00155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1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057C3F">
      <w:t>6 St-608/16-7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57C3F">
      <w:t>608</w:t>
    </w:r>
    <w:r w:rsidR="00B74FDD">
      <w:t>/</w:t>
    </w:r>
    <w:r w:rsidR="00294A49">
      <w:t>1</w:t>
    </w:r>
    <w:r w:rsidR="00057C3F">
      <w:t>6</w:t>
    </w:r>
    <w:r w:rsidR="00294A49">
      <w:t>-</w:t>
    </w:r>
    <w:r w:rsidR="00057C3F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554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51B2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51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51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1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1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51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51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1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1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F0E23-C305-42FF-A780-AFAA20910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1515</properties:Characters>
  <properties:Lines>78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2016-06-17T09:50:00Z</dcterms:modified>
  <cp:revision>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