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39f2" w14:paraId="1d839f2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010F35">
        <w:rPr>
          <w:b/>
          <w:sz w:val="22"/>
          <w:szCs w:val="22"/>
        </w:rPr>
        <w:t>522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1319DB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 w:rsidR="00BF4D90">
        <w:rPr>
          <w:sz w:val="22"/>
          <w:szCs w:val="22"/>
        </w:rPr>
        <w:t xml:space="preserve"> </w:t>
      </w:r>
      <w:r w:rsidR="00F450E9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 </w:t>
      </w:r>
      <w:r w:rsidR="0032687A">
        <w:rPr>
          <w:sz w:val="22"/>
          <w:szCs w:val="22"/>
        </w:rPr>
        <w:t xml:space="preserve"> </w:t>
      </w:r>
      <w:r w:rsidR="00010F35">
        <w:rPr>
          <w:sz w:val="22"/>
          <w:szCs w:val="22"/>
        </w:rPr>
        <w:t xml:space="preserve"> VILA ESTHER </w:t>
      </w:r>
      <w:r w:rsidR="0037729F">
        <w:rPr>
          <w:sz w:val="22"/>
          <w:szCs w:val="22"/>
        </w:rPr>
        <w:t>d.o.o.,</w:t>
      </w:r>
      <w:r w:rsidR="00010F35">
        <w:rPr>
          <w:sz w:val="22"/>
          <w:szCs w:val="22"/>
        </w:rPr>
        <w:t xml:space="preserve">  Zaton</w:t>
      </w:r>
      <w:r w:rsidR="00F450E9">
        <w:rPr>
          <w:sz w:val="22"/>
          <w:szCs w:val="22"/>
        </w:rPr>
        <w:t xml:space="preserve">, </w:t>
      </w:r>
      <w:r w:rsidR="00010F35">
        <w:rPr>
          <w:sz w:val="22"/>
          <w:szCs w:val="22"/>
        </w:rPr>
        <w:t xml:space="preserve"> Obala  Stjepana  Radića 56,  </w:t>
      </w:r>
      <w:r w:rsidR="00597E8B">
        <w:rPr>
          <w:sz w:val="22"/>
          <w:szCs w:val="22"/>
        </w:rPr>
        <w:t>MB</w:t>
      </w:r>
      <w:r w:rsidR="0032687A">
        <w:rPr>
          <w:sz w:val="22"/>
          <w:szCs w:val="22"/>
        </w:rPr>
        <w:t>S:</w:t>
      </w:r>
      <w:r w:rsidR="00010F35">
        <w:rPr>
          <w:sz w:val="22"/>
          <w:szCs w:val="22"/>
        </w:rPr>
        <w:t>060274054</w:t>
      </w:r>
      <w:r w:rsidR="00F450E9">
        <w:rPr>
          <w:sz w:val="22"/>
          <w:szCs w:val="22"/>
        </w:rPr>
        <w:t>,</w:t>
      </w:r>
      <w:r w:rsidR="00E95EBD">
        <w:rPr>
          <w:sz w:val="22"/>
          <w:szCs w:val="22"/>
        </w:rPr>
        <w:t xml:space="preserve"> O</w:t>
      </w:r>
      <w:r w:rsidR="006E40A7">
        <w:rPr>
          <w:sz w:val="22"/>
          <w:szCs w:val="22"/>
        </w:rPr>
        <w:t xml:space="preserve">IB: </w:t>
      </w:r>
      <w:r w:rsidR="00010F35">
        <w:rPr>
          <w:sz w:val="22"/>
          <w:szCs w:val="22"/>
        </w:rPr>
        <w:t>89873688294</w:t>
      </w:r>
      <w:r w:rsidR="00F450E9">
        <w:rPr>
          <w:sz w:val="22"/>
          <w:szCs w:val="22"/>
        </w:rPr>
        <w:t>,</w:t>
      </w:r>
      <w:r w:rsidR="00597E8B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 xml:space="preserve">dana </w:t>
      </w:r>
      <w:r w:rsidR="006A704B">
        <w:rPr>
          <w:sz w:val="22"/>
          <w:szCs w:val="22"/>
        </w:rPr>
        <w:t xml:space="preserve"> </w:t>
      </w:r>
      <w:r w:rsidR="003E41BB">
        <w:rPr>
          <w:sz w:val="22"/>
          <w:szCs w:val="22"/>
        </w:rPr>
        <w:t xml:space="preserve">29.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zastupanje</w:t>
      </w:r>
      <w:r w:rsidR="00010F35" w:rsidRPr="00010F35">
        <w:rPr>
          <w:sz w:val="22"/>
          <w:szCs w:val="22"/>
        </w:rPr>
        <w:t xml:space="preserve"> </w:t>
      </w:r>
      <w:r w:rsidR="00010F35">
        <w:rPr>
          <w:sz w:val="22"/>
          <w:szCs w:val="22"/>
        </w:rPr>
        <w:t xml:space="preserve">VILA ESTHER d.o.o.,  Zaton,  Obala  Stjepana  Radića 56,  MBS:060274054, OIB: 89873688294, </w:t>
      </w:r>
      <w:r w:rsidR="0032687A" w:rsidRPr="0032687A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32687A" w:rsidRPr="0032687A">
        <w:rPr>
          <w:sz w:val="22"/>
          <w:szCs w:val="22"/>
        </w:rPr>
        <w:t xml:space="preserve"> </w:t>
      </w:r>
      <w:r w:rsidR="00010F35">
        <w:rPr>
          <w:sz w:val="22"/>
          <w:szCs w:val="22"/>
        </w:rPr>
        <w:t xml:space="preserve">VILA ESTHER d.o.o.,  Zaton,  Obala  Stjepana  Radića 56,  MBS:060274054, OIB: 89873688294,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32687A">
        <w:rPr>
          <w:sz w:val="22"/>
          <w:szCs w:val="22"/>
        </w:rPr>
        <w:t xml:space="preserve">od </w:t>
      </w:r>
      <w:r w:rsidR="00010F35">
        <w:rPr>
          <w:sz w:val="22"/>
          <w:szCs w:val="22"/>
        </w:rPr>
        <w:t xml:space="preserve">3.517,83 </w:t>
      </w:r>
      <w:r w:rsidR="001319DB">
        <w:rPr>
          <w:sz w:val="22"/>
          <w:szCs w:val="22"/>
        </w:rPr>
        <w:t>kuna.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3E41BB">
        <w:rPr>
          <w:b/>
        </w:rPr>
        <w:t xml:space="preserve">29. veljače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A16DCC">
        <w:rPr>
          <w:b/>
        </w:rPr>
        <w:t>, v.r.</w:t>
      </w:r>
      <w:r w:rsidR="00D70ECC" w:rsidRPr="006A704B">
        <w:rPr>
          <w:b/>
        </w:rPr>
        <w:t xml:space="preserve">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50800"/>
    <w:rsid w:val="00067D6D"/>
    <w:rsid w:val="000702E2"/>
    <w:rsid w:val="000A2583"/>
    <w:rsid w:val="000A42C5"/>
    <w:rsid w:val="00111F1F"/>
    <w:rsid w:val="001319DB"/>
    <w:rsid w:val="0019435B"/>
    <w:rsid w:val="001D154C"/>
    <w:rsid w:val="001E5487"/>
    <w:rsid w:val="001E59CC"/>
    <w:rsid w:val="00225528"/>
    <w:rsid w:val="00274B2B"/>
    <w:rsid w:val="00281EA2"/>
    <w:rsid w:val="00285897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E41BB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97E8B"/>
    <w:rsid w:val="005C3CC8"/>
    <w:rsid w:val="005F4C0E"/>
    <w:rsid w:val="006046E7"/>
    <w:rsid w:val="006373AA"/>
    <w:rsid w:val="00642867"/>
    <w:rsid w:val="00643ABC"/>
    <w:rsid w:val="00671EF6"/>
    <w:rsid w:val="006A704B"/>
    <w:rsid w:val="006B59F5"/>
    <w:rsid w:val="006E40A7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16DC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450E9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A16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DC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DC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DC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DC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A16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DC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DC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DC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DC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SZ-a</izvorni_sadrzaj>
    <derivirana_varijabla naziv="DomainObject.Predmet.Opis_1">čl. 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ESTHER d.o.o. za poslovanje nekretninama i turizam</izvorni_sadrzaj>
    <derivirana_varijabla naziv="DomainObject.Predmet.ProtustrankaFormated_1">  VILA ESTHER d.o.o. za poslovanje nekretninama i turizam</derivirana_varijabla>
  </DomainObject.Predmet.ProtustrankaFormated>
  <DomainObject.Predmet.ProtustrankaFormatedOIB>
    <izvorni_sadrzaj>  VILA ESTHER d.o.o. za poslovanje nekretninama i turizam, OIB 89873688294</izvorni_sadrzaj>
    <derivirana_varijabla naziv="DomainObject.Predmet.ProtustrankaFormatedOIB_1">  VILA ESTHER d.o.o. za poslovanje nekretninama i turizam, OIB 89873688294</derivirana_varijabla>
  </DomainObject.Predmet.ProtustrankaFormatedOIB>
  <DomainObject.Predmet.ProtustrankaFormatedWithAdress>
    <izvorni_sadrzaj> VILA ESTHER d.o.o. za poslovanje nekretninama i turizam, Obala Stjepana Radića 56, 20235 Zaton</izvorni_sadrzaj>
    <derivirana_varijabla naziv="DomainObject.Predmet.ProtustrankaFormatedWithAdress_1"> VILA ESTHER d.o.o. za poslovanje nekretninama i turizam, Obala Stjepana Radića 56, 20235 Zaton</derivirana_varijabla>
  </DomainObject.Predmet.ProtustrankaFormatedWithAdress>
  <DomainObject.Predmet.ProtustrankaFormatedWithAdressOIB>
    <izvorni_sadrzaj> VILA ESTHER d.o.o. za poslovanje nekretninama i turizam, OIB 89873688294, Obala Stjepana Radića 56, 20235 Zaton</izvorni_sadrzaj>
    <derivirana_varijabla naziv="DomainObject.Predmet.ProtustrankaFormatedWithAdressOIB_1"> VILA ESTHER d.o.o. za poslovanje nekretninama i turizam, OIB 89873688294, Obala Stjepana Radića 56, 20235 Zaton</derivirana_varijabla>
  </DomainObject.Predmet.ProtustrankaFormatedWithAdressOIB>
  <DomainObject.Predmet.ProtustrankaWithAdress>
    <izvorni_sadrzaj>VILA ESTHER d.o.o. za poslovanje nekretninama i turizam Obala Stjepana Radića 56, 20235 Zaton</izvorni_sadrzaj>
    <derivirana_varijabla naziv="DomainObject.Predmet.ProtustrankaWithAdress_1">VILA ESTHER d.o.o. za poslovanje nekretninama i turizam Obala Stjepana Radića 56, 20235 Zaton</derivirana_varijabla>
  </DomainObject.Predmet.ProtustrankaWithAdress>
  <DomainObject.Predmet.ProtustrankaWithAdressOIB>
    <izvorni_sadrzaj>VILA ESTHER d.o.o. za poslovanje nekretninama i turizam, OIB 89873688294, Obala Stjepana Radića 56, 20235 Zaton</izvorni_sadrzaj>
    <derivirana_varijabla naziv="DomainObject.Predmet.ProtustrankaWithAdressOIB_1">VILA ESTHER d.o.o. za poslovanje nekretninama i turizam, OIB 89873688294, Obala Stjepana Radića 56, 20235 Zaton</derivirana_varijabla>
  </DomainObject.Predmet.ProtustrankaWithAdressOIB>
  <DomainObject.Predmet.ProtustrankaNazivFormated>
    <izvorni_sadrzaj>VILA ESTHER d.o.o. za poslovanje nekretninama i turizam</izvorni_sadrzaj>
    <derivirana_varijabla naziv="DomainObject.Predmet.ProtustrankaNazivFormated_1">VILA ESTHER d.o.o. za poslovanje nekretninama i turizam</derivirana_varijabla>
  </DomainObject.Predmet.ProtustrankaNazivFormated>
  <DomainObject.Predmet.ProtustrankaNazivFormatedOIB>
    <izvorni_sadrzaj>VILA ESTHER d.o.o. za poslovanje nekretninama i turizam, OIB 89873688294</izvorni_sadrzaj>
    <derivirana_varijabla naziv="DomainObject.Predmet.ProtustrankaNazivFormatedOIB_1">VILA ESTHER d.o.o. za poslovanje nekretninama i turizam, OIB 89873688294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VILA ESTHER d.o.o. za poslovanje nekretninama i turizam</item>
    </izvorni_sadrzaj>
    <derivirana_varijabla naziv="DomainObject.Predmet.ProtuStrankaListFormated_1">
      <item>VILA ESTHER d.o.o. za poslovanje nekretninama i turizam</item>
    </derivirana_varijabla>
  </DomainObject.Predmet.ProtuStrankaListFormated>
  <DomainObject.Predmet.ProtuStrankaListFormatedOIB>
    <izvorni_sadrzaj>
      <item>VILA ESTHER d.o.o. za poslovanje nekretninama i turizam, OIB 89873688294</item>
    </izvorni_sadrzaj>
    <derivirana_varijabla naziv="DomainObject.Predmet.ProtuStrankaListFormatedOIB_1">
      <item>VILA ESTHER d.o.o. za poslovanje nekretninama i turizam, OIB 89873688294</item>
    </derivirana_varijabla>
  </DomainObject.Predmet.ProtuStrankaListFormatedOIB>
  <DomainObject.Predmet.ProtuStrankaListFormatedWithAdress>
    <izvorni_sadrzaj>
      <item>VILA ESTHER d.o.o. za poslovanje nekretninama i turizam, Obala Stjepana Radića 56, 20235 Zaton</item>
    </izvorni_sadrzaj>
    <derivirana_varijabla naziv="DomainObject.Predmet.ProtuStrankaListFormatedWithAdress_1">
      <item>VILA ESTHER d.o.o. za poslovanje nekretninama i turizam, Obala Stjepana Radića 56, 20235 Zaton</item>
    </derivirana_varijabla>
  </DomainObject.Predmet.ProtuStrankaListFormatedWithAdress>
  <DomainObject.Predmet.ProtuStrankaListFormatedWithAdressOIB>
    <izvorni_sadrzaj>
      <item>VILA ESTHER d.o.o. za poslovanje nekretninama i turizam, OIB 89873688294, Obala Stjepana Radića 56, 20235 Zaton</item>
    </izvorni_sadrzaj>
    <derivirana_varijabla naziv="DomainObject.Predmet.ProtuStrankaListFormatedWithAdressOIB_1">
      <item>VILA ESTHER d.o.o. za poslovanje nekretninama i turizam, OIB 89873688294, Obala Stjepana Radića 56, 20235 Zaton</item>
    </derivirana_varijabla>
  </DomainObject.Predmet.ProtuStrankaListFormatedWithAdressOIB>
  <DomainObject.Predmet.ProtuStrankaListNazivFormated>
    <izvorni_sadrzaj>
      <item>VILA ESTHER d.o.o. za poslovanje nekretninama i turizam</item>
    </izvorni_sadrzaj>
    <derivirana_varijabla naziv="DomainObject.Predmet.ProtuStrankaListNazivFormated_1">
      <item>VILA ESTHER d.o.o. za poslovanje nekretninama i turizam</item>
    </derivirana_varijabla>
  </DomainObject.Predmet.ProtuStrankaListNazivFormated>
  <DomainObject.Predmet.ProtuStrankaListNazivFormatedOIB>
    <izvorni_sadrzaj>
      <item>VILA ESTHER d.o.o. za poslovanje nekretninama i turizam, OIB 89873688294</item>
    </izvorni_sadrzaj>
    <derivirana_varijabla naziv="DomainObject.Predmet.ProtuStrankaListNazivFormatedOIB_1">
      <item>VILA ESTHER d.o.o. za poslovanje nekretninama i turizam, OIB 89873688294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VILA ESTHER d.o.o. za poslovanje nekretninama i turizam</izvorni_sadrzaj>
    <derivirana_varijabla naziv="DomainObject.Predmet.ProtustrankaIDrugi_1">VILA ESTHER d.o.o. za poslovanje nekretninama i turizam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VILA ESTHER d.o.o. za poslovanje nekretninama i turizam, OIB 89873688294, Obala Stjepana Radića 56, 20235 Zaton</izvorni_sadrzaj>
    <derivirana_varijabla naziv="DomainObject.Predmet.ProtustrankaIDrugiAdressOIB_1">VILA ESTHER d.o.o. za poslovanje nekretninama i turizam, OIB 89873688294, Obala Stjepana Radića 56,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VILA ESTHER d.o.o. za poslovanje nekretninama i turizam</item>
    </izvorni_sadrzaj>
    <derivirana_varijabla naziv="DomainObject.Predmet.SudioniciListNaziv_1">
      <item>FINA,RC Split,Podružnica Dubrovnik</item>
      <item>VILA ESTHER d.o.o. za poslovanje nekretninama i turizam</item>
    </derivirana_varijabla>
  </DomainObject.Predmet.SudioniciListNaziv>
  <DomainObject.Predmet.SudioniciListAdressOIB>
    <izvorni_sadrzaj>
      <item>FINA,RC Split,Podružnica Dubrovnik, OIB 85821130368, Vukovarska 2,20000 Dubrovnik</item>
      <item>VILA ESTHER d.o.o. za poslovanje nekretninama i turizam, OIB 89873688294, Obala Stjepana Radića 56,20235 Zaton</item>
    </izvorni_sadrzaj>
    <derivirana_varijabla naziv="DomainObject.Predmet.SudioniciListAdressOIB_1">
      <item>FINA,RC Split,Podružnica Dubrovnik, OIB 85821130368, Vukovarska 2,20000 Dubrovnik</item>
      <item>VILA ESTHER d.o.o. za poslovanje nekretninama i turizam, OIB 89873688294, Obala Stjepana Radića 56,20235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89873688294</item>
    </izvorni_sadrzaj>
    <derivirana_varijabla naziv="DomainObject.Predmet.SudioniciListNazivOIB_1">
      <item>, OIB 85821130368</item>
      <item>, OIB 89873688294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F49B9-9BB6-4E19-B871-9463E955F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348</properties:Words>
  <properties:Characters>2026</properties:Characters>
  <properties:Lines>51</properties:Lines>
  <properties:Paragraphs>18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2016-02-29T11:48:00Z</cp:lastPrinted>
  <dcterms:modified xmlns:xsi="http://www.w3.org/2001/XMLSchema-instance" xsi:type="dcterms:W3CDTF">2016-02-29T13:18:00Z</dcterms:modified>
  <cp:revision>45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