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6ba2" w14:paraId="5076ba2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FC0922">
        <w:t>24/2017</w:t>
      </w:r>
      <w:r w:rsidR="00371FDE">
        <w:t>-</w:t>
      </w:r>
      <w:r w:rsidR="00FC0922">
        <w:t>45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FC0922">
        <w:t>Stečajna masa iza POLET</w:t>
      </w:r>
      <w:r w:rsidR="00FC0922" w:rsidRPr="00FE6A4D">
        <w:t xml:space="preserve"> d.o.o.</w:t>
      </w:r>
      <w:r w:rsidR="00FC0922">
        <w:t xml:space="preserve"> u stečaju</w:t>
      </w:r>
      <w:r w:rsidR="00FC0922" w:rsidRPr="00FE6A4D">
        <w:t xml:space="preserve">, </w:t>
      </w:r>
      <w:r w:rsidR="00FC0922">
        <w:t>Slavonski Brod, Naselje Andrije Hebranga 7/9</w:t>
      </w:r>
      <w:r w:rsidR="00FC0922" w:rsidRPr="00FE6A4D">
        <w:t xml:space="preserve">, OIB: </w:t>
      </w:r>
      <w:r w:rsidR="00FC0922">
        <w:t>46774326006</w:t>
      </w:r>
      <w:r w:rsidR="00316149">
        <w:t xml:space="preserve">, </w:t>
      </w:r>
      <w:r w:rsidR="00FC0922">
        <w:t xml:space="preserve"> koga zastupa stečajna</w:t>
      </w:r>
      <w:r w:rsidR="00316149" w:rsidRPr="002C2297">
        <w:t xml:space="preserve"> upravitelj</w:t>
      </w:r>
      <w:r w:rsidR="00FC0922">
        <w:t>ica</w:t>
      </w:r>
      <w:r w:rsidR="008A7BD4">
        <w:t xml:space="preserve"> </w:t>
      </w:r>
      <w:r w:rsidR="00FC0922">
        <w:t>Nada Reljić</w:t>
      </w:r>
      <w:r w:rsidR="00D802CF">
        <w:t>,</w:t>
      </w:r>
      <w:r>
        <w:t xml:space="preserve"> dana </w:t>
      </w:r>
      <w:r w:rsidR="003D6E4E">
        <w:t>12</w:t>
      </w:r>
      <w:r w:rsidR="00ED2B2D">
        <w:t xml:space="preserve">. </w:t>
      </w:r>
      <w:r w:rsidR="00FC0922">
        <w:t>listopada</w:t>
      </w:r>
      <w:r w:rsidR="00FA674D">
        <w:t xml:space="preserve"> 2018</w:t>
      </w:r>
      <w:r>
        <w:t xml:space="preserve">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FC0922" w:rsidP="00416E97" w:rsidR="00416E97">
      <w:pPr>
        <w:pStyle w:val="Odlomakpopisa"/>
        <w:ind w:left="1080"/>
        <w:jc w:val="both"/>
      </w:pPr>
      <w:r w:rsidRPr="008E7C41">
        <w:t>kat. čest. 2480 k.o. Umag, zk. ul. 1505, suvlasnički dio s neodređenim omjerom, etažno vlasništvo E-27, dio zgrade označen u planu posebnih dijelova zgrade narančastom bojom koji se sastoji od a3) na I katu, prodajni prostor označen br. 72 C površine 81,52 m2</w:t>
      </w:r>
    </w:p>
    <w:p w:rsidRDefault="00FC0922" w:rsidP="00416E97" w:rsidR="00FC0922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016E7D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4</w:t>
      </w:r>
      <w:r w:rsidR="00FA674D">
        <w:rPr>
          <w:b/>
          <w:u w:val="single"/>
        </w:rPr>
        <w:t xml:space="preserve">. </w:t>
      </w:r>
      <w:r w:rsidR="00416E97">
        <w:rPr>
          <w:b/>
          <w:u w:val="single"/>
        </w:rPr>
        <w:t>prosinca</w:t>
      </w:r>
      <w:r w:rsidR="00FA674D">
        <w:rPr>
          <w:b/>
          <w:u w:val="single"/>
        </w:rPr>
        <w:t xml:space="preserve"> 2018. u </w:t>
      </w:r>
      <w:r w:rsidR="00FC0922">
        <w:rPr>
          <w:b/>
          <w:u w:val="single"/>
        </w:rPr>
        <w:t>10</w:t>
      </w:r>
      <w:r w:rsidR="002C658E">
        <w:rPr>
          <w:b/>
          <w:u w:val="single"/>
        </w:rPr>
        <w:t>,</w:t>
      </w:r>
      <w:r w:rsidR="00FC0922">
        <w:rPr>
          <w:b/>
          <w:u w:val="single"/>
        </w:rPr>
        <w:t>1</w:t>
      </w:r>
      <w:r>
        <w:rPr>
          <w:b/>
          <w:u w:val="single"/>
        </w:rPr>
        <w:t>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3D6E4E">
        <w:t>12</w:t>
      </w:r>
      <w:r w:rsidR="00FA674D">
        <w:t xml:space="preserve">. </w:t>
      </w:r>
      <w:r w:rsidR="00FC0922">
        <w:t>listopada</w:t>
      </w:r>
      <w:r w:rsidR="00FA674D">
        <w:t xml:space="preserve"> 2018.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FB7871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FB7871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putem e-maila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3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7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"/>
  </w:num>
  <w:num w:numId="4">
    <w:abstractNumId w:val="8"/>
  </w:num>
  <w:num w:numId="5">
    <w:abstractNumId w:val="12"/>
  </w:num>
  <w:num w:numId="6">
    <w:abstractNumId w:val="26"/>
  </w:num>
  <w:num w:numId="7">
    <w:abstractNumId w:val="9"/>
  </w:num>
  <w:num w:numId="8">
    <w:abstractNumId w:val="10"/>
  </w:num>
  <w:num w:numId="9">
    <w:abstractNumId w:val="28"/>
  </w:num>
  <w:num w:numId="10">
    <w:abstractNumId w:val="7"/>
  </w:num>
  <w:num w:numId="11">
    <w:abstractNumId w:val="20"/>
  </w:num>
  <w:num w:numId="12">
    <w:abstractNumId w:val="27"/>
  </w:num>
  <w:num w:numId="13">
    <w:abstractNumId w:val="25"/>
  </w:num>
  <w:num w:numId="14">
    <w:abstractNumId w:val="24"/>
  </w:num>
  <w:num w:numId="15">
    <w:abstractNumId w:val="14"/>
  </w:num>
  <w:num w:numId="16">
    <w:abstractNumId w:val="4"/>
  </w:num>
  <w:num w:numId="17">
    <w:abstractNumId w:val="19"/>
  </w:num>
  <w:num w:numId="18">
    <w:abstractNumId w:val="11"/>
  </w:num>
  <w:num w:numId="19">
    <w:abstractNumId w:val="15"/>
  </w:num>
  <w:num w:numId="20">
    <w:abstractNumId w:val="6"/>
  </w:num>
  <w:num w:numId="21">
    <w:abstractNumId w:val="21"/>
  </w:num>
  <w:num w:numId="22">
    <w:abstractNumId w:val="5"/>
  </w:num>
  <w:num w:numId="23">
    <w:abstractNumId w:val="13"/>
  </w:num>
  <w:num w:numId="24">
    <w:abstractNumId w:val="0"/>
  </w:num>
  <w:num w:numId="25">
    <w:abstractNumId w:val="18"/>
  </w:num>
  <w:num w:numId="26">
    <w:abstractNumId w:val="2"/>
  </w:num>
  <w:num w:numId="27">
    <w:abstractNumId w:val="3"/>
  </w:num>
  <w:num w:numId="28">
    <w:abstractNumId w:val="16"/>
  </w:num>
  <w:num w:numId="29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94CB1"/>
    <w:rsid w:val="000A70B5"/>
    <w:rsid w:val="000B0697"/>
    <w:rsid w:val="000B1708"/>
    <w:rsid w:val="000B56A6"/>
    <w:rsid w:val="000E1FB1"/>
    <w:rsid w:val="001073C3"/>
    <w:rsid w:val="00130BFB"/>
    <w:rsid w:val="00131E40"/>
    <w:rsid w:val="00147102"/>
    <w:rsid w:val="00172436"/>
    <w:rsid w:val="00181682"/>
    <w:rsid w:val="001F7388"/>
    <w:rsid w:val="00246FEA"/>
    <w:rsid w:val="00282E78"/>
    <w:rsid w:val="00292860"/>
    <w:rsid w:val="002C658E"/>
    <w:rsid w:val="002E3F6D"/>
    <w:rsid w:val="00316149"/>
    <w:rsid w:val="003547F3"/>
    <w:rsid w:val="0035517A"/>
    <w:rsid w:val="00371FDE"/>
    <w:rsid w:val="00380924"/>
    <w:rsid w:val="003A2066"/>
    <w:rsid w:val="003B7F17"/>
    <w:rsid w:val="003C5E26"/>
    <w:rsid w:val="003D6E4E"/>
    <w:rsid w:val="003F7DFC"/>
    <w:rsid w:val="00416E97"/>
    <w:rsid w:val="00426019"/>
    <w:rsid w:val="004362AC"/>
    <w:rsid w:val="0044511B"/>
    <w:rsid w:val="00471C89"/>
    <w:rsid w:val="0047406D"/>
    <w:rsid w:val="004968EB"/>
    <w:rsid w:val="004A5836"/>
    <w:rsid w:val="004A6F4F"/>
    <w:rsid w:val="004B0C6C"/>
    <w:rsid w:val="004F3DB7"/>
    <w:rsid w:val="005513B6"/>
    <w:rsid w:val="005615F3"/>
    <w:rsid w:val="005643F8"/>
    <w:rsid w:val="005678C9"/>
    <w:rsid w:val="005E1C64"/>
    <w:rsid w:val="005F30D6"/>
    <w:rsid w:val="005F52E7"/>
    <w:rsid w:val="00616543"/>
    <w:rsid w:val="00617AEF"/>
    <w:rsid w:val="00635636"/>
    <w:rsid w:val="00635F38"/>
    <w:rsid w:val="00685A91"/>
    <w:rsid w:val="00685C98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4A12"/>
    <w:rsid w:val="008040CD"/>
    <w:rsid w:val="00833B90"/>
    <w:rsid w:val="00860C24"/>
    <w:rsid w:val="008723DD"/>
    <w:rsid w:val="008842E7"/>
    <w:rsid w:val="00890AF8"/>
    <w:rsid w:val="00897088"/>
    <w:rsid w:val="008A7BD4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193B"/>
    <w:rsid w:val="00AC640F"/>
    <w:rsid w:val="00AD59E4"/>
    <w:rsid w:val="00B0518E"/>
    <w:rsid w:val="00B06C21"/>
    <w:rsid w:val="00B13DF8"/>
    <w:rsid w:val="00B15099"/>
    <w:rsid w:val="00B22878"/>
    <w:rsid w:val="00B346B3"/>
    <w:rsid w:val="00B3534C"/>
    <w:rsid w:val="00BC7E1F"/>
    <w:rsid w:val="00C12769"/>
    <w:rsid w:val="00C37639"/>
    <w:rsid w:val="00C46DB5"/>
    <w:rsid w:val="00C631D2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43242"/>
    <w:rsid w:val="00D802CF"/>
    <w:rsid w:val="00D94062"/>
    <w:rsid w:val="00DC4F3A"/>
    <w:rsid w:val="00DC7198"/>
    <w:rsid w:val="00DF04FF"/>
    <w:rsid w:val="00E41849"/>
    <w:rsid w:val="00E7009E"/>
    <w:rsid w:val="00E82DF1"/>
    <w:rsid w:val="00E833DB"/>
    <w:rsid w:val="00EB3505"/>
    <w:rsid w:val="00ED2B2D"/>
    <w:rsid w:val="00ED4CA0"/>
    <w:rsid w:val="00F1024E"/>
    <w:rsid w:val="00F455CE"/>
    <w:rsid w:val="00F87ACC"/>
    <w:rsid w:val="00FA271A"/>
    <w:rsid w:val="00FA674D"/>
    <w:rsid w:val="00FB7871"/>
    <w:rsid w:val="00FC0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78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8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8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8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8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78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8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8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8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8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St-24/2017</izvorni_sadrzaj>
    <derivirana_varijabla naziv="DomainObject.Predmet.OznakaBroj_1">St-24/2017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POLET d.o.o. UMAG</izvorni_sadrzaj>
    <derivirana_varijabla naziv="DomainObject.Predmet.ProtustrankaFormated_1">  POLET d.o.o. UMAG</derivirana_varijabla>
  </DomainObject.Predmet.ProtustrankaFormated>
  <DomainObject.Predmet.ProtustrankaFormatedOIB>
    <izvorni_sadrzaj>  POLET d.o.o. UMAG, OIB 92834168272</izvorni_sadrzaj>
    <derivirana_varijabla naziv="DomainObject.Predmet.ProtustrankaFormatedOIB_1">  POLET d.o.o. UMAG, OIB 92834168272</derivirana_varijabla>
  </DomainObject.Predmet.ProtustrankaFormatedOIB>
  <DomainObject.Predmet.ProtustrankaFormatedWithAdress>
    <izvorni_sadrzaj> POLET d.o.o. UMAG, Ulica 1.Svibnja/bb, 52470 Umag</izvorni_sadrzaj>
    <derivirana_varijabla naziv="DomainObject.Predmet.ProtustrankaFormatedWithAdress_1"> POLET d.o.o. UMAG, Ulica 1.Svibnja/bb, 52470 Umag</derivirana_varijabla>
  </DomainObject.Predmet.ProtustrankaFormatedWithAdress>
  <DomainObject.Predmet.ProtustrankaFormatedWithAdressOIB>
    <izvorni_sadrzaj> POLET d.o.o. UMAG, OIB 92834168272, Ulica 1.Svibnja/bb, 52470 Umag</izvorni_sadrzaj>
    <derivirana_varijabla naziv="DomainObject.Predmet.ProtustrankaFormatedWithAdressOIB_1"> POLET d.o.o. UMAG, OIB 92834168272, Ulica 1.Svibnja/bb, 52470 Umag</derivirana_varijabla>
  </DomainObject.Predmet.ProtustrankaFormatedWithAdressOIB>
  <DomainObject.Predmet.ProtustrankaWithAdress>
    <izvorni_sadrzaj>POLET d.o.o. UMAG Ulica 1.Svibnja/bb, 52470 Umag</izvorni_sadrzaj>
    <derivirana_varijabla naziv="DomainObject.Predmet.ProtustrankaWithAdress_1">POLET d.o.o. UMAG Ulica 1.Svibnja/bb, 52470 Umag</derivirana_varijabla>
  </DomainObject.Predmet.ProtustrankaWithAdress>
  <DomainObject.Predmet.ProtustrankaWithAdressOIB>
    <izvorni_sadrzaj>POLET d.o.o. UMAG, OIB 92834168272, Ulica 1.Svibnja/bb, 52470 Umag</izvorni_sadrzaj>
    <derivirana_varijabla naziv="DomainObject.Predmet.ProtustrankaWithAdressOIB_1">POLET d.o.o. UMAG, OIB 92834168272, Ulica 1.Svibnja/bb, 52470 Umag</derivirana_varijabla>
  </DomainObject.Predmet.ProtustrankaWithAdressOIB>
  <DomainObject.Predmet.ProtustrankaNazivFormated>
    <izvorni_sadrzaj>POLET d.o.o. UMAG</izvorni_sadrzaj>
    <derivirana_varijabla naziv="DomainObject.Predmet.ProtustrankaNazivFormated_1">POLET d.o.o. UMAG</derivirana_varijabla>
  </DomainObject.Predmet.ProtustrankaNazivFormated>
  <DomainObject.Predmet.ProtustrankaNazivFormatedOIB>
    <izvorni_sadrzaj>POLET d.o.o. UMAG, OIB 92834168272</izvorni_sadrzaj>
    <derivirana_varijabla naziv="DomainObject.Predmet.ProtustrankaNazivFormatedOIB_1">POLET d.o.o. UMAG, OIB 92834168272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POLET d.o.o. UMAG</item>
    </izvorni_sadrzaj>
    <derivirana_varijabla naziv="DomainObject.Predmet.ProtuStrankaListFormated_1">
      <item>POLET d.o.o. UMAG</item>
    </derivirana_varijabla>
  </DomainObject.Predmet.ProtuStrankaListFormated>
  <DomainObject.Predmet.ProtuStrankaListFormatedOIB>
    <izvorni_sadrzaj>
      <item>POLET d.o.o. UMAG, OIB 92834168272</item>
    </izvorni_sadrzaj>
    <derivirana_varijabla naziv="DomainObject.Predmet.ProtuStrankaListFormatedOIB_1">
      <item>POLET d.o.o. UMAG, OIB 92834168272</item>
    </derivirana_varijabla>
  </DomainObject.Predmet.ProtuStrankaListFormatedOIB>
  <DomainObject.Predmet.ProtuStrankaListFormatedWithAdress>
    <izvorni_sadrzaj>
      <item>POLET d.o.o. UMAG, Ulica 1.Svibnja/bb, 52470 Umag</item>
    </izvorni_sadrzaj>
    <derivirana_varijabla naziv="DomainObject.Predmet.ProtuStrankaListFormatedWithAdress_1">
      <item>POLET d.o.o. UMAG, Ulica 1.Svibnja/bb, 52470 Umag</item>
    </derivirana_varijabla>
  </DomainObject.Predmet.ProtuStrankaListFormatedWithAdress>
  <DomainObject.Predmet.ProtuStrankaListFormatedWithAdressOIB>
    <izvorni_sadrzaj>
      <item>POLET d.o.o. UMAG, OIB 92834168272, Ulica 1.Svibnja/bb, 52470 Umag</item>
    </izvorni_sadrzaj>
    <derivirana_varijabla naziv="DomainObject.Predmet.ProtuStrankaListFormatedWithAdressOIB_1">
      <item>POLET d.o.o. UMAG, OIB 92834168272, Ulica 1.Svibnja/bb, 52470 Umag</item>
    </derivirana_varijabla>
  </DomainObject.Predmet.ProtuStrankaListFormatedWithAdressOIB>
  <DomainObject.Predmet.ProtuStrankaListNazivFormated>
    <izvorni_sadrzaj>
      <item>POLET d.o.o. UMAG</item>
    </izvorni_sadrzaj>
    <derivirana_varijabla naziv="DomainObject.Predmet.ProtuStrankaListNazivFormated_1">
      <item>POLET d.o.o. UMAG</item>
    </derivirana_varijabla>
  </DomainObject.Predmet.ProtuStrankaListNazivFormated>
  <DomainObject.Predmet.ProtuStrankaListNazivFormatedOIB>
    <izvorni_sadrzaj>
      <item>POLET d.o.o. UMAG, OIB 92834168272</item>
    </izvorni_sadrzaj>
    <derivirana_varijabla naziv="DomainObject.Predmet.ProtuStrankaListNazivFormatedOIB_1">
      <item>POLET d.o.o. UMAG, OIB 92834168272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POLET d.o.o. UMAG</izvorni_sadrzaj>
    <derivirana_varijabla naziv="DomainObject.Predmet.ProtustrankaIDrugi_1">POLET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POLET d.o.o. UMAG, OIB 92834168272, Ulica 1.Svibnja/bb, 52470 Umag</izvorni_sadrzaj>
    <derivirana_varijabla naziv="DomainObject.Predmet.ProtustrankaIDrugiAdressOIB_1">POLET d.o.o. UMAG, OIB 92834168272, Ulica 1.Svibnja/bb,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POLET d.o.o. UMAG</item>
      <item>FINANCIJSKA AGENCIJA, RC RIJEKA, PODRUŽNICA PULA, PULA</item>
    </izvorni_sadrzaj>
    <derivirana_varijabla naziv="DomainObject.Predmet.SudioniciListNaziv_1">
      <item>POLET d.o.o. UMAG</item>
      <item>FINANCIJSKA AGENCIJA, RC RIJEKA, PODRUŽNICA PULA, PULA</item>
    </derivirana_varijabla>
  </DomainObject.Predmet.SudioniciListNaziv>
  <DomainObject.Predmet.SudioniciListAdressOIB>
    <izvorni_sadrzaj>
      <item>POLET d.o.o. UMAG, OIB 92834168272, Ulica 1.Svibnja/bb,52470 Umag</item>
      <item>FINANCIJSKA AGENCIJA, RC RIJEKA, PODRUŽNICA PULA, PULA, OIB 85821130368, Giardini 5,52100 Pula</item>
    </izvorni_sadrzaj>
    <derivirana_varijabla naziv="DomainObject.Predmet.SudioniciListAdressOIB_1">
      <item>POLET d.o.o. UMAG, OIB 92834168272, Ulica 1.Svibnja/bb,52470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92834168272</item>
      <item>, OIB 85821130368</item>
    </izvorni_sadrzaj>
    <derivirana_varijabla naziv="DomainObject.Predmet.SudioniciListNazivOIB_1">
      <item>, OIB 92834168272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2018.</izvorni_sadrzaj>
    <derivirana_varijabla naziv="DomainObject.Predmet.DatumZadnjeOdrzaneSudskeRadnje_1">26. travnja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St-24/2017-21</izvorni_sadrzaj>
    <derivirana_varijabla naziv="DomainObject.PredzadnjaOdlukaIzPredmeta.Oznaka_1">St-24/2017-21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210</properties:Words>
  <properties:Characters>981</properties:Characters>
  <properties:Lines>47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2018-10-11T13:02:00Z</dcterms:created>
  <dc:creator>Korisnik</dc:creator>
  <cp:lastModifiedBy>Ante Rubelj</cp:lastModifiedBy>
  <cp:lastPrinted>2017-03-24T09:02:00Z</cp:lastPrinted>
  <dcterms:modified xmlns:xsi="http://www.w3.org/2001/XMLSchema-instance" xsi:type="dcterms:W3CDTF">2018-10-12T12:56:00Z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(1st-24-17-45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