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34f2" w14:paraId="16334f2" w:rsidRDefault="00775E47" w:rsidP="00775E47" w:rsidR="00775E47" w:rsidRPr="00FD5064">
      <w:pPr>
        <w:jc w:val="center"/>
        <w15:collapsed w:val="false"/>
      </w:pPr>
      <w:bookmarkStart w:name="_GoBack" w:id="0"/>
      <w:bookmarkEnd w:id="0"/>
    </w:p>
    <w:p w:rsidRDefault="00775E47" w:rsidP="00775E47" w:rsidR="00775E47" w:rsidRPr="00FD5064">
      <w:pPr>
        <w:jc w:val="both"/>
      </w:pPr>
      <w:r w:rsidRPr="00FD5064">
        <w:t xml:space="preserve">                 </w:t>
      </w:r>
      <w:r>
        <w:rPr>
          <w:noProof/>
        </w:rPr>
        <w:drawing>
          <wp:inline distR="0" distL="0" distB="0" distT="0">
            <wp:extent cy="694944" cx="604258"/>
            <wp:effectExtent b="0" r="571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604" cx="606571"/>
                    </a:xfrm>
                    <a:prstGeom prst="rect">
                      <a:avLst/>
                    </a:prstGeom>
                    <a:noFill/>
                    <a:ln>
                      <a:noFill/>
                    </a:ln>
                  </pic:spPr>
                </pic:pic>
              </a:graphicData>
            </a:graphic>
          </wp:inline>
        </w:drawing>
      </w:r>
      <w:r w:rsidRPr="00FD5064">
        <w:t xml:space="preserve">                                                         </w:t>
      </w:r>
    </w:p>
    <w:p w:rsidRDefault="00775E47" w:rsidP="00775E47" w:rsidR="00775E47" w:rsidRPr="00FD5064">
      <w:r w:rsidRPr="00FD5064">
        <w:t xml:space="preserve">    REPUBLIKA HRVATSKA</w:t>
      </w:r>
      <w:r w:rsidRPr="00775E47">
        <w:t xml:space="preserve"> </w:t>
      </w:r>
      <w:r>
        <w:tab/>
      </w:r>
      <w:r>
        <w:tab/>
      </w:r>
      <w:r>
        <w:tab/>
      </w:r>
      <w:r>
        <w:tab/>
      </w:r>
      <w:r>
        <w:tab/>
      </w:r>
      <w:r w:rsidR="00CF795D">
        <w:tab/>
      </w:r>
      <w:r w:rsidR="009F648D">
        <w:t>1</w:t>
      </w:r>
      <w:r>
        <w:t xml:space="preserve"> St-</w:t>
      </w:r>
      <w:r w:rsidR="009F648D">
        <w:t>387</w:t>
      </w:r>
      <w:r>
        <w:t>/</w:t>
      </w:r>
      <w:r w:rsidR="00CF795D">
        <w:t>20</w:t>
      </w:r>
      <w:r>
        <w:t>1</w:t>
      </w:r>
      <w:r w:rsidR="009F648D">
        <w:t>6</w:t>
      </w:r>
      <w:r>
        <w:t>-</w:t>
      </w:r>
      <w:r w:rsidR="00CF795D">
        <w:t>45</w:t>
      </w:r>
    </w:p>
    <w:p w:rsidRDefault="00775E47" w:rsidP="00775E47" w:rsidR="00775E47" w:rsidRPr="00FD5064">
      <w:r w:rsidRPr="00FD5064">
        <w:t xml:space="preserve"> TRGOVAČKI SUD U PAZINU</w:t>
      </w:r>
    </w:p>
    <w:p w:rsidRDefault="00775E47" w:rsidP="00775E47" w:rsidR="00775E47" w:rsidRPr="00FD5064">
      <w:r>
        <w:t xml:space="preserve">      52000 </w:t>
      </w:r>
      <w:r w:rsidRPr="00FD5064">
        <w:t>Pazin, Dršćevka 1</w:t>
      </w:r>
      <w:r w:rsidRPr="00DF700F">
        <w:t xml:space="preserve"> </w:t>
      </w:r>
      <w:r>
        <w:tab/>
      </w:r>
      <w:r>
        <w:tab/>
      </w:r>
      <w:r>
        <w:tab/>
      </w:r>
      <w:r>
        <w:tab/>
      </w:r>
      <w:r>
        <w:tab/>
        <w:t xml:space="preserve">                </w:t>
      </w:r>
    </w:p>
    <w:p w:rsidRDefault="00775E47" w:rsidP="00775E47" w:rsidR="00775E47">
      <w:pPr>
        <w:jc w:val="center"/>
      </w:pPr>
    </w:p>
    <w:p w:rsidRDefault="00CF759D" w:rsidP="00775E47" w:rsidR="00CF759D" w:rsidRPr="00FD5064">
      <w:pPr>
        <w:jc w:val="center"/>
      </w:pPr>
    </w:p>
    <w:p w:rsidRDefault="00775E47" w:rsidP="00775E47" w:rsidR="00775E47" w:rsidRPr="00262461">
      <w:pPr>
        <w:jc w:val="center"/>
      </w:pPr>
      <w:r w:rsidRPr="00262461">
        <w:t>R E P U B L I K A  H R V A T S K A</w:t>
      </w:r>
    </w:p>
    <w:p w:rsidRDefault="00775E47" w:rsidP="00775E47" w:rsidR="00775E47" w:rsidRPr="00262461">
      <w:pPr>
        <w:jc w:val="center"/>
      </w:pPr>
    </w:p>
    <w:p w:rsidRDefault="00775E47" w:rsidP="00775E47" w:rsidR="00775E47" w:rsidRPr="00262461">
      <w:pPr>
        <w:jc w:val="center"/>
      </w:pPr>
      <w:r w:rsidRPr="00262461">
        <w:t>R J E Š E NJ E</w:t>
      </w:r>
    </w:p>
    <w:p w:rsidRDefault="00775E47" w:rsidP="00775E47" w:rsidR="00775E47" w:rsidRPr="00D14B8E">
      <w:pPr>
        <w:jc w:val="center"/>
      </w:pPr>
    </w:p>
    <w:p w:rsidRDefault="00775E47" w:rsidP="00775E47" w:rsidR="00775E47" w:rsidRPr="00D14B8E">
      <w:pPr>
        <w:ind w:firstLine="708"/>
        <w:jc w:val="both"/>
      </w:pPr>
      <w:r w:rsidRPr="00D14B8E">
        <w:t xml:space="preserve">Trgovački sud u Pazinu, po stečajnom sucu </w:t>
      </w:r>
      <w:r w:rsidR="009F648D" w:rsidRPr="00D14B8E">
        <w:t>Damiru Rabaru</w:t>
      </w:r>
      <w:r w:rsidRPr="00D14B8E">
        <w:t>, u stečajnom postupku nad stečajnim dužnikom</w:t>
      </w:r>
      <w:r w:rsidR="000362CA" w:rsidRPr="00D14B8E">
        <w:t xml:space="preserve"> </w:t>
      </w:r>
      <w:r w:rsidR="009F648D" w:rsidRPr="00D14B8E">
        <w:t>PROJEKT SARDINE d.o.o., Poreč, Partizanska 13, OIB: 93304968879</w:t>
      </w:r>
      <w:r w:rsidRPr="00D14B8E">
        <w:t xml:space="preserve">, </w:t>
      </w:r>
      <w:r w:rsidR="000362CA" w:rsidRPr="00D14B8E">
        <w:t>1</w:t>
      </w:r>
      <w:r w:rsidR="00262461" w:rsidRPr="00D14B8E">
        <w:t>0</w:t>
      </w:r>
      <w:r w:rsidR="000362CA" w:rsidRPr="00D14B8E">
        <w:t xml:space="preserve">. </w:t>
      </w:r>
      <w:r w:rsidR="00262461" w:rsidRPr="00D14B8E">
        <w:t xml:space="preserve">listopada </w:t>
      </w:r>
      <w:r w:rsidRPr="00D14B8E">
        <w:t xml:space="preserve">2017. </w:t>
      </w:r>
    </w:p>
    <w:p w:rsidRDefault="00775E47" w:rsidP="00775E47" w:rsidR="00775E47" w:rsidRPr="00D14B8E">
      <w:pPr>
        <w:ind w:firstLine="708"/>
        <w:jc w:val="both"/>
      </w:pPr>
    </w:p>
    <w:p w:rsidRDefault="00775E47" w:rsidP="00775E47" w:rsidR="00775E47" w:rsidRPr="00262461">
      <w:pPr>
        <w:jc w:val="center"/>
      </w:pPr>
      <w:r w:rsidRPr="00262461">
        <w:t>r i j e š i o  j e</w:t>
      </w:r>
    </w:p>
    <w:p w:rsidRDefault="00775E47" w:rsidP="00775E47" w:rsidR="00775E47" w:rsidRPr="00262461"/>
    <w:p w:rsidRDefault="00775E47" w:rsidP="00775E47" w:rsidR="00EF4CF6" w:rsidRPr="00A6604C">
      <w:pPr>
        <w:ind w:firstLine="708"/>
        <w:jc w:val="both"/>
      </w:pPr>
      <w:r w:rsidRPr="00262461">
        <w:rPr>
          <w:bCs w:val="false"/>
        </w:rPr>
        <w:t>I.</w:t>
      </w:r>
      <w:r w:rsidRPr="00262461">
        <w:rPr>
          <w:bCs w:val="false"/>
        </w:rPr>
        <w:tab/>
      </w:r>
      <w:r w:rsidR="00F926E8" w:rsidRPr="00262461">
        <w:t xml:space="preserve">Kupcu AKTIVA 15 j.d.o.o., Marcani 131 C, </w:t>
      </w:r>
      <w:r w:rsidR="00DE2835">
        <w:t>Gračišće</w:t>
      </w:r>
      <w:r w:rsidR="00F926E8" w:rsidRPr="00A6604C">
        <w:t>, OIB: 60714035074</w:t>
      </w:r>
      <w:r w:rsidRPr="00A6604C">
        <w:t>,</w:t>
      </w:r>
      <w:r w:rsidRPr="00A6604C">
        <w:rPr>
          <w:i/>
        </w:rPr>
        <w:t xml:space="preserve"> </w:t>
      </w:r>
      <w:r w:rsidRPr="00A6604C">
        <w:t xml:space="preserve">dosuđuju se </w:t>
      </w:r>
      <w:r w:rsidR="00EF4CF6" w:rsidRPr="00A6604C">
        <w:t xml:space="preserve">sljedeće </w:t>
      </w:r>
      <w:r w:rsidRPr="00A6604C">
        <w:t>nekretnine</w:t>
      </w:r>
      <w:r w:rsidR="00EF4CF6" w:rsidRPr="00A6604C">
        <w:t>:</w:t>
      </w:r>
      <w:r w:rsidRPr="00A6604C">
        <w:t xml:space="preserve"> </w:t>
      </w:r>
    </w:p>
    <w:p w:rsidRDefault="00262461" w:rsidP="00262461" w:rsidR="00262461" w:rsidRPr="00A6604C">
      <w:pPr>
        <w:jc w:val="both"/>
      </w:pPr>
      <w:r w:rsidRPr="00A6604C">
        <w:t xml:space="preserve">- k.č. 1278 i k.č.br. 1279 upisane u z.k.ul. 1557, </w:t>
      </w:r>
    </w:p>
    <w:p w:rsidRDefault="00262461" w:rsidP="00262461" w:rsidR="00262461" w:rsidRPr="00A6604C">
      <w:pPr>
        <w:jc w:val="both"/>
      </w:pPr>
      <w:r w:rsidRPr="00A6604C">
        <w:t>- k.č.br. 1271/1, k.č.br. 1271/3, k.č.br. 1271/6, k.č.br. 1272/1 i k.č.br. 1272/2 upisana u z.k.ul. 415, te</w:t>
      </w:r>
    </w:p>
    <w:p w:rsidRDefault="00262461" w:rsidP="00262461" w:rsidR="00262461" w:rsidRPr="00A6604C">
      <w:pPr>
        <w:jc w:val="both"/>
      </w:pPr>
      <w:r w:rsidRPr="00A6604C">
        <w:t>- k.č.br. 1271/4 i k.č.br. 1271/5 upisana u z.k.ul. 1556, sve upisane u k.o. Sveti Ivan,</w:t>
      </w:r>
    </w:p>
    <w:p w:rsidRDefault="002E5E34" w:rsidP="00EF4CF6" w:rsidR="00EF4CF6" w:rsidRPr="00A6604C">
      <w:pPr>
        <w:jc w:val="both"/>
      </w:pPr>
      <w:r>
        <w:tab/>
      </w:r>
      <w:r w:rsidR="00D24089" w:rsidRPr="00A6604C">
        <w:t xml:space="preserve">sve </w:t>
      </w:r>
      <w:r w:rsidR="008920DA" w:rsidRPr="00A6604C">
        <w:t>za iznos</w:t>
      </w:r>
      <w:r w:rsidR="00EF4CF6" w:rsidRPr="00A6604C">
        <w:t xml:space="preserve"> </w:t>
      </w:r>
      <w:r w:rsidR="008920DA" w:rsidRPr="00A6604C">
        <w:t xml:space="preserve">od </w:t>
      </w:r>
      <w:r w:rsidR="00D24089" w:rsidRPr="00A6604C">
        <w:t xml:space="preserve">ukupno </w:t>
      </w:r>
      <w:r w:rsidR="00262461" w:rsidRPr="00A6604C">
        <w:t>154.690</w:t>
      </w:r>
      <w:r w:rsidR="008920DA" w:rsidRPr="00A6604C">
        <w:t>,</w:t>
      </w:r>
      <w:r w:rsidR="00262461" w:rsidRPr="00A6604C">
        <w:t>00</w:t>
      </w:r>
      <w:r w:rsidR="00EF4CF6" w:rsidRPr="00A6604C">
        <w:t xml:space="preserve"> kn. </w:t>
      </w:r>
    </w:p>
    <w:p w:rsidRDefault="00EF4CF6" w:rsidP="00775E47" w:rsidR="00EF4CF6" w:rsidRPr="00DB168C">
      <w:pPr>
        <w:ind w:firstLine="708"/>
        <w:jc w:val="both"/>
        <w:rPr>
          <w:bCs w:val="false"/>
        </w:rPr>
      </w:pPr>
    </w:p>
    <w:p w:rsidRDefault="00775E47" w:rsidP="00775E47" w:rsidR="00775E47" w:rsidRPr="00DB168C">
      <w:pPr>
        <w:jc w:val="both"/>
      </w:pPr>
      <w:r w:rsidRPr="00DB168C">
        <w:rPr>
          <w:bCs w:val="false"/>
        </w:rPr>
        <w:tab/>
        <w:t>II.</w:t>
      </w:r>
      <w:r w:rsidRPr="00DB168C">
        <w:rPr>
          <w:bCs w:val="false"/>
        </w:rPr>
        <w:tab/>
      </w:r>
      <w:r w:rsidR="00D24089" w:rsidRPr="00DB168C">
        <w:rPr>
          <w:bCs w:val="false"/>
        </w:rPr>
        <w:t xml:space="preserve">Kupac </w:t>
      </w:r>
      <w:r w:rsidR="00D24089" w:rsidRPr="00DB168C">
        <w:t xml:space="preserve">AKTIVA 15 j.d.o.o., Marcani 131 C, </w:t>
      </w:r>
      <w:r w:rsidR="00DE2835">
        <w:t>Gračišće</w:t>
      </w:r>
      <w:r w:rsidR="00D24089" w:rsidRPr="00DB168C">
        <w:t>, OIB: 60714035074</w:t>
      </w:r>
      <w:r w:rsidRPr="00DB168C">
        <w:t>, duž</w:t>
      </w:r>
      <w:r w:rsidR="00D24089" w:rsidRPr="00DB168C">
        <w:t>an</w:t>
      </w:r>
      <w:r w:rsidRPr="00DB168C">
        <w:t xml:space="preserve"> je u roku od 30 dana od pravomoćnosti ovog rješenja  uplatiti razliku kupovnine preko iznosa uplaćene jamčevine (osiguranja), i to iznos od</w:t>
      </w:r>
      <w:r w:rsidR="00D24089" w:rsidRPr="00DB168C">
        <w:rPr>
          <w:bCs w:val="false"/>
        </w:rPr>
        <w:t xml:space="preserve"> </w:t>
      </w:r>
      <w:r w:rsidR="00AD4824" w:rsidRPr="002341A9">
        <w:t>94</w:t>
      </w:r>
      <w:r w:rsidR="00AD4824">
        <w:t>.</w:t>
      </w:r>
      <w:r w:rsidR="00AD4824" w:rsidRPr="002341A9">
        <w:t>014</w:t>
      </w:r>
      <w:r w:rsidR="00AD4824">
        <w:t xml:space="preserve">,00 </w:t>
      </w:r>
      <w:r w:rsidRPr="00DB168C">
        <w:t>kuna,</w:t>
      </w:r>
      <w:r w:rsidRPr="00DB168C">
        <w:rPr>
          <w:i/>
        </w:rPr>
        <w:t xml:space="preserve"> </w:t>
      </w:r>
      <w:r w:rsidRPr="00DB168C">
        <w:t xml:space="preserve"> na poseban račun Financijske agencije br. HR1123900011300028787, Model: HR11, poziv na </w:t>
      </w:r>
      <w:r w:rsidRPr="00261E27">
        <w:t xml:space="preserve">broj </w:t>
      </w:r>
      <w:r w:rsidR="00261E27" w:rsidRPr="00261E27">
        <w:t>103810</w:t>
      </w:r>
      <w:r w:rsidRPr="00261E27">
        <w:t>-</w:t>
      </w:r>
      <w:r w:rsidR="00261E27" w:rsidRPr="00261E27">
        <w:t>48798</w:t>
      </w:r>
      <w:r w:rsidRPr="00261E27">
        <w:t xml:space="preserve">. </w:t>
      </w:r>
    </w:p>
    <w:p w:rsidRDefault="00775E47" w:rsidP="00775E47" w:rsidR="00775E47" w:rsidRPr="00DB168C">
      <w:pPr>
        <w:jc w:val="both"/>
        <w:rPr>
          <w:bCs w:val="false"/>
        </w:rPr>
      </w:pPr>
      <w:r w:rsidRPr="00DB168C">
        <w:tab/>
        <w:t>Prilikom uplate potrebno je da uplatitelj u polje 71A na SWIFT-u ili na obrascu naloga za plaćanje u polje „Opcija troška“ naznači opciju „OUR“.</w:t>
      </w:r>
    </w:p>
    <w:p w:rsidRDefault="00775E47" w:rsidP="00775E47" w:rsidR="00775E47" w:rsidRPr="009F648D">
      <w:pPr>
        <w:jc w:val="both"/>
        <w:rPr>
          <w:color w:val="FF0000"/>
        </w:rPr>
      </w:pPr>
    </w:p>
    <w:p w:rsidRDefault="00775E47" w:rsidP="00775E47" w:rsidR="00775E47" w:rsidRPr="00DB168C">
      <w:pPr>
        <w:jc w:val="both"/>
      </w:pPr>
      <w:r w:rsidRPr="00DB168C">
        <w:tab/>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775E47" w:rsidP="00775E47" w:rsidR="00775E47" w:rsidRPr="00DB168C">
      <w:pPr>
        <w:jc w:val="both"/>
      </w:pPr>
    </w:p>
    <w:p w:rsidRDefault="00775E47" w:rsidP="00775E47" w:rsidR="00775E47" w:rsidRPr="00DB168C">
      <w:pPr>
        <w:ind w:firstLine="708"/>
        <w:jc w:val="both"/>
      </w:pPr>
      <w:r w:rsidRPr="00DB168C">
        <w:t>III.</w:t>
      </w:r>
      <w:r w:rsidRPr="00DB168C">
        <w:tab/>
        <w:t xml:space="preserve">Nakon što ovo rješenje postane pravomoćno i nakon što </w:t>
      </w:r>
      <w:r w:rsidR="00D24089" w:rsidRPr="00DB168C">
        <w:t>k</w:t>
      </w:r>
      <w:r w:rsidR="00D24089" w:rsidRPr="00DB168C">
        <w:rPr>
          <w:bCs w:val="false"/>
        </w:rPr>
        <w:t xml:space="preserve">upac </w:t>
      </w:r>
      <w:r w:rsidR="00D24089" w:rsidRPr="00DB168C">
        <w:t xml:space="preserve">AKTIVA 15 j.d.o.o., Marcani 131 C, </w:t>
      </w:r>
      <w:r w:rsidR="00DE2835">
        <w:t>Gračišće</w:t>
      </w:r>
      <w:r w:rsidR="00D24089" w:rsidRPr="00DB168C">
        <w:t>, OIB: 60714035074</w:t>
      </w:r>
      <w:r w:rsidRPr="00DB168C">
        <w:t xml:space="preserve">, uplati iznos iz točke II. ovog rješenja, upisat će se u zemljišnoj knjizi u </w:t>
      </w:r>
      <w:r w:rsidR="00D24089" w:rsidRPr="00DB168C">
        <w:t>njegovu</w:t>
      </w:r>
      <w:r w:rsidRPr="00DB168C">
        <w:t xml:space="preserve"> korist pravo vlasništva na nekretninama iz točke I ovog rješenja te će se iz zemljišne knjige brisati sljedeći tereti:</w:t>
      </w:r>
    </w:p>
    <w:p w:rsidRDefault="009A6EB1" w:rsidP="00C5615F" w:rsidR="009A6EB1">
      <w:pPr>
        <w:ind w:firstLine="708"/>
        <w:jc w:val="both"/>
        <w:rPr>
          <w:color w:val="FF0000"/>
        </w:rPr>
      </w:pPr>
    </w:p>
    <w:p w:rsidRDefault="009A6EB1" w:rsidP="00C5615F" w:rsidR="00C5615F" w:rsidRPr="00A6604C">
      <w:pPr>
        <w:ind w:firstLine="708"/>
        <w:jc w:val="both"/>
      </w:pPr>
      <w:r w:rsidRPr="00A6604C">
        <w:t xml:space="preserve">- </w:t>
      </w:r>
      <w:r w:rsidR="00C5615F" w:rsidRPr="00A6604C">
        <w:t>pravo zaloga na nekretnin</w:t>
      </w:r>
      <w:r w:rsidR="005314EC" w:rsidRPr="00A6604C">
        <w:t>ama</w:t>
      </w:r>
      <w:r w:rsidR="00C5615F" w:rsidRPr="00A6604C">
        <w:t xml:space="preserve"> PROJEKT SARDINE d.o.o. Poreč upisane u A, i to na č. kat. broj 1278 i 1279 , radi osiguranja novčane tražbine predlagateljice osiguranja koja se sastoji od glavnice u iznosu od 146.653,84 kuna zajedno sa zakonskim zateznim kamatama, </w:t>
      </w:r>
      <w:r w:rsidR="00C5615F" w:rsidRPr="00A6604C">
        <w:lastRenderedPageBreak/>
        <w:t xml:space="preserve">radi osiguranja troškova ovog postupka osiguranja sa zakonskim zateznim kamatama od dana donošenja rješenja o osiguranju, pa do isplate, sve sukladno Rješenju o osiguranju od 21.12.2012. posl. broj Ovr-1262/12., </w:t>
      </w:r>
      <w:r w:rsidRPr="00A6604C">
        <w:t xml:space="preserve">uknjiženo na temelju Rješenja o osiguranju od 21.12.2012. posl. broj Ovr-1262/12 </w:t>
      </w:r>
      <w:r w:rsidR="00C5615F" w:rsidRPr="00A6604C">
        <w:t>u korist:  REPUBLIK</w:t>
      </w:r>
      <w:r w:rsidRPr="00A6604C">
        <w:t>E</w:t>
      </w:r>
      <w:r w:rsidR="00C5615F" w:rsidRPr="00A6604C">
        <w:t xml:space="preserve"> HRVATSK</w:t>
      </w:r>
      <w:r w:rsidRPr="00A6604C">
        <w:t>E</w:t>
      </w:r>
      <w:r w:rsidR="00C5615F" w:rsidRPr="00A6604C">
        <w:t xml:space="preserve">    </w:t>
      </w:r>
    </w:p>
    <w:p w:rsidRDefault="006F4EF4" w:rsidP="00C5615F" w:rsidR="00C5615F" w:rsidRPr="00A6604C">
      <w:pPr>
        <w:ind w:firstLine="708"/>
        <w:jc w:val="both"/>
      </w:pPr>
      <w:r w:rsidRPr="00A6604C">
        <w:t xml:space="preserve">- </w:t>
      </w:r>
      <w:r w:rsidR="00C5615F" w:rsidRPr="00A6604C">
        <w:t>prav</w:t>
      </w:r>
      <w:r w:rsidRPr="00A6604C">
        <w:t>o</w:t>
      </w:r>
      <w:r w:rsidR="00C5615F" w:rsidRPr="00A6604C">
        <w:t xml:space="preserve"> zaloga na nekretninama upisanih u A, radi osiguranja novčane tražbine u iznosu od 10.415.978,00 EUR, iznosu od 11.697.259,00 EUR, iznosu od 1.473.366,00 EUR i iznosu od 489.093,00 EUR, zajedno sa zateznim kamatama i svim ostalim potraživanjima prema rješenju o osiguranju, </w:t>
      </w:r>
      <w:r w:rsidRPr="00A6604C">
        <w:t xml:space="preserve">uknjiženo na temelju rješenja od 08.05.2014, poslovni broj Ovr - 259/14, </w:t>
      </w:r>
      <w:r w:rsidR="00C5615F" w:rsidRPr="00A6604C">
        <w:t xml:space="preserve">u korist:  KERMAS ULAGANJA </w:t>
      </w:r>
      <w:r w:rsidR="00A6604C" w:rsidRPr="00A6604C">
        <w:t>d.o.o</w:t>
      </w:r>
      <w:r w:rsidR="00C5615F" w:rsidRPr="00A6604C">
        <w:t>. , OIB: 42403091909, PULA, DOBRILINA 9</w:t>
      </w:r>
      <w:r w:rsidRPr="00A6604C">
        <w:t>,</w:t>
      </w:r>
      <w:r w:rsidR="00C5615F" w:rsidRPr="00A6604C">
        <w:t xml:space="preserve">    </w:t>
      </w:r>
    </w:p>
    <w:p w:rsidRDefault="006F4EF4" w:rsidP="00C5615F" w:rsidR="00C5615F" w:rsidRPr="00A6604C">
      <w:pPr>
        <w:ind w:firstLine="708"/>
        <w:jc w:val="both"/>
      </w:pPr>
      <w:r w:rsidRPr="00A6604C">
        <w:t xml:space="preserve">- </w:t>
      </w:r>
      <w:r w:rsidR="00C5615F" w:rsidRPr="00A6604C">
        <w:t xml:space="preserve">pravo zaloga na nekretninama upisane u A, radi osiguranja novčane tražbine u iznosu od =11.269.301,00 EUR-a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w:t>
      </w:r>
      <w:r w:rsidRPr="00A6604C">
        <w:t xml:space="preserve">uknjiženo na temelju Rješenja o osiguranju od 08. svibnja 2014. godine, poslovni broj Ovr-258/14, </w:t>
      </w:r>
      <w:r w:rsidR="00C5615F" w:rsidRPr="00A6604C">
        <w:t>u korist:</w:t>
      </w:r>
      <w:r w:rsidR="005314EC" w:rsidRPr="00A6604C">
        <w:t xml:space="preserve"> </w:t>
      </w:r>
      <w:r w:rsidR="00C5615F" w:rsidRPr="00A6604C">
        <w:t xml:space="preserve">KERMAS HOLDING LIMITED, OIB: 43896993551, MALTA, FLORIANA FRN 1400, ST. ANNE STREET, EUROPE CENTRE, 2ND FLOOR    </w:t>
      </w:r>
    </w:p>
    <w:p w:rsidRDefault="00C5615F" w:rsidP="00C5615F" w:rsidR="00C5615F" w:rsidRPr="00A6604C">
      <w:pPr>
        <w:ind w:firstLine="708"/>
        <w:jc w:val="both"/>
      </w:pPr>
      <w:r w:rsidRPr="00A6604C">
        <w:t xml:space="preserve">-  pravo zaloga na nekretnine upisane u A, radi osiguranja novčane tražbine u iznosu od =11.000.000,00 EUR, (slovima:jedanaestmilionaeura) u kunskoj protuvrijednosti prema srednjem tečaju HNB-a na dan isplate, zajedno sa zakonskom zateznom kamatom i ostalim uvjetima prema presudi, uknjiženo na temelju pravomoćne i ovršne presude na temelju priznanja Trgovačkog suda u Rijeci, Stalna služba u Pazinu od 23.04.2014, posl. broj: 20 P - 2741/11-27, u korist: KERMAS ULAGANJA </w:t>
      </w:r>
      <w:r w:rsidR="00A6604C" w:rsidRPr="00A6604C">
        <w:t>d.o.o</w:t>
      </w:r>
      <w:r w:rsidRPr="00A6604C">
        <w:t xml:space="preserve">., OIB: 42403091909, PULA, DOBRILINA 9    </w:t>
      </w:r>
    </w:p>
    <w:p w:rsidRDefault="005314EC" w:rsidP="00775E47" w:rsidR="005314EC" w:rsidRPr="00A6604C">
      <w:pPr>
        <w:ind w:firstLine="708"/>
        <w:jc w:val="both"/>
      </w:pPr>
    </w:p>
    <w:p w:rsidRDefault="00775E47" w:rsidP="00775E47" w:rsidR="00775E47" w:rsidRPr="00A6604C">
      <w:pPr>
        <w:ind w:firstLine="708"/>
        <w:jc w:val="both"/>
      </w:pPr>
      <w:r w:rsidRPr="00A6604C">
        <w:t>IV.</w:t>
      </w:r>
      <w:r w:rsidR="00FF6B95" w:rsidRPr="00A6604C">
        <w:tab/>
        <w:t>Nekretnine</w:t>
      </w:r>
      <w:r w:rsidRPr="00A6604C">
        <w:t xml:space="preserve"> iz točke I. izreke ovog rješenja predati će se </w:t>
      </w:r>
      <w:r w:rsidR="00FF6B95" w:rsidRPr="00A6604C">
        <w:t>kupcu AKTIVA 15 j.d.o.o., Marcani 131 C, Grač</w:t>
      </w:r>
      <w:r w:rsidR="00DE2835">
        <w:t>išće</w:t>
      </w:r>
      <w:r w:rsidR="00FF6B95" w:rsidRPr="00A6604C">
        <w:t>, OIB: 60714035074</w:t>
      </w:r>
      <w:r w:rsidRPr="00A6604C">
        <w:t xml:space="preserve">, nakon što uplati iznos iz točke II. izreke ovog rješenja i nakon što ovo rješenje postane pravomoćno. </w:t>
      </w:r>
    </w:p>
    <w:p w:rsidRDefault="00775E47" w:rsidP="00775E47" w:rsidR="00775E47" w:rsidRPr="003A3A79">
      <w:pPr>
        <w:jc w:val="both"/>
      </w:pPr>
    </w:p>
    <w:p w:rsidRDefault="00775E47" w:rsidP="00775E47" w:rsidR="00775E47" w:rsidRPr="003A3A79">
      <w:pPr>
        <w:ind w:firstLine="708"/>
        <w:jc w:val="both"/>
      </w:pPr>
      <w:r w:rsidRPr="003A3A79">
        <w:t>V.</w:t>
      </w:r>
      <w:r w:rsidRPr="003A3A79">
        <w:tab/>
        <w:t xml:space="preserve">Nalaže se zemljišnoknjižnom odjelu Općinskog suda u Puli – Pola, </w:t>
      </w:r>
      <w:r w:rsidR="003A3A79" w:rsidRPr="003A3A79">
        <w:t xml:space="preserve">stalna služba u Poreču - Parenzo, </w:t>
      </w:r>
      <w:r w:rsidRPr="003A3A79">
        <w:t>da u zemljišnoj knjizi upiše zabilježbu dosude na nekretninama iz točke I. izreke ovog rješenja.</w:t>
      </w:r>
    </w:p>
    <w:p w:rsidRDefault="00775E47" w:rsidP="00775E47" w:rsidR="00775E47" w:rsidRPr="003A3A79">
      <w:pPr>
        <w:ind w:firstLine="708"/>
        <w:jc w:val="both"/>
      </w:pPr>
    </w:p>
    <w:p w:rsidRDefault="00775E47" w:rsidP="00775E47" w:rsidR="00775E47" w:rsidRPr="003A3A79">
      <w:pPr>
        <w:ind w:firstLine="708"/>
        <w:jc w:val="both"/>
      </w:pPr>
      <w:r w:rsidRPr="003A3A79">
        <w:t>VI.</w:t>
      </w:r>
      <w:r w:rsidRPr="003A3A79">
        <w:tab/>
        <w:t xml:space="preserve">Zemljišnoknjižni odjel Općinskog suda u Puli – Pola, </w:t>
      </w:r>
      <w:r w:rsidR="003A3A79" w:rsidRPr="003A3A79">
        <w:t xml:space="preserve">stalna služba u Poreču - Parenzo, </w:t>
      </w:r>
      <w:r w:rsidRPr="003A3A79">
        <w:t>obaviti će upis iz točke III. izreke na temelju ovog pravomoćnog rješenja o dosudi nekretnina i na temelju potvrde stečajnog suda da je kupac položio kupovninu u skladu s točkom II. izreke ovog rješenja.</w:t>
      </w:r>
    </w:p>
    <w:p w:rsidRDefault="00775E47" w:rsidP="00775E47" w:rsidR="00775E47" w:rsidRPr="00962AEE">
      <w:pPr>
        <w:ind w:firstLine="708"/>
        <w:jc w:val="both"/>
      </w:pPr>
    </w:p>
    <w:p w:rsidRDefault="00775E47" w:rsidP="00775E47" w:rsidR="00775E47" w:rsidRPr="00962AEE">
      <w:pPr>
        <w:ind w:firstLine="708"/>
        <w:jc w:val="both"/>
      </w:pPr>
      <w:r w:rsidRPr="00962AEE">
        <w:t>VII.</w:t>
      </w:r>
      <w:r w:rsidRPr="00962AEE">
        <w:tab/>
        <w:t>Nalaže se stečajno</w:t>
      </w:r>
      <w:r w:rsidR="003A3A79" w:rsidRPr="00962AEE">
        <w:t>j</w:t>
      </w:r>
      <w:r w:rsidRPr="00962AEE">
        <w:t xml:space="preserve"> upravitelj</w:t>
      </w:r>
      <w:r w:rsidR="003A3A79" w:rsidRPr="00962AEE">
        <w:t>ici</w:t>
      </w:r>
      <w:r w:rsidRPr="00962AEE">
        <w:t xml:space="preserve"> </w:t>
      </w:r>
      <w:r w:rsidR="00962AEE" w:rsidRPr="00962AEE">
        <w:t>Pauli Čandrlić Mesarić iz Osijeka, Zagrebačka 6, OIB: 89394772015</w:t>
      </w:r>
      <w:r w:rsidRPr="00962AEE">
        <w:t>, da u roku od osam dana od dana pravomoćnosti ovog rješenja dostavi sudu obračun troškova unovčenja nekretnina (čl. 254. Stečajnog zakona).</w:t>
      </w:r>
    </w:p>
    <w:p w:rsidRDefault="00775E47" w:rsidP="00775E47" w:rsidR="00775E47" w:rsidRPr="000B15FE">
      <w:pPr>
        <w:rPr>
          <w:color w:val="FF0000"/>
        </w:rPr>
      </w:pPr>
    </w:p>
    <w:p w:rsidRDefault="00775E47" w:rsidP="00775E47" w:rsidR="00775E47" w:rsidRPr="009D564A">
      <w:pPr>
        <w:jc w:val="center"/>
      </w:pPr>
      <w:r w:rsidRPr="009D564A">
        <w:t>Obrazloženje</w:t>
      </w:r>
    </w:p>
    <w:p w:rsidRDefault="00775E47" w:rsidP="00775E47" w:rsidR="00775E47" w:rsidRPr="009D564A">
      <w:pPr>
        <w:ind w:left="360"/>
        <w:jc w:val="both"/>
      </w:pPr>
    </w:p>
    <w:p w:rsidRDefault="00775E47" w:rsidP="00775E47" w:rsidR="00775E47" w:rsidRPr="005B5322">
      <w:pPr>
        <w:jc w:val="both"/>
      </w:pPr>
      <w:r w:rsidRPr="005B5322">
        <w:tab/>
        <w:t xml:space="preserve">Ovosudnim zaključkom o prodaji posl.br. </w:t>
      </w:r>
      <w:r w:rsidR="003A3A79" w:rsidRPr="005B5322">
        <w:t>1</w:t>
      </w:r>
      <w:r w:rsidRPr="005B5322">
        <w:t xml:space="preserve"> St-</w:t>
      </w:r>
      <w:r w:rsidR="005B5322" w:rsidRPr="005B5322">
        <w:t>387</w:t>
      </w:r>
      <w:r w:rsidRPr="005B5322">
        <w:t>/1</w:t>
      </w:r>
      <w:r w:rsidR="005B5322" w:rsidRPr="005B5322">
        <w:t>6</w:t>
      </w:r>
      <w:r w:rsidRPr="005B5322">
        <w:t>-</w:t>
      </w:r>
      <w:r w:rsidR="005B5322" w:rsidRPr="005B5322">
        <w:t>32</w:t>
      </w:r>
      <w:r w:rsidRPr="005B5322">
        <w:t xml:space="preserve"> od </w:t>
      </w:r>
      <w:r w:rsidR="005B5322" w:rsidRPr="005B5322">
        <w:t>3. studenog 2017</w:t>
      </w:r>
      <w:r w:rsidRPr="005B5322">
        <w:t>., na temelju odredbe čl. 247. st. 3. Stečajnog zakona (dalje: SZ), vrijednost nekretnina stečajnog dužnika</w:t>
      </w:r>
      <w:r w:rsidR="005B5322" w:rsidRPr="005B5322">
        <w:t xml:space="preserve"> opisnih u točki I. izreke </w:t>
      </w:r>
      <w:r w:rsidR="00CF759D" w:rsidRPr="005B5322">
        <w:t xml:space="preserve">utvrđena je u iznosu od </w:t>
      </w:r>
      <w:r w:rsidR="005B5322" w:rsidRPr="005B5322">
        <w:t xml:space="preserve">606.760,00 </w:t>
      </w:r>
      <w:r w:rsidR="00CF759D" w:rsidRPr="005B5322">
        <w:t>kn</w:t>
      </w:r>
      <w:r w:rsidR="003A7AD6" w:rsidRPr="005B5322">
        <w:t xml:space="preserve">, </w:t>
      </w:r>
      <w:r w:rsidRPr="005B5322">
        <w:t>te da će prodaju nekretnina provesti Financijska agencija elektroničkom javnom dražbom uz odgovarajuću primjenu pravila ovršnoga postupka o ovrsi na nekretnini.</w:t>
      </w:r>
    </w:p>
    <w:p w:rsidRDefault="00775E47" w:rsidP="00775E47" w:rsidR="00775E47" w:rsidRPr="00247209">
      <w:pPr>
        <w:ind w:firstLine="708"/>
        <w:jc w:val="both"/>
      </w:pPr>
    </w:p>
    <w:p w:rsidRDefault="00775E47" w:rsidP="00775E47" w:rsidR="00775E47" w:rsidRPr="00247209">
      <w:pPr>
        <w:ind w:firstLine="708"/>
        <w:jc w:val="both"/>
      </w:pPr>
      <w:r w:rsidRPr="00247209">
        <w:t xml:space="preserve">Nakon završetka elektroničke javne dražbe Financijska agencija je, </w:t>
      </w:r>
      <w:r w:rsidR="00247209" w:rsidRPr="00247209">
        <w:t>9</w:t>
      </w:r>
      <w:r w:rsidR="00076D3C" w:rsidRPr="00247209">
        <w:t xml:space="preserve">. </w:t>
      </w:r>
      <w:r w:rsidR="00247209" w:rsidRPr="00247209">
        <w:t xml:space="preserve">listopada </w:t>
      </w:r>
      <w:r w:rsidRPr="00247209">
        <w:t>201</w:t>
      </w:r>
      <w:r w:rsidR="00247209" w:rsidRPr="00247209">
        <w:t>8</w:t>
      </w:r>
      <w:r w:rsidRPr="00247209">
        <w:t>., dostavila sudu izvještaj o provedenoj elektroničkoj javnoj dražbi.</w:t>
      </w:r>
    </w:p>
    <w:p w:rsidRDefault="00775E47" w:rsidP="00775E47" w:rsidR="00775E47" w:rsidRPr="00247209">
      <w:pPr>
        <w:ind w:firstLine="708"/>
        <w:jc w:val="both"/>
      </w:pPr>
    </w:p>
    <w:p w:rsidRDefault="00775E47" w:rsidP="00775E47" w:rsidR="00A11B1C" w:rsidRPr="00350D1D">
      <w:pPr>
        <w:jc w:val="both"/>
      </w:pPr>
      <w:r w:rsidRPr="00247209">
        <w:tab/>
        <w:t xml:space="preserve">Na temelju tog izvještaja utvrđeno je da </w:t>
      </w:r>
      <w:r w:rsidR="00076D3C" w:rsidRPr="00247209">
        <w:t xml:space="preserve">su predmetne nekretnine prodane na </w:t>
      </w:r>
      <w:r w:rsidR="00247209">
        <w:t>trećoj</w:t>
      </w:r>
      <w:r w:rsidR="00076D3C" w:rsidRPr="00247209">
        <w:t xml:space="preserve"> elektroničkoj javnoj dražbi, identifikatora predmeta prodaje </w:t>
      </w:r>
      <w:r w:rsidR="00247209" w:rsidRPr="00247209">
        <w:t>40</w:t>
      </w:r>
      <w:r w:rsidR="00247209" w:rsidRPr="00350D1D">
        <w:t>76</w:t>
      </w:r>
      <w:r w:rsidR="00076D3C" w:rsidRPr="00350D1D">
        <w:t xml:space="preserve">. </w:t>
      </w:r>
    </w:p>
    <w:p w:rsidRDefault="00A11B1C" w:rsidP="00775E47" w:rsidR="00A11B1C" w:rsidRPr="00C63093">
      <w:pPr>
        <w:jc w:val="both"/>
      </w:pPr>
      <w:r w:rsidRPr="00C63093">
        <w:tab/>
        <w:t>Jamčevinu u iznosu od 6</w:t>
      </w:r>
      <w:r w:rsidR="00247209" w:rsidRPr="00C63093">
        <w:t>0.</w:t>
      </w:r>
      <w:r w:rsidR="00350D1D" w:rsidRPr="00C63093">
        <w:t>676</w:t>
      </w:r>
      <w:r w:rsidRPr="00C63093">
        <w:t>,</w:t>
      </w:r>
      <w:r w:rsidR="00350D1D" w:rsidRPr="00C63093">
        <w:t>00</w:t>
      </w:r>
      <w:r w:rsidRPr="00C63093">
        <w:t xml:space="preserve"> kn uplati</w:t>
      </w:r>
      <w:r w:rsidR="00350D1D" w:rsidRPr="00C63093">
        <w:t xml:space="preserve">o je </w:t>
      </w:r>
      <w:r w:rsidR="003D22BB" w:rsidRPr="00C63093">
        <w:t xml:space="preserve">AKTIVA 15 j.d.o.o., Marcani 131 C, </w:t>
      </w:r>
      <w:r w:rsidR="00DE2835">
        <w:t>Gračišće</w:t>
      </w:r>
      <w:r w:rsidR="00350D1D" w:rsidRPr="00C63093">
        <w:t>, OIB: 60714035074.</w:t>
      </w:r>
      <w:r w:rsidR="003D22BB" w:rsidRPr="00C63093">
        <w:t xml:space="preserve"> </w:t>
      </w:r>
    </w:p>
    <w:p w:rsidRDefault="00A11B1C" w:rsidP="00775E47" w:rsidR="00A11B1C" w:rsidRPr="00C63093">
      <w:pPr>
        <w:jc w:val="both"/>
      </w:pPr>
    </w:p>
    <w:p w:rsidRDefault="00076D3C" w:rsidP="00775E47" w:rsidR="00076D3C" w:rsidRPr="00C63093">
      <w:pPr>
        <w:jc w:val="both"/>
      </w:pPr>
      <w:r w:rsidRPr="00C63093">
        <w:tab/>
      </w:r>
      <w:r w:rsidR="003D22BB" w:rsidRPr="00C63093">
        <w:t>Ponuda</w:t>
      </w:r>
      <w:r w:rsidRPr="00C63093">
        <w:t xml:space="preserve"> </w:t>
      </w:r>
      <w:r w:rsidR="009D564A" w:rsidRPr="00C63093">
        <w:t>AKTIVA 15 j.d.o.o</w:t>
      </w:r>
      <w:r w:rsidRPr="00C63093">
        <w:t xml:space="preserve">, </w:t>
      </w:r>
      <w:r w:rsidR="0004681F" w:rsidRPr="00C63093">
        <w:t>od 2</w:t>
      </w:r>
      <w:r w:rsidR="003D22BB" w:rsidRPr="00C63093">
        <w:t>.</w:t>
      </w:r>
      <w:r w:rsidR="0004681F" w:rsidRPr="00C63093">
        <w:t xml:space="preserve"> listopada </w:t>
      </w:r>
      <w:r w:rsidR="003D22BB" w:rsidRPr="00C63093">
        <w:t>201</w:t>
      </w:r>
      <w:r w:rsidR="0004681F" w:rsidRPr="00C63093">
        <w:t>8</w:t>
      </w:r>
      <w:r w:rsidR="003D22BB" w:rsidRPr="00C63093">
        <w:t xml:space="preserve">. u </w:t>
      </w:r>
      <w:r w:rsidR="0004681F" w:rsidRPr="00C63093">
        <w:t>23</w:t>
      </w:r>
      <w:r w:rsidR="003D22BB" w:rsidRPr="00C63093">
        <w:t>:</w:t>
      </w:r>
      <w:r w:rsidR="0004681F" w:rsidRPr="00C63093">
        <w:t>59</w:t>
      </w:r>
      <w:r w:rsidR="003D22BB" w:rsidRPr="00C63093">
        <w:t>:3</w:t>
      </w:r>
      <w:r w:rsidR="0004681F" w:rsidRPr="00C63093">
        <w:t>5</w:t>
      </w:r>
      <w:r w:rsidR="003D22BB" w:rsidRPr="00C63093">
        <w:t xml:space="preserve"> sata </w:t>
      </w:r>
      <w:r w:rsidRPr="00C63093">
        <w:t xml:space="preserve">u iznosu od </w:t>
      </w:r>
      <w:r w:rsidR="0004681F" w:rsidRPr="00C63093">
        <w:t>154.690,00</w:t>
      </w:r>
      <w:r w:rsidRPr="00C63093">
        <w:t xml:space="preserve"> kn</w:t>
      </w:r>
      <w:r w:rsidR="003D22BB" w:rsidRPr="00C63093">
        <w:t>,</w:t>
      </w:r>
      <w:r w:rsidRPr="00C63093">
        <w:t xml:space="preserve"> utvrđen</w:t>
      </w:r>
      <w:r w:rsidR="00C63093" w:rsidRPr="00C63093">
        <w:t xml:space="preserve">a je </w:t>
      </w:r>
      <w:r w:rsidRPr="00C63093">
        <w:t>valjan</w:t>
      </w:r>
      <w:r w:rsidR="00C63093" w:rsidRPr="00C63093">
        <w:t>o</w:t>
      </w:r>
      <w:r w:rsidRPr="00C63093">
        <w:t>m.</w:t>
      </w:r>
    </w:p>
    <w:p w:rsidRDefault="003D22BB" w:rsidP="00775E47" w:rsidR="003D22BB" w:rsidRPr="00C63093">
      <w:pPr>
        <w:jc w:val="both"/>
      </w:pPr>
    </w:p>
    <w:p w:rsidRDefault="00076D3C" w:rsidP="00775E47" w:rsidR="00775E47" w:rsidRPr="00C63093">
      <w:pPr>
        <w:jc w:val="both"/>
      </w:pPr>
      <w:r w:rsidRPr="00C63093">
        <w:tab/>
      </w:r>
      <w:r w:rsidR="00A11B1C" w:rsidRPr="00C63093">
        <w:t>Stoga proizlazi da je ponuditelj AKTIVA 15 j.d.o.o., Marcani 131 C, Gračišće, OIB: 60714035074, dao</w:t>
      </w:r>
      <w:r w:rsidR="00775E47" w:rsidRPr="00C63093">
        <w:t xml:space="preserve"> najviši iznos valjane ponude i to </w:t>
      </w:r>
      <w:r w:rsidR="00C63093" w:rsidRPr="00C63093">
        <w:t xml:space="preserve">154.690,00 </w:t>
      </w:r>
      <w:r w:rsidR="00775E47" w:rsidRPr="00C63093">
        <w:t xml:space="preserve">kuna te da su ispunjene pretpostavke da </w:t>
      </w:r>
      <w:r w:rsidR="00A11B1C" w:rsidRPr="00C63093">
        <w:t>mu</w:t>
      </w:r>
      <w:r w:rsidR="00775E47" w:rsidRPr="00C63093">
        <w:t xml:space="preserve"> se dosudi nekretnina (čl. 103. st. 3. Ovršnog zakona, dalje: OZ, vezano uz čl. 247. st. 1. SZ-a).</w:t>
      </w:r>
    </w:p>
    <w:p w:rsidRDefault="00775E47" w:rsidP="00775E47" w:rsidR="00775E47" w:rsidRPr="009F648D">
      <w:pPr>
        <w:ind w:firstLine="708"/>
        <w:jc w:val="both"/>
        <w:rPr>
          <w:color w:val="FF0000"/>
        </w:rPr>
      </w:pPr>
    </w:p>
    <w:p w:rsidRDefault="00775E47" w:rsidP="00775E47" w:rsidR="00775E47" w:rsidRPr="00C63093">
      <w:pPr>
        <w:jc w:val="both"/>
        <w:rPr>
          <w:bCs w:val="false"/>
        </w:rPr>
      </w:pPr>
      <w:r w:rsidRPr="00C63093">
        <w:tab/>
        <w:t xml:space="preserve">Iz izvještaja Financijske agencije o provedenoj elektroničkoj javnoj dražbi proizlazi da je ponuditelj </w:t>
      </w:r>
      <w:r w:rsidR="00A11B1C" w:rsidRPr="00C63093">
        <w:t>AKTIVA 15 j.d.o.o., Marcani 131 C, Gračišće, OIB: 60714035074</w:t>
      </w:r>
      <w:r w:rsidRPr="00C63093">
        <w:t>, uplati</w:t>
      </w:r>
      <w:r w:rsidR="00A11B1C" w:rsidRPr="00C63093">
        <w:t>o</w:t>
      </w:r>
      <w:r w:rsidRPr="00C63093">
        <w:t xml:space="preserve"> jamčevinu za sudjelovanje na </w:t>
      </w:r>
      <w:r w:rsidR="00A11B1C" w:rsidRPr="00C63093">
        <w:t xml:space="preserve">drugoj </w:t>
      </w:r>
      <w:r w:rsidRPr="00C63093">
        <w:t xml:space="preserve">javnoj dražbi u iznosu od </w:t>
      </w:r>
      <w:r w:rsidR="00C63093" w:rsidRPr="00C63093">
        <w:rPr>
          <w:bCs w:val="false"/>
        </w:rPr>
        <w:t>60.676,00</w:t>
      </w:r>
      <w:r w:rsidRPr="00C63093">
        <w:rPr>
          <w:bCs w:val="false"/>
        </w:rPr>
        <w:t xml:space="preserve"> </w:t>
      </w:r>
      <w:r w:rsidRPr="00C63093">
        <w:t>kuna, pa je duž</w:t>
      </w:r>
      <w:r w:rsidR="00A11B1C" w:rsidRPr="00C63093">
        <w:t>an</w:t>
      </w:r>
      <w:r w:rsidRPr="00C63093">
        <w:t xml:space="preserve"> uplatiti još razliku kupovnine u iznosu od </w:t>
      </w:r>
      <w:r w:rsidR="002341A9" w:rsidRPr="002341A9">
        <w:t>94</w:t>
      </w:r>
      <w:r w:rsidR="002341A9">
        <w:t>.</w:t>
      </w:r>
      <w:r w:rsidR="002341A9" w:rsidRPr="002341A9">
        <w:t>014</w:t>
      </w:r>
      <w:r w:rsidR="002341A9">
        <w:t xml:space="preserve">,00 </w:t>
      </w:r>
      <w:r w:rsidRPr="00C63093">
        <w:t>kuna.</w:t>
      </w:r>
    </w:p>
    <w:p w:rsidRDefault="00775E47" w:rsidP="00775E47" w:rsidR="00775E47" w:rsidRPr="00C63093">
      <w:pPr>
        <w:ind w:firstLine="708"/>
        <w:jc w:val="both"/>
      </w:pPr>
    </w:p>
    <w:p w:rsidRDefault="00775E47" w:rsidP="00775E47" w:rsidR="00775E47" w:rsidRPr="00EC7E90">
      <w:pPr>
        <w:ind w:firstLine="708"/>
        <w:jc w:val="both"/>
      </w:pPr>
      <w:r w:rsidRPr="00EC7E90">
        <w:t xml:space="preserve"> Slijedom svega navedenog, a temeljem čl. 103. st. 3., 4. i 5., čl. 106. i čl. 108. OZ-a sve vezano uz čl. 247. SZ-a, odlučeno je kao u točkama I. – IV. izreke ovog rješenja.</w:t>
      </w:r>
    </w:p>
    <w:p w:rsidRDefault="00775E47" w:rsidP="00775E47" w:rsidR="00775E47" w:rsidRPr="00EC7E90">
      <w:pPr>
        <w:ind w:firstLine="708"/>
        <w:jc w:val="both"/>
      </w:pPr>
    </w:p>
    <w:p w:rsidRDefault="00775E47" w:rsidP="00775E47" w:rsidR="00775E47" w:rsidRPr="00EC7E90">
      <w:pPr>
        <w:ind w:firstLine="708"/>
        <w:jc w:val="both"/>
      </w:pPr>
      <w:r w:rsidRPr="00EC7E90">
        <w:t xml:space="preserve">Temeljem čl. </w:t>
      </w:r>
      <w:smartTag w:element="metricconverter" w:uri="urn:schemas-microsoft-com:office:smarttags">
        <w:smartTagPr>
          <w:attr w:val="89. st" w:name="ProductID"/>
        </w:smartTagPr>
        <w:r w:rsidRPr="00EC7E90">
          <w:t>89. st</w:t>
        </w:r>
      </w:smartTag>
      <w:r w:rsidRPr="00EC7E90">
        <w:t xml:space="preserve">. 1. </w:t>
      </w:r>
      <w:smartTag w:element="zakoni" w:uri="http://www.java.hr/xml/smarttags/zakoni">
        <w:r w:rsidRPr="00EC7E90">
          <w:t>Zakona o zemljišnim knjigama</w:t>
        </w:r>
      </w:smartTag>
      <w:r w:rsidRPr="00EC7E90">
        <w:t xml:space="preserve"> odlučeno je kao u točki V. izreke ovog rješenja. </w:t>
      </w:r>
    </w:p>
    <w:p w:rsidRDefault="00775E47" w:rsidP="00775E47" w:rsidR="00775E47" w:rsidRPr="00EC7E90">
      <w:pPr>
        <w:jc w:val="both"/>
      </w:pPr>
    </w:p>
    <w:p w:rsidRDefault="00775E47" w:rsidP="00775E47" w:rsidR="00775E47" w:rsidRPr="00EC7E90">
      <w:pPr>
        <w:jc w:val="both"/>
      </w:pPr>
      <w:r w:rsidRPr="00EC7E90">
        <w:tab/>
        <w:t>Na temelju čl. 108. st. 3. OZ-a donesena je odluka kao u točki VI. izreke.</w:t>
      </w:r>
    </w:p>
    <w:p w:rsidRDefault="00775E47" w:rsidP="00775E47" w:rsidR="00775E47" w:rsidRPr="00EC7E90">
      <w:pPr>
        <w:jc w:val="both"/>
      </w:pPr>
    </w:p>
    <w:p w:rsidRDefault="00775E47" w:rsidP="00775E47" w:rsidR="00775E47" w:rsidRPr="00EC7E90">
      <w:pPr>
        <w:ind w:firstLine="708"/>
        <w:jc w:val="both"/>
      </w:pPr>
      <w:r w:rsidRPr="00EC7E90">
        <w:t xml:space="preserve">Na temelju čl. 254. SZ-a odlučeno je kao u točki VII. izreke ovog rješenja. </w:t>
      </w:r>
    </w:p>
    <w:p w:rsidRDefault="00775E47" w:rsidP="00775E47" w:rsidR="00775E47" w:rsidRPr="00EC7E90">
      <w:pPr>
        <w:jc w:val="both"/>
      </w:pPr>
    </w:p>
    <w:p w:rsidRDefault="00775E47" w:rsidP="00775E47" w:rsidR="00775E47" w:rsidRPr="009F648D">
      <w:pPr>
        <w:jc w:val="both"/>
        <w:rPr>
          <w:color w:val="FF0000"/>
        </w:rPr>
      </w:pPr>
    </w:p>
    <w:p w:rsidRDefault="00775E47" w:rsidP="00775E47" w:rsidR="00775E47" w:rsidRPr="00EC7E90">
      <w:pPr>
        <w:jc w:val="center"/>
      </w:pPr>
      <w:r w:rsidRPr="00EC7E90">
        <w:t>U Pazinu 1</w:t>
      </w:r>
      <w:r w:rsidR="00EC7E90" w:rsidRPr="00EC7E90">
        <w:t>0</w:t>
      </w:r>
      <w:r w:rsidR="00CF759D" w:rsidRPr="00EC7E90">
        <w:t xml:space="preserve">. </w:t>
      </w:r>
      <w:r w:rsidR="00EC7E90" w:rsidRPr="00EC7E90">
        <w:t xml:space="preserve">listopada </w:t>
      </w:r>
      <w:r w:rsidRPr="00EC7E90">
        <w:t>201</w:t>
      </w:r>
      <w:r w:rsidR="00EC7E90" w:rsidRPr="00EC7E90">
        <w:t>8</w:t>
      </w:r>
      <w:r w:rsidRPr="00EC7E90">
        <w:t>.</w:t>
      </w:r>
    </w:p>
    <w:p w:rsidRDefault="00775E47" w:rsidP="00775E47" w:rsidR="00775E47" w:rsidRPr="009F648D">
      <w:pPr>
        <w:rPr>
          <w:color w:val="FF0000"/>
        </w:rPr>
      </w:pPr>
    </w:p>
    <w:p w:rsidRDefault="00E5504F" w:rsidP="00775E47" w:rsidR="00E5504F" w:rsidRPr="00EC7E90"/>
    <w:p w:rsidRDefault="00775E47" w:rsidP="00775E47" w:rsidR="00775E47" w:rsidRPr="00EC7E90">
      <w:r w:rsidRPr="00EC7E90">
        <w:t xml:space="preserve">                                                                                                      </w:t>
      </w:r>
      <w:r w:rsidRPr="00EC7E90">
        <w:tab/>
        <w:t xml:space="preserve">    </w:t>
      </w:r>
      <w:r w:rsidR="00EC7E90" w:rsidRPr="00EC7E90">
        <w:t xml:space="preserve">   </w:t>
      </w:r>
      <w:r w:rsidRPr="00EC7E90">
        <w:t>Stečajn</w:t>
      </w:r>
      <w:r w:rsidR="00EC7E90" w:rsidRPr="00EC7E90">
        <w:t>i</w:t>
      </w:r>
      <w:r w:rsidRPr="00EC7E90">
        <w:t xml:space="preserve"> su</w:t>
      </w:r>
      <w:r w:rsidR="00EC7E90" w:rsidRPr="00EC7E90">
        <w:t>dac</w:t>
      </w:r>
    </w:p>
    <w:p w:rsidRDefault="00775E47" w:rsidP="00775E47" w:rsidR="00775E47" w:rsidRPr="00EC7E90">
      <w:pPr>
        <w:ind w:firstLine="708"/>
      </w:pPr>
      <w:r w:rsidRPr="00EC7E90">
        <w:t xml:space="preserve">                   </w:t>
      </w:r>
      <w:r w:rsidRPr="00EC7E90">
        <w:tab/>
      </w:r>
      <w:r w:rsidRPr="00EC7E90">
        <w:tab/>
      </w:r>
      <w:r w:rsidRPr="00EC7E90">
        <w:tab/>
      </w:r>
      <w:r w:rsidRPr="00EC7E90">
        <w:tab/>
      </w:r>
      <w:r w:rsidRPr="00EC7E90">
        <w:tab/>
      </w:r>
      <w:r w:rsidRPr="00EC7E90">
        <w:tab/>
        <w:t xml:space="preserve">       </w:t>
      </w:r>
      <w:r w:rsidR="00EC7E90" w:rsidRPr="00EC7E90">
        <w:t xml:space="preserve">          Damir Rabar</w:t>
      </w:r>
      <w:r w:rsidR="00273558">
        <w:t>, v.r.</w:t>
      </w:r>
    </w:p>
    <w:p w:rsidRDefault="00775E47" w:rsidP="00775E47" w:rsidR="00775E47" w:rsidRPr="00EC7E90"/>
    <w:p w:rsidRDefault="00775E47" w:rsidP="00775E47" w:rsidR="00775E47" w:rsidRPr="00EC7E90"/>
    <w:p w:rsidRDefault="00775E47" w:rsidP="00775E47" w:rsidR="00775E47" w:rsidRPr="00EC7E90">
      <w:r w:rsidRPr="00EC7E90">
        <w:t>UPUTA O PRAVNOM LIJEKU:</w:t>
      </w:r>
    </w:p>
    <w:p w:rsidRDefault="00775E47" w:rsidP="00775E47" w:rsidR="00775E47" w:rsidRPr="00EC7E90">
      <w:pPr>
        <w:jc w:val="both"/>
      </w:pPr>
      <w:r w:rsidRPr="00EC7E90">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775E47" w:rsidP="00775E47" w:rsidR="00775E47" w:rsidRPr="00EC7E90"/>
    <w:p w:rsidRDefault="00775E47" w:rsidP="00775E47" w:rsidR="00775E47" w:rsidRPr="00EC7E90">
      <w:r w:rsidRPr="00EC7E90">
        <w:t>DNA:</w:t>
      </w:r>
    </w:p>
    <w:p w:rsidRDefault="00775E47" w:rsidP="00775E47" w:rsidR="00775E47" w:rsidRPr="00EC7E90">
      <w:r w:rsidRPr="00EC7E90">
        <w:t xml:space="preserve">- e-oglasna ploča suda </w:t>
      </w:r>
      <w:r w:rsidR="00AF7774" w:rsidRPr="00EC7E90">
        <w:t>3</w:t>
      </w:r>
      <w:r w:rsidRPr="00EC7E90">
        <w:t xml:space="preserve"> dana</w:t>
      </w:r>
    </w:p>
    <w:p w:rsidRDefault="00CF795D" w:rsidP="00775E47" w:rsidR="00775E47" w:rsidRPr="00EC7E90">
      <w:r>
        <w:t>- Financijska agencija</w:t>
      </w:r>
      <w:r w:rsidR="00775E47" w:rsidRPr="00EC7E90">
        <w:t xml:space="preserve">, Rijeka, F. Kurelca 8, radi objave na mrežnim stranicama (čl. 103. st. 4. </w:t>
      </w:r>
    </w:p>
    <w:p w:rsidRDefault="00775E47" w:rsidP="00775E47" w:rsidR="00775E47">
      <w:r w:rsidRPr="00EC7E90">
        <w:t xml:space="preserve">  OZ-a)</w:t>
      </w:r>
    </w:p>
    <w:p w:rsidRDefault="00CF795D" w:rsidP="00775E47" w:rsidR="00CF795D">
      <w:r>
        <w:t xml:space="preserve">- </w:t>
      </w:r>
      <w:r w:rsidRPr="00262461">
        <w:t>AKTIVA 15 j.d.o.o., Marcani 131 C, Gračišće</w:t>
      </w:r>
    </w:p>
    <w:p w:rsidRDefault="00CF795D" w:rsidP="00775E47" w:rsidR="00CF795D" w:rsidRPr="00EC7E90">
      <w:r>
        <w:t>- stečajna upraviteljica Paula</w:t>
      </w:r>
      <w:r w:rsidRPr="00962AEE">
        <w:t xml:space="preserve"> Čandrlić Mesarić</w:t>
      </w:r>
      <w:r>
        <w:t>,</w:t>
      </w:r>
      <w:r w:rsidRPr="00962AEE">
        <w:t xml:space="preserve"> Osijek, Zagrebačka 6</w:t>
      </w:r>
    </w:p>
    <w:p w:rsidRDefault="00775E47" w:rsidP="00CF795D" w:rsidR="00775E47" w:rsidRPr="00CF795D">
      <w:pPr>
        <w:jc w:val="both"/>
      </w:pPr>
      <w:r w:rsidRPr="00CF795D">
        <w:t xml:space="preserve">- Općinski sud u Puli-Pola, </w:t>
      </w:r>
      <w:r w:rsidR="00AF7774" w:rsidRPr="00CF795D">
        <w:t xml:space="preserve">Zemljišnoknjižni odjel </w:t>
      </w:r>
      <w:r w:rsidR="00AB22F7" w:rsidRPr="00CF795D">
        <w:t>Poreč</w:t>
      </w:r>
      <w:r w:rsidR="00CF795D" w:rsidRPr="00CF795D">
        <w:t xml:space="preserve">, </w:t>
      </w:r>
      <w:r w:rsidRPr="00CF795D">
        <w:t xml:space="preserve">radi provedbe točke V. izreke ovog </w:t>
      </w:r>
      <w:r w:rsidR="00CF795D">
        <w:t xml:space="preserve">    </w:t>
      </w:r>
      <w:r w:rsidRPr="00CF795D">
        <w:t xml:space="preserve">rješenja </w:t>
      </w:r>
    </w:p>
    <w:p w:rsidRDefault="00775E47" w:rsidP="00775E47" w:rsidR="00AF7774">
      <w:r w:rsidRPr="00290C0F">
        <w:t xml:space="preserve">- </w:t>
      </w:r>
      <w:r w:rsidR="00CF795D" w:rsidRPr="00442215">
        <w:t xml:space="preserve">Porezna uprava, </w:t>
      </w:r>
      <w:r w:rsidR="00CF795D">
        <w:t xml:space="preserve">Područni ured </w:t>
      </w:r>
      <w:r w:rsidR="00CF795D" w:rsidRPr="00442215">
        <w:t>Pazin, Pazin, M. B. Rašana 2/4</w:t>
      </w:r>
      <w:r w:rsidR="00CF795D">
        <w:t>, p.p. 60</w:t>
      </w:r>
    </w:p>
    <w:p w:rsidRDefault="00CF795D" w:rsidP="00775E47" w:rsidR="00CF795D" w:rsidRPr="009F648D">
      <w:pPr>
        <w:rPr>
          <w:color w:val="FF0000"/>
        </w:rPr>
      </w:pPr>
    </w:p>
    <w:p w:rsidRDefault="00775E47" w:rsidP="00CF795D" w:rsidR="00775E47" w:rsidRPr="00CF795D">
      <w:pPr>
        <w:jc w:val="both"/>
      </w:pPr>
      <w:r w:rsidRPr="00CF795D">
        <w:t xml:space="preserve">Po pravomoćnosti: </w:t>
      </w:r>
    </w:p>
    <w:p w:rsidRDefault="00775E47" w:rsidP="00CF795D" w:rsidR="00775E47" w:rsidRPr="00AB22F7">
      <w:pPr>
        <w:jc w:val="both"/>
      </w:pPr>
      <w:r w:rsidRPr="00CF795D">
        <w:t xml:space="preserve">- </w:t>
      </w:r>
      <w:r w:rsidR="00AF7774" w:rsidRPr="00CF795D">
        <w:t xml:space="preserve">Općinski sud u Puli-Pola, Zemljišnoknjižni odjel </w:t>
      </w:r>
      <w:r w:rsidR="00CF795D" w:rsidRPr="00CF795D">
        <w:t>Poreč,</w:t>
      </w:r>
      <w:r w:rsidRPr="00CF795D">
        <w:t xml:space="preserve"> sa potvrdom </w:t>
      </w:r>
      <w:r w:rsidR="00AF7774" w:rsidRPr="00CF795D">
        <w:t xml:space="preserve"> </w:t>
      </w:r>
      <w:r w:rsidRPr="00CF795D">
        <w:t xml:space="preserve">pravomoćnosti i uz </w:t>
      </w:r>
      <w:r w:rsidRPr="00AB22F7">
        <w:t>potvrdu o plaćenoj kupovnini, radi provedbe točke III. izreke ovog rješenja</w:t>
      </w:r>
    </w:p>
    <w:p w:rsidRDefault="00775E47" w:rsidP="00CF795D" w:rsidR="00775E47" w:rsidRPr="00AB22F7">
      <w:pPr>
        <w:jc w:val="both"/>
      </w:pPr>
      <w:r w:rsidRPr="00AB22F7">
        <w:t xml:space="preserve">- Financijska agencija, Rijeka, F. Kurelca 8, sa potvrdom pravomoćnosti, radi objave na </w:t>
      </w:r>
    </w:p>
    <w:p w:rsidRDefault="00775E47" w:rsidP="00CF795D" w:rsidR="00775E47" w:rsidRPr="00AB22F7">
      <w:pPr>
        <w:jc w:val="both"/>
      </w:pPr>
      <w:r w:rsidRPr="00AB22F7">
        <w:t xml:space="preserve">  mrežnim stranicama (čl. 26. Pravilnika o načinu i postupku provedbe prodaje nekretnina i </w:t>
      </w:r>
    </w:p>
    <w:p w:rsidRDefault="00775E47" w:rsidP="00CF795D" w:rsidR="00775E47" w:rsidRPr="00AB22F7">
      <w:pPr>
        <w:jc w:val="both"/>
      </w:pPr>
      <w:r w:rsidRPr="00AB22F7">
        <w:t xml:space="preserve">  pokretnina u ovršnom postupku) </w:t>
      </w:r>
    </w:p>
    <w:p w:rsidRDefault="00775E47" w:rsidP="00CF795D" w:rsidR="00775E47" w:rsidRPr="009F648D">
      <w:pPr>
        <w:jc w:val="both"/>
        <w:rPr>
          <w:color w:val="FF0000"/>
        </w:rPr>
      </w:pPr>
    </w:p>
    <w:p w:rsidRDefault="00775E47" w:rsidP="00775E47" w:rsidR="00775E47" w:rsidRPr="009F648D">
      <w:pPr>
        <w:rPr>
          <w:color w:val="FF0000"/>
        </w:rPr>
      </w:pPr>
    </w:p>
    <w:p w:rsidRDefault="005503F0" w:rsidR="00500701" w:rsidRPr="009F648D">
      <w:pPr>
        <w:rPr>
          <w:color w:val="FF0000"/>
        </w:rPr>
      </w:pPr>
    </w:p>
    <w:sectPr w:rsidSect="00972714" w:rsidR="00500701" w:rsidRPr="009F648D">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255B" w:rsidP="00775E47" w:rsidR="00FD255B">
      <w:r>
        <w:separator/>
      </w:r>
    </w:p>
  </w:endnote>
  <w:endnote w:id="0" w:type="continuationSeparator">
    <w:p w:rsidRDefault="00FD255B" w:rsidP="00775E47" w:rsidR="00FD25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255B" w:rsidP="00775E47" w:rsidR="00FD255B">
      <w:r>
        <w:separator/>
      </w:r>
    </w:p>
  </w:footnote>
  <w:footnote w:id="0" w:type="continuationSeparator">
    <w:p w:rsidRDefault="00FD255B" w:rsidP="00775E47" w:rsidR="00FD25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03F0"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03F0">
      <w:rPr>
        <w:rStyle w:val="Brojstranice"/>
        <w:noProof/>
      </w:rPr>
      <w:t>4</w:t>
    </w:r>
    <w:r>
      <w:rPr>
        <w:rStyle w:val="Brojstranice"/>
      </w:rPr>
      <w:fldChar w:fldCharType="end"/>
    </w:r>
  </w:p>
  <w:p w:rsidRDefault="00AF7774" w:rsidP="00446407" w:rsidR="00793C76" w:rsidRPr="00446407">
    <w:pPr>
      <w:jc w:val="center"/>
    </w:pPr>
    <w:r w:rsidRPr="004E7232">
      <w:rPr>
        <w:b/>
      </w:rPr>
      <w:t xml:space="preserve">                                                                                    </w:t>
    </w:r>
    <w:r>
      <w:rPr>
        <w:b/>
      </w:rPr>
      <w:t xml:space="preserve">            </w:t>
    </w:r>
    <w:r w:rsidR="00775E47">
      <w:rPr>
        <w:b/>
      </w:rPr>
      <w:t xml:space="preserve">              </w:t>
    </w:r>
    <w:r w:rsidR="00CF795D">
      <w:t>1 St-387/2016-45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R="00446407">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5E47"/>
    <w:rsid w:val="000362CA"/>
    <w:rsid w:val="0004681F"/>
    <w:rsid w:val="00076D3C"/>
    <w:rsid w:val="000B15FE"/>
    <w:rsid w:val="001A0E58"/>
    <w:rsid w:val="002341A9"/>
    <w:rsid w:val="00246B7F"/>
    <w:rsid w:val="00247209"/>
    <w:rsid w:val="00261E27"/>
    <w:rsid w:val="00262461"/>
    <w:rsid w:val="00273558"/>
    <w:rsid w:val="00290C0F"/>
    <w:rsid w:val="002E5E34"/>
    <w:rsid w:val="00350D1D"/>
    <w:rsid w:val="0035510A"/>
    <w:rsid w:val="003A3A79"/>
    <w:rsid w:val="003A7AD6"/>
    <w:rsid w:val="003D22BB"/>
    <w:rsid w:val="005314EC"/>
    <w:rsid w:val="005503F0"/>
    <w:rsid w:val="00554328"/>
    <w:rsid w:val="005B5322"/>
    <w:rsid w:val="00662A03"/>
    <w:rsid w:val="006A5EBA"/>
    <w:rsid w:val="006E38D2"/>
    <w:rsid w:val="006F4EF4"/>
    <w:rsid w:val="0076529E"/>
    <w:rsid w:val="00775E47"/>
    <w:rsid w:val="00776BF9"/>
    <w:rsid w:val="007915CF"/>
    <w:rsid w:val="00863CF4"/>
    <w:rsid w:val="008920DA"/>
    <w:rsid w:val="00962AEE"/>
    <w:rsid w:val="00985388"/>
    <w:rsid w:val="009A6EB1"/>
    <w:rsid w:val="009D564A"/>
    <w:rsid w:val="009F648D"/>
    <w:rsid w:val="00A107D9"/>
    <w:rsid w:val="00A11B1C"/>
    <w:rsid w:val="00A6604C"/>
    <w:rsid w:val="00AB22F7"/>
    <w:rsid w:val="00AD4824"/>
    <w:rsid w:val="00AF7774"/>
    <w:rsid w:val="00B0778E"/>
    <w:rsid w:val="00BD690D"/>
    <w:rsid w:val="00C5615F"/>
    <w:rsid w:val="00C56967"/>
    <w:rsid w:val="00C63093"/>
    <w:rsid w:val="00CE1183"/>
    <w:rsid w:val="00CF759D"/>
    <w:rsid w:val="00CF795D"/>
    <w:rsid w:val="00D14B8E"/>
    <w:rsid w:val="00D24089"/>
    <w:rsid w:val="00DB168C"/>
    <w:rsid w:val="00DE2835"/>
    <w:rsid w:val="00E5369C"/>
    <w:rsid w:val="00E5504F"/>
    <w:rsid w:val="00EC7E90"/>
    <w:rsid w:val="00EF322D"/>
    <w:rsid w:val="00EF4CF6"/>
    <w:rsid w:val="00F44984"/>
    <w:rsid w:val="00F926E8"/>
    <w:rsid w:val="00FD255B"/>
    <w:rsid w:val="00FF0D10"/>
    <w:rsid w:val="00FF6B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759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75E47"/>
    <w:pPr>
      <w:tabs>
        <w:tab w:pos="4536" w:val="center"/>
        <w:tab w:pos="9072" w:val="right"/>
      </w:tabs>
    </w:pPr>
  </w:style>
  <w:style w:customStyle="true" w:styleId="ZaglavljeChar" w:type="character">
    <w:name w:val="Zaglavlje Char"/>
    <w:basedOn w:val="Zadanifontodlomka"/>
    <w:link w:val="Zaglavlje"/>
    <w:rsid w:val="00775E47"/>
    <w:rPr>
      <w:rFonts w:cs="Times New Roman" w:eastAsia="Times New Roman" w:hAnsi="Times New Roman" w:ascii="Times New Roman"/>
      <w:bCs/>
      <w:sz w:val="24"/>
      <w:szCs w:val="24"/>
      <w:lang w:eastAsia="hr-HR"/>
    </w:rPr>
  </w:style>
  <w:style w:styleId="Brojstranice" w:type="character">
    <w:name w:val="page number"/>
    <w:basedOn w:val="Zadanifontodlomka"/>
    <w:rsid w:val="00775E47"/>
  </w:style>
  <w:style w:styleId="Tekstbalonia" w:type="paragraph">
    <w:name w:val="Balloon Text"/>
    <w:basedOn w:val="Normal"/>
    <w:link w:val="TekstbaloniaChar"/>
    <w:uiPriority w:val="99"/>
    <w:semiHidden/>
    <w:unhideWhenUsed/>
    <w:rsid w:val="00775E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5E4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75E47"/>
    <w:pPr>
      <w:tabs>
        <w:tab w:pos="4536" w:val="center"/>
        <w:tab w:pos="9072" w:val="right"/>
      </w:tabs>
    </w:pPr>
  </w:style>
  <w:style w:customStyle="true" w:styleId="PodnojeChar" w:type="character">
    <w:name w:val="Podnožje Char"/>
    <w:basedOn w:val="Zadanifontodlomka"/>
    <w:link w:val="Podnoje"/>
    <w:uiPriority w:val="99"/>
    <w:rsid w:val="00775E4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56967"/>
    <w:rPr>
      <w:color w:val="808080"/>
      <w:bdr w:space="0" w:sz="0" w:color="auto" w:val="none"/>
      <w:shd w:fill="auto" w:color="auto" w:val="clear"/>
    </w:rPr>
  </w:style>
  <w:style w:customStyle="true" w:styleId="eSPISCCParagraphDefaultFont" w:type="character">
    <w:name w:val="eSPIS_CC_Paragraph Default Font"/>
    <w:basedOn w:val="Zadanifontodlomka"/>
    <w:rsid w:val="00C569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967"/>
    <w:rPr>
      <w:bdr w:space="0" w:sz="0" w:color="auto" w:val="none"/>
      <w:shd w:fill="FFFFCC" w:color="auto" w:val="clear"/>
      <w:lang w:val="hr-HR"/>
    </w:rPr>
  </w:style>
  <w:style w:customStyle="true" w:styleId="PozadinaSvijetloCrvena" w:type="character">
    <w:name w:val="Pozadina_SvijetloCrvena"/>
    <w:basedOn w:val="eSPISCCParagraphDefaultFont"/>
    <w:rsid w:val="00C569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69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759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75E47"/>
    <w:pPr>
      <w:tabs>
        <w:tab w:pos="4536" w:val="center"/>
        <w:tab w:pos="9072" w:val="right"/>
      </w:tabs>
    </w:pPr>
  </w:style>
  <w:style w:customStyle="1" w:styleId="ZaglavljeChar" w:type="character">
    <w:name w:val="Zaglavlje Char"/>
    <w:basedOn w:val="Zadanifontodlomka"/>
    <w:link w:val="Zaglavlje"/>
    <w:rsid w:val="00775E47"/>
    <w:rPr>
      <w:rFonts w:ascii="Times New Roman" w:cs="Times New Roman" w:eastAsia="Times New Roman" w:hAnsi="Times New Roman"/>
      <w:bCs/>
      <w:sz w:val="24"/>
      <w:szCs w:val="24"/>
      <w:lang w:eastAsia="hr-HR"/>
    </w:rPr>
  </w:style>
  <w:style w:styleId="Brojstranice" w:type="character">
    <w:name w:val="page number"/>
    <w:basedOn w:val="Zadanifontodlomka"/>
    <w:rsid w:val="00775E47"/>
  </w:style>
  <w:style w:styleId="Tekstbalonia" w:type="paragraph">
    <w:name w:val="Balloon Text"/>
    <w:basedOn w:val="Normal"/>
    <w:link w:val="TekstbaloniaChar"/>
    <w:uiPriority w:val="99"/>
    <w:semiHidden/>
    <w:unhideWhenUsed/>
    <w:rsid w:val="00775E47"/>
    <w:rPr>
      <w:rFonts w:ascii="Tahoma" w:cs="Tahoma" w:hAnsi="Tahoma"/>
      <w:sz w:val="16"/>
      <w:szCs w:val="16"/>
    </w:rPr>
  </w:style>
  <w:style w:customStyle="1" w:styleId="TekstbaloniaChar" w:type="character">
    <w:name w:val="Tekst balončića Char"/>
    <w:basedOn w:val="Zadanifontodlomka"/>
    <w:link w:val="Tekstbalonia"/>
    <w:uiPriority w:val="99"/>
    <w:semiHidden/>
    <w:rsid w:val="00775E4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75E47"/>
    <w:pPr>
      <w:tabs>
        <w:tab w:pos="4536" w:val="center"/>
        <w:tab w:pos="9072" w:val="right"/>
      </w:tabs>
    </w:pPr>
  </w:style>
  <w:style w:customStyle="1" w:styleId="PodnojeChar" w:type="character">
    <w:name w:val="Podnožje Char"/>
    <w:basedOn w:val="Zadanifontodlomka"/>
    <w:link w:val="Podnoje"/>
    <w:uiPriority w:val="99"/>
    <w:rsid w:val="00775E4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56967"/>
    <w:rPr>
      <w:color w:val="808080"/>
      <w:bdr w:color="auto" w:space="0" w:sz="0" w:val="none"/>
      <w:shd w:color="auto" w:fill="auto" w:val="clear"/>
    </w:rPr>
  </w:style>
  <w:style w:customStyle="1" w:styleId="eSPISCCParagraphDefaultFont" w:type="character">
    <w:name w:val="eSPIS_CC_Paragraph Default Font"/>
    <w:basedOn w:val="Zadanifontodlomka"/>
    <w:rsid w:val="00C569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967"/>
    <w:rPr>
      <w:bdr w:color="auto" w:space="0" w:sz="0" w:val="none"/>
      <w:shd w:color="auto" w:fill="FFFFCC" w:val="clear"/>
      <w:lang w:val="hr-HR"/>
    </w:rPr>
  </w:style>
  <w:style w:customStyle="1" w:styleId="PozadinaSvijetloCrvena" w:type="character">
    <w:name w:val="Pozadina_SvijetloCrvena"/>
    <w:basedOn w:val="eSPISCCParagraphDefaultFont"/>
    <w:rsid w:val="00C569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69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495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St-387/2016</izvorni_sadrzaj>
    <derivirana_varijabla naziv="DomainObject.Predmet.OznakaBroj_1">St-387/2016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SARDINE d.o.o. POREČ</izvorni_sadrzaj>
    <derivirana_varijabla naziv="DomainObject.Predmet.ProtustrankaFormated_1">  PROJEKT SARDINE d.o.o. POREČ</derivirana_varijabla>
  </DomainObject.Predmet.ProtustrankaFormated>
  <DomainObject.Predmet.ProtustrankaFormatedOIB>
    <izvorni_sadrzaj>  PROJEKT SARDINE d.o.o. POREČ, OIB 93304968879</izvorni_sadrzaj>
    <derivirana_varijabla naziv="DomainObject.Predmet.ProtustrankaFormatedOIB_1">  PROJEKT SARDINE d.o.o. POREČ, OIB 93304968879</derivirana_varijabla>
  </DomainObject.Predmet.ProtustrankaFormatedOIB>
  <DomainObject.Predmet.ProtustrankaFormatedWithAdress>
    <izvorni_sadrzaj> PROJEKT SARDINE d.o.o. POREČ, Partizanska 13, 52440 Poreč</izvorni_sadrzaj>
    <derivirana_varijabla naziv="DomainObject.Predmet.ProtustrankaFormatedWithAdress_1"> PROJEKT SARDINE d.o.o. POREČ, Partizanska 13, 52440 Poreč</derivirana_varijabla>
  </DomainObject.Predmet.ProtustrankaFormatedWithAdress>
  <DomainObject.Predmet.ProtustrankaFormatedWithAdressOIB>
    <izvorni_sadrzaj> PROJEKT SARDINE d.o.o. POREČ, OIB 93304968879, Partizanska 13, 52440 Poreč</izvorni_sadrzaj>
    <derivirana_varijabla naziv="DomainObject.Predmet.ProtustrankaFormatedWithAdressOIB_1"> PROJEKT SARDINE d.o.o. POREČ, OIB 93304968879, Partizanska 13, 52440 Poreč</derivirana_varijabla>
  </DomainObject.Predmet.ProtustrankaFormatedWithAdressOIB>
  <DomainObject.Predmet.ProtustrankaWithAdress>
    <izvorni_sadrzaj>PROJEKT SARDINE d.o.o. POREČ Partizanska 13, 52440 Poreč</izvorni_sadrzaj>
    <derivirana_varijabla naziv="DomainObject.Predmet.ProtustrankaWithAdress_1">PROJEKT SARDINE d.o.o. POREČ Partizanska 13, 52440 Poreč</derivirana_varijabla>
  </DomainObject.Predmet.ProtustrankaWithAdress>
  <DomainObject.Predmet.ProtustrankaWithAdressOIB>
    <izvorni_sadrzaj>PROJEKT SARDINE d.o.o. POREČ, OIB 93304968879, Partizanska 13, 52440 Poreč</izvorni_sadrzaj>
    <derivirana_varijabla naziv="DomainObject.Predmet.ProtustrankaWithAdressOIB_1">PROJEKT SARDINE d.o.o. POREČ, OIB 93304968879, Partizanska 13, 52440 Poreč</derivirana_varijabla>
  </DomainObject.Predmet.ProtustrankaWithAdressOIB>
  <DomainObject.Predmet.ProtustrankaNazivFormated>
    <izvorni_sadrzaj>PROJEKT SARDINE d.o.o. POREČ</izvorni_sadrzaj>
    <derivirana_varijabla naziv="DomainObject.Predmet.ProtustrankaNazivFormated_1">PROJEKT SARDINE d.o.o. POREČ</derivirana_varijabla>
  </DomainObject.Predmet.ProtustrankaNazivFormated>
  <DomainObject.Predmet.ProtustrankaNazivFormatedOIB>
    <izvorni_sadrzaj>PROJEKT SARDINE d.o.o. POREČ, OIB 93304968879</izvorni_sadrzaj>
    <derivirana_varijabla naziv="DomainObject.Predmet.ProtustrankaNazivFormatedOIB_1">PROJEKT SARDINE d.o.o. POREČ, OIB 93304968879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225201.53</izvorni_sadrzaj>
    <derivirana_varijabla naziv="DomainObject.Predmet.TrenutnaVrijednost_1">225201.53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PROJEKT SARDINE d.o.o. POREČ</item>
    </izvorni_sadrzaj>
    <derivirana_varijabla naziv="DomainObject.Predmet.ProtuStrankaListFormated_1">
      <item>PROJEKT SARDINE d.o.o. POREČ</item>
    </derivirana_varijabla>
  </DomainObject.Predmet.ProtuStrankaListFormated>
  <DomainObject.Predmet.ProtuStrankaListFormatedOIB>
    <izvorni_sadrzaj>
      <item>PROJEKT SARDINE d.o.o. POREČ, OIB 93304968879</item>
    </izvorni_sadrzaj>
    <derivirana_varijabla naziv="DomainObject.Predmet.ProtuStrankaListFormatedOIB_1">
      <item>PROJEKT SARDINE d.o.o. POREČ, OIB 93304968879</item>
    </derivirana_varijabla>
  </DomainObject.Predmet.ProtuStrankaListFormatedOIB>
  <DomainObject.Predmet.ProtuStrankaListFormatedWithAdress>
    <izvorni_sadrzaj>
      <item>PROJEKT SARDINE d.o.o. POREČ, Partizanska 13, 52440 Poreč</item>
    </izvorni_sadrzaj>
    <derivirana_varijabla naziv="DomainObject.Predmet.ProtuStrankaListFormatedWithAdress_1">
      <item>PROJEKT SARDINE d.o.o. POREČ, Partizanska 13, 52440 Poreč</item>
    </derivirana_varijabla>
  </DomainObject.Predmet.ProtuStrankaListFormatedWithAdress>
  <DomainObject.Predmet.ProtuStrankaListFormatedWithAdressOIB>
    <izvorni_sadrzaj>
      <item>PROJEKT SARDINE d.o.o. POREČ, OIB 93304968879, Partizanska 13, 52440 Poreč</item>
    </izvorni_sadrzaj>
    <derivirana_varijabla naziv="DomainObject.Predmet.ProtuStrankaListFormatedWithAdressOIB_1">
      <item>PROJEKT SARDINE d.o.o. POREČ, OIB 93304968879, Partizanska 13, 52440 Poreč</item>
    </derivirana_varijabla>
  </DomainObject.Predmet.ProtuStrankaListFormatedWithAdressOIB>
  <DomainObject.Predmet.ProtuStrankaListNazivFormated>
    <izvorni_sadrzaj>
      <item>PROJEKT SARDINE d.o.o. POREČ</item>
    </izvorni_sadrzaj>
    <derivirana_varijabla naziv="DomainObject.Predmet.ProtuStrankaListNazivFormated_1">
      <item>PROJEKT SARDINE d.o.o. POREČ</item>
    </derivirana_varijabla>
  </DomainObject.Predmet.ProtuStrankaListNazivFormated>
  <DomainObject.Predmet.ProtuStrankaListNazivFormatedOIB>
    <izvorni_sadrzaj>
      <item>PROJEKT SARDINE d.o.o. POREČ, OIB 93304968879</item>
    </izvorni_sadrzaj>
    <derivirana_varijabla naziv="DomainObject.Predmet.ProtuStrankaListNazivFormatedOIB_1">
      <item>PROJEKT SARDINE d.o.o. POREČ, OIB 93304968879</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PROJEKT SARDINE d.o.o. POREČ</izvorni_sadrzaj>
    <derivirana_varijabla naziv="DomainObject.Predmet.ProtustrankaIDrugi_1">PROJEKT SARDINE d.o.o. POREČ</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PROJEKT SARDINE d.o.o. POREČ, OIB 93304968879, Partizanska 13, 52440 Poreč</izvorni_sadrzaj>
    <derivirana_varijabla naziv="DomainObject.Predmet.ProtustrankaIDrugiAdressOIB_1">PROJEKT SARDINE d.o.o. POREČ, OIB 93304968879,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SARDINE d.o.o. POREČ</item>
      <item>ŽDO PULA</item>
      <item>REPUBLIKA HRVATSKA, Ministarstvo financija, Porezna uprava, Područni ured Istra, Primorje, Gorski Kotar  i Lika</item>
    </izvorni_sadrzaj>
    <derivirana_varijabla naziv="DomainObject.Predmet.SudioniciListNaziv_1">
      <item>PROJEKT SARDINE d.o.o. POREČ</item>
      <item>ŽDO PULA</item>
      <item>REPUBLIKA HRVATSKA, Ministarstvo financija, Porezna uprava, Područni ured Istra, Primorje, Gorski Kotar  i Lika</item>
    </derivirana_varijabla>
  </DomainObject.Predmet.SudioniciListNaziv>
  <DomainObject.Predmet.SudioniciListAdressOIB>
    <izvorni_sadrzaj>
      <item>PROJEKT SARDINE d.o.o. POREČ, OIB 93304968879, Partizanska 13,52440 Poreč</item>
      <item>ŽDO PULA</item>
      <item>REPUBLIKA HRVATSKA, Ministarstvo financija, Porezna uprava, Područni ured Istra, Primorje, Gorski Kotar  i Lika, OIB 52634238587</item>
    </izvorni_sadrzaj>
    <derivirana_varijabla naziv="DomainObject.Predmet.SudioniciListAdressOIB_1">
      <item>PROJEKT SARDINE d.o.o. POREČ, OIB 93304968879, Partizanska 13,52440 Poreč</item>
      <item>ŽDO PULA</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93304968879</item>
      <item>, OIB null</item>
      <item>, OIB 52634238587</item>
    </izvorni_sadrzaj>
    <derivirana_varijabla naziv="DomainObject.Predmet.SudioniciListNazivOIB_1">
      <item>, OIB 93304968879</item>
      <item>, OIB null</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1346</properties:Words>
  <properties:Characters>7213</properties:Characters>
  <properties:Lines>163</properties:Lines>
  <properties:Paragraphs>54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2018-10-10T10:50:00Z</dcterms:created>
  <dc:creator>Jasmina Matika</dc:creator>
  <cp:lastModifiedBy>Lorena Paris Aničić</cp:lastModifiedBy>
  <cp:lastPrinted>2018-10-10T11:02:00Z</cp:lastPrinted>
  <dcterms:modified xmlns:xsi="http://www.w3.org/2001/XMLSchema-instance" xsi:type="dcterms:W3CDTF">2018-10-10T11:06:00Z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(St-387-16 Rješenje o dosudi.docx)</vt:lpwstr>
  </prop:property>
  <prop:property name="CC_coloring" pid="4" fmtid="{D5CDD505-2E9C-101B-9397-08002B2CF9AE}">
    <vt:bool>false</vt:bool>
  </prop:property>
  <prop:property name="BrojStranica" pid="5" fmtid="{D5CDD505-2E9C-101B-9397-08002B2CF9AE}">
    <vt:i4>4</vt:i4>
  </prop:property>
</prop:Properties>
</file>