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1a38" w14:paraId="21e1a38" w:rsidRDefault="00D37CA3" w:rsidP="00D37CA3" w:rsidR="00D37CA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CA3" w:rsidP="00D37CA3" w:rsidR="00D37CA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37CA3" w:rsidP="00D37CA3" w:rsidR="00D37CA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37CA3" w:rsidP="00D37CA3" w:rsidR="00D37CA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37CA3" w:rsidP="00D37CA3" w:rsidR="00D37CA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37CA3" w:rsidP="00D37CA3" w:rsidR="00D37CA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37CA3" w:rsidP="00D37CA3" w:rsidR="00D37CA3" w:rsidRPr="005D578C">
      <w:pPr>
        <w:jc w:val="center"/>
        <w:rPr>
          <w:rFonts w:cs="Times New Roman" w:eastAsia="Times New Roman"/>
          <w:szCs w:val="24"/>
        </w:rPr>
      </w:pPr>
    </w:p>
    <w:p w:rsidRDefault="00D37CA3" w:rsidP="00D37CA3" w:rsidR="00D37CA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37CA3" w:rsidP="00D37CA3" w:rsidR="00D37CA3" w:rsidRPr="005D578C">
      <w:pPr>
        <w:rPr>
          <w:rFonts w:cs="Times New Roman" w:eastAsia="Times New Roman"/>
          <w:szCs w:val="24"/>
        </w:rPr>
      </w:pPr>
    </w:p>
    <w:p w:rsidRDefault="00D37CA3" w:rsidP="00D37CA3" w:rsidR="00D37C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017AFE"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MAŠKIN d. o. o. Rovinj, J. Tankovića 9, OIB </w:t>
      </w:r>
      <w:r w:rsidRPr="00D37CA3">
        <w:rPr>
          <w:rFonts w:cs="Times New Roman" w:eastAsia="Times New Roman"/>
          <w:szCs w:val="24"/>
        </w:rPr>
        <w:t>24885077524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37CA3">
        <w:rPr>
          <w:rFonts w:cs="Times New Roman" w:eastAsia="Times New Roman"/>
          <w:szCs w:val="24"/>
        </w:rPr>
        <w:t>130024556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</w:t>
      </w:r>
      <w:r w:rsidR="0001657D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>. travnja 2016.</w:t>
      </w:r>
    </w:p>
    <w:p w:rsidRDefault="00D37CA3" w:rsidP="00D37CA3" w:rsidR="00D37CA3" w:rsidRPr="005D578C">
      <w:pPr>
        <w:rPr>
          <w:rFonts w:cs="Times New Roman" w:eastAsia="Times New Roman"/>
          <w:szCs w:val="24"/>
        </w:rPr>
      </w:pPr>
    </w:p>
    <w:p w:rsidRDefault="00D37CA3" w:rsidP="00D37CA3" w:rsidR="00D37CA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37CA3" w:rsidP="00D37CA3" w:rsidR="00D37CA3" w:rsidRPr="005D578C">
      <w:pPr>
        <w:rPr>
          <w:rFonts w:cs="Times New Roman" w:eastAsia="Times New Roman"/>
          <w:szCs w:val="24"/>
        </w:rPr>
      </w:pPr>
    </w:p>
    <w:p w:rsidRDefault="00D37CA3" w:rsidP="00D37CA3" w:rsidR="00D37CA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MAŠKIN d. o. o. Rovinj, J. Tankovića 9, OIB </w:t>
      </w:r>
      <w:r w:rsidRPr="00D37CA3">
        <w:rPr>
          <w:rFonts w:cs="Times New Roman" w:eastAsia="Times New Roman"/>
          <w:szCs w:val="24"/>
        </w:rPr>
        <w:t>24885077524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37CA3">
        <w:rPr>
          <w:rFonts w:cs="Times New Roman" w:eastAsia="Times New Roman"/>
          <w:szCs w:val="24"/>
        </w:rPr>
        <w:t>130024556</w:t>
      </w:r>
      <w:r>
        <w:rPr>
          <w:rFonts w:cs="Times New Roman" w:eastAsia="Times New Roman"/>
          <w:szCs w:val="24"/>
        </w:rPr>
        <w:t>.</w:t>
      </w:r>
    </w:p>
    <w:p w:rsidRDefault="00D37CA3" w:rsidP="00D37CA3" w:rsidR="00D37CA3" w:rsidRPr="005D578C">
      <w:pPr>
        <w:rPr>
          <w:rFonts w:cs="Times New Roman" w:eastAsia="Times New Roman"/>
          <w:szCs w:val="24"/>
        </w:rPr>
      </w:pPr>
    </w:p>
    <w:p w:rsidRDefault="00D37CA3" w:rsidP="00D37CA3" w:rsidR="00D37CA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D37CA3" w:rsidP="00D37CA3" w:rsidR="00D37CA3">
      <w:pPr>
        <w:rPr>
          <w:rFonts w:cs="Times New Roman" w:eastAsia="Times New Roman"/>
          <w:szCs w:val="20"/>
        </w:rPr>
      </w:pPr>
    </w:p>
    <w:p w:rsidRDefault="00D37CA3" w:rsidP="00D37CA3" w:rsidR="00D37CA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MAŠKIN d. o. o. Rovinj, J. Tankovića 9, OIB </w:t>
      </w:r>
      <w:r w:rsidRPr="00D37CA3">
        <w:rPr>
          <w:rFonts w:cs="Times New Roman" w:eastAsia="Times New Roman"/>
          <w:szCs w:val="24"/>
        </w:rPr>
        <w:t>24885077524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37CA3">
        <w:rPr>
          <w:rFonts w:cs="Times New Roman" w:eastAsia="Times New Roman"/>
          <w:szCs w:val="24"/>
        </w:rPr>
        <w:t>130024556</w:t>
      </w:r>
      <w:r>
        <w:rPr>
          <w:rFonts w:cs="Times New Roman" w:eastAsia="Times New Roman"/>
          <w:szCs w:val="24"/>
        </w:rPr>
        <w:t>.</w:t>
      </w:r>
    </w:p>
    <w:p w:rsidRDefault="00D37CA3" w:rsidP="00D37CA3" w:rsidR="00D37CA3">
      <w:pPr>
        <w:ind w:firstLine="709"/>
        <w:rPr>
          <w:rFonts w:cs="Times New Roman" w:eastAsia="Times New Roman"/>
          <w:szCs w:val="24"/>
        </w:rPr>
      </w:pPr>
    </w:p>
    <w:p w:rsidRDefault="00D37CA3" w:rsidP="00D37CA3" w:rsidR="00D37CA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MAŠKIN d. o. o. Rovinj, J. Tankovića 9, OIB </w:t>
      </w:r>
      <w:r w:rsidRPr="00D37CA3">
        <w:rPr>
          <w:rFonts w:cs="Times New Roman" w:eastAsia="Times New Roman"/>
          <w:szCs w:val="24"/>
        </w:rPr>
        <w:t>24885077524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37CA3">
        <w:rPr>
          <w:rFonts w:cs="Times New Roman" w:eastAsia="Times New Roman"/>
          <w:szCs w:val="24"/>
        </w:rPr>
        <w:t>130024556</w:t>
      </w:r>
      <w:r>
        <w:rPr>
          <w:rFonts w:cs="Times New Roman" w:eastAsia="Times New Roman"/>
          <w:szCs w:val="24"/>
        </w:rPr>
        <w:t>.</w:t>
      </w:r>
    </w:p>
    <w:p w:rsidRDefault="00D37CA3" w:rsidP="00D37CA3" w:rsidR="00D37CA3">
      <w:pPr>
        <w:rPr>
          <w:rFonts w:cs="Times New Roman" w:eastAsia="Times New Roman"/>
          <w:szCs w:val="24"/>
        </w:rPr>
      </w:pPr>
    </w:p>
    <w:p w:rsidRDefault="00D37CA3" w:rsidP="00D37CA3" w:rsidR="00D37CA3" w:rsidRPr="005D578C">
      <w:pPr>
        <w:rPr>
          <w:rFonts w:cs="Times New Roman" w:eastAsia="Times New Roman"/>
          <w:szCs w:val="24"/>
        </w:rPr>
      </w:pPr>
    </w:p>
    <w:p w:rsidRDefault="00D37CA3" w:rsidP="00D37CA3" w:rsidR="00D37CA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37CA3" w:rsidP="00D37CA3" w:rsidR="00D37CA3">
      <w:pPr>
        <w:ind w:firstLine="708"/>
        <w:rPr>
          <w:rFonts w:cs="Times New Roman" w:eastAsia="Times New Roman"/>
          <w:szCs w:val="24"/>
        </w:rPr>
      </w:pPr>
    </w:p>
    <w:p w:rsidRDefault="00D37CA3" w:rsidP="00D37CA3" w:rsidR="00D37CA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MAŠKIN d. o. o. Rovinj,.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St-124/2016-3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37CA3" w:rsidP="00D37CA3" w:rsidR="00D37CA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37CA3" w:rsidP="00D37CA3" w:rsidR="00D37CA3" w:rsidRPr="005D578C">
      <w:pPr>
        <w:rPr>
          <w:rFonts w:cs="Times New Roman" w:eastAsia="Times New Roman"/>
          <w:szCs w:val="24"/>
        </w:rPr>
      </w:pPr>
    </w:p>
    <w:p w:rsidRDefault="00D37CA3" w:rsidP="00D37CA3" w:rsidR="00D37CA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01657D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37CA3" w:rsidP="00D37CA3" w:rsidR="00D37CA3">
      <w:pPr>
        <w:rPr>
          <w:rFonts w:cs="Times New Roman" w:eastAsia="Times New Roman"/>
          <w:szCs w:val="24"/>
        </w:rPr>
      </w:pPr>
    </w:p>
    <w:p w:rsidRDefault="00D37CA3" w:rsidP="00D37CA3" w:rsidR="00D37CA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D37CA3" w:rsidP="00D37CA3" w:rsidR="00D37CA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D37CA3" w:rsidP="00D37CA3" w:rsidR="00D37CA3">
      <w:pPr>
        <w:jc w:val="left"/>
        <w:rPr>
          <w:rFonts w:cs="Times New Roman" w:eastAsia="Times New Roman"/>
          <w:szCs w:val="24"/>
        </w:rPr>
      </w:pPr>
    </w:p>
    <w:p w:rsidRDefault="00D37CA3" w:rsidP="00D37CA3" w:rsidR="00D37CA3" w:rsidRPr="005D578C">
      <w:pPr>
        <w:jc w:val="left"/>
        <w:rPr>
          <w:rFonts w:cs="Times New Roman" w:eastAsia="Times New Roman"/>
          <w:szCs w:val="24"/>
        </w:rPr>
      </w:pPr>
    </w:p>
    <w:p w:rsidRDefault="0001657D" w:rsidP="00D37CA3" w:rsidR="0001657D">
      <w:pPr>
        <w:jc w:val="left"/>
        <w:rPr>
          <w:rFonts w:cs="Times New Roman" w:eastAsia="Times New Roman"/>
          <w:szCs w:val="24"/>
        </w:rPr>
      </w:pPr>
    </w:p>
    <w:p w:rsidRDefault="0001657D" w:rsidP="00D37CA3" w:rsidR="0001657D">
      <w:pPr>
        <w:jc w:val="left"/>
        <w:rPr>
          <w:rFonts w:cs="Times New Roman" w:eastAsia="Times New Roman"/>
          <w:szCs w:val="24"/>
        </w:rPr>
      </w:pPr>
    </w:p>
    <w:p w:rsidRDefault="00D37CA3" w:rsidP="00D37CA3" w:rsidR="00D37CA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17AFE" w:rsidP="00017AFE" w:rsidR="00017AF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D37CA3" w:rsidP="00D37CA3" w:rsidR="00D37C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37CA3" w:rsidP="00D37CA3" w:rsidR="00D37CA3">
      <w:pPr>
        <w:rPr>
          <w:rFonts w:cs="Times New Roman" w:eastAsia="Times New Roman"/>
          <w:szCs w:val="24"/>
        </w:rPr>
      </w:pPr>
    </w:p>
    <w:p w:rsidRDefault="00D37CA3" w:rsidP="00D37CA3" w:rsidR="00D37CA3" w:rsidRPr="005D578C">
      <w:pPr>
        <w:rPr>
          <w:rFonts w:cs="Times New Roman" w:eastAsia="Times New Roman"/>
          <w:szCs w:val="24"/>
        </w:rPr>
      </w:pPr>
    </w:p>
    <w:p w:rsidRDefault="00D37CA3" w:rsidP="00D37CA3" w:rsidR="00D37CA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37CA3" w:rsidP="00D37CA3" w:rsidR="00D37C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37CA3" w:rsidP="00D37CA3" w:rsidR="00D37C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MAŠKIN d. o. o. Rovinj, J. Tankovića 9,</w:t>
      </w:r>
    </w:p>
    <w:p w:rsidRDefault="00D37CA3" w:rsidP="00D37CA3" w:rsidR="00D37CA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37CA3" w:rsidP="00D37CA3" w:rsidR="00D37C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37CA3" w:rsidP="00D37CA3" w:rsidR="00D37CA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Lehki, Zagreba, Pavla Hatza 10, </w:t>
      </w:r>
    </w:p>
    <w:p w:rsidRDefault="00D37CA3" w:rsidP="00D37CA3" w:rsidR="00D37CA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D37CA3" w:rsidP="00D37CA3" w:rsidR="00D37C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D37CA3" w:rsidP="00D37CA3" w:rsidR="00D37C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D37CA3" w:rsidP="00D37CA3" w:rsidR="00D37CA3"/>
    <w:p w:rsidRDefault="00D37CA3" w:rsidP="00D37CA3" w:rsidR="00D37CA3"/>
    <w:p w:rsidRDefault="00D37CA3" w:rsidP="00D37CA3" w:rsidR="00D37CA3"/>
    <w:p w:rsidRDefault="00F752D3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CA3" w:rsidP="00D37CA3" w:rsidR="00D37CA3">
      <w:r>
        <w:separator/>
      </w:r>
    </w:p>
  </w:endnote>
  <w:endnote w:id="0" w:type="continuationSeparator">
    <w:p w:rsidRDefault="00D37CA3" w:rsidP="00D37CA3" w:rsidR="00D37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CA3" w:rsidP="00D37CA3" w:rsidR="00D37CA3">
      <w:r>
        <w:separator/>
      </w:r>
    </w:p>
  </w:footnote>
  <w:footnote w:id="0" w:type="continuationSeparator">
    <w:p w:rsidRDefault="00D37CA3" w:rsidP="00D37CA3" w:rsidR="00D37C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CA3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752D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St-124/2016-5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CA3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St-124/2016-5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4AE6"/>
    <w:rsid w:val="0001657D"/>
    <w:rsid w:val="00017AFE"/>
    <w:rsid w:val="0075528E"/>
    <w:rsid w:val="0079403F"/>
    <w:rsid w:val="00C45D55"/>
    <w:rsid w:val="00D37CA3"/>
    <w:rsid w:val="00E74AE6"/>
    <w:rsid w:val="00F7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CA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7CA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37CA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C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7CA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7C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7CA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52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2D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752D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752D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752D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CA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7CA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37CA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C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7CA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7C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7CA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5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2D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752D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752D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752D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St-124/2016</izvorni_sadrzaj>
    <derivirana_varijabla naziv="DomainObject.Predmet.OznakaBroj_1">St-124/2016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MAŠKIN d.o.o. ROVINJ</izvorni_sadrzaj>
    <derivirana_varijabla naziv="DomainObject.Predmet.ProtustrankaFormated_1">  MAŠKIN d.o.o. ROVINJ</derivirana_varijabla>
  </DomainObject.Predmet.ProtustrankaFormated>
  <DomainObject.Predmet.ProtustrankaFormatedOIB>
    <izvorni_sadrzaj>  MAŠKIN d.o.o. ROVINJ, OIB 24885077524</izvorni_sadrzaj>
    <derivirana_varijabla naziv="DomainObject.Predmet.ProtustrankaFormatedOIB_1">  MAŠKIN d.o.o. ROVINJ, OIB 24885077524</derivirana_varijabla>
  </DomainObject.Predmet.ProtustrankaFormatedOIB>
  <DomainObject.Predmet.ProtustrankaFormatedWithAdress>
    <izvorni_sadrzaj> MAŠKIN d.o.o. ROVINJ, J.Tankovića 9, 52210 Rovinj</izvorni_sadrzaj>
    <derivirana_varijabla naziv="DomainObject.Predmet.ProtustrankaFormatedWithAdress_1"> MAŠKIN d.o.o. ROVINJ, J.Tankovića 9, 52210 Rovinj</derivirana_varijabla>
  </DomainObject.Predmet.ProtustrankaFormatedWithAdress>
  <DomainObject.Predmet.ProtustrankaFormatedWithAdressOIB>
    <izvorni_sadrzaj> MAŠKIN d.o.o. ROVINJ, OIB 24885077524, J.Tankovića 9, 52210 Rovinj</izvorni_sadrzaj>
    <derivirana_varijabla naziv="DomainObject.Predmet.ProtustrankaFormatedWithAdressOIB_1"> MAŠKIN d.o.o. ROVINJ, OIB 24885077524, J.Tankovića 9, 52210 Rovinj</derivirana_varijabla>
  </DomainObject.Predmet.ProtustrankaFormatedWithAdressOIB>
  <DomainObject.Predmet.ProtustrankaWithAdress>
    <izvorni_sadrzaj>MAŠKIN d.o.o. ROVINJ J.Tankovića 9, 52210 Rovinj</izvorni_sadrzaj>
    <derivirana_varijabla naziv="DomainObject.Predmet.ProtustrankaWithAdress_1">MAŠKIN d.o.o. ROVINJ J.Tankovića 9, 52210 Rovinj</derivirana_varijabla>
  </DomainObject.Predmet.ProtustrankaWithAdress>
  <DomainObject.Predmet.ProtustrankaWithAdressOIB>
    <izvorni_sadrzaj>MAŠKIN d.o.o. ROVINJ, OIB 24885077524, J.Tankovića 9, 52210 Rovinj</izvorni_sadrzaj>
    <derivirana_varijabla naziv="DomainObject.Predmet.ProtustrankaWithAdressOIB_1">MAŠKIN d.o.o. ROVINJ, OIB 24885077524, J.Tankovića 9, 52210 Rovinj</derivirana_varijabla>
  </DomainObject.Predmet.ProtustrankaWithAdressOIB>
  <DomainObject.Predmet.ProtustrankaNazivFormated>
    <izvorni_sadrzaj>MAŠKIN d.o.o. ROVINJ</izvorni_sadrzaj>
    <derivirana_varijabla naziv="DomainObject.Predmet.ProtustrankaNazivFormated_1">MAŠKIN d.o.o. ROVINJ</derivirana_varijabla>
  </DomainObject.Predmet.ProtustrankaNazivFormated>
  <DomainObject.Predmet.ProtustrankaNazivFormatedOIB>
    <izvorni_sadrzaj>MAŠKIN d.o.o. ROVINJ, OIB 24885077524</izvorni_sadrzaj>
    <derivirana_varijabla naziv="DomainObject.Predmet.ProtustrankaNazivFormatedOIB_1">MAŠKIN d.o.o. ROVINJ, OIB 24885077524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68403.39</izvorni_sadrzaj>
    <derivirana_varijabla naziv="DomainObject.Predmet.TrenutnaVrijednost_1">68403.39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MAŠKIN d.o.o. ROVINJ</item>
    </izvorni_sadrzaj>
    <derivirana_varijabla naziv="DomainObject.Predmet.ProtuStrankaListFormated_1">
      <item>MAŠKIN d.o.o. ROVINJ</item>
    </derivirana_varijabla>
  </DomainObject.Predmet.ProtuStrankaListFormated>
  <DomainObject.Predmet.ProtuStrankaListFormatedOIB>
    <izvorni_sadrzaj>
      <item>MAŠKIN d.o.o. ROVINJ, OIB 24885077524</item>
    </izvorni_sadrzaj>
    <derivirana_varijabla naziv="DomainObject.Predmet.ProtuStrankaListFormatedOIB_1">
      <item>MAŠKIN d.o.o. ROVINJ, OIB 24885077524</item>
    </derivirana_varijabla>
  </DomainObject.Predmet.ProtuStrankaListFormatedOIB>
  <DomainObject.Predmet.ProtuStrankaListFormatedWithAdress>
    <izvorni_sadrzaj>
      <item>MAŠKIN d.o.o. ROVINJ, J.Tankovića 9, 52210 Rovinj</item>
    </izvorni_sadrzaj>
    <derivirana_varijabla naziv="DomainObject.Predmet.ProtuStrankaListFormatedWithAdress_1">
      <item>MAŠKIN d.o.o. ROVINJ, J.Tankovića 9, 52210 Rovinj</item>
    </derivirana_varijabla>
  </DomainObject.Predmet.ProtuStrankaListFormatedWithAdress>
  <DomainObject.Predmet.ProtuStrankaListFormatedWithAdressOIB>
    <izvorni_sadrzaj>
      <item>MAŠKIN d.o.o. ROVINJ, OIB 24885077524, J.Tankovića 9, 52210 Rovinj</item>
    </izvorni_sadrzaj>
    <derivirana_varijabla naziv="DomainObject.Predmet.ProtuStrankaListFormatedWithAdressOIB_1">
      <item>MAŠKIN d.o.o. ROVINJ, OIB 24885077524, J.Tankovića 9, 52210 Rovinj</item>
    </derivirana_varijabla>
  </DomainObject.Predmet.ProtuStrankaListFormatedWithAdressOIB>
  <DomainObject.Predmet.ProtuStrankaListNazivFormated>
    <izvorni_sadrzaj>
      <item>MAŠKIN d.o.o. ROVINJ</item>
    </izvorni_sadrzaj>
    <derivirana_varijabla naziv="DomainObject.Predmet.ProtuStrankaListNazivFormated_1">
      <item>MAŠKIN d.o.o. ROVINJ</item>
    </derivirana_varijabla>
  </DomainObject.Predmet.ProtuStrankaListNazivFormated>
  <DomainObject.Predmet.ProtuStrankaListNazivFormatedOIB>
    <izvorni_sadrzaj>
      <item>MAŠKIN d.o.o. ROVINJ, OIB 24885077524</item>
    </izvorni_sadrzaj>
    <derivirana_varijabla naziv="DomainObject.Predmet.ProtuStrankaListNazivFormatedOIB_1">
      <item>MAŠKIN d.o.o. ROVINJ, OIB 24885077524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MAŠKIN d.o.o. ROVINJ</izvorni_sadrzaj>
    <derivirana_varijabla naziv="DomainObject.Predmet.ProtustrankaIDrugi_1">MAŠKIN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MAŠKIN d.o.o. ROVINJ, OIB 24885077524, J.Tankovića 9, 52210 Rovinj</izvorni_sadrzaj>
    <derivirana_varijabla naziv="DomainObject.Predmet.ProtustrankaIDrugiAdressOIB_1">MAŠKIN d.o.o. ROVINJ, OIB 24885077524, J.Tankovića 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MAŠKIN d.o.o. ROVINJ</item>
    </izvorni_sadrzaj>
    <derivirana_varijabla naziv="DomainObject.Predmet.SudioniciListNaziv_1">
      <item>FINANCIJSKA AGENCIJA, RC RIJEKA, PODRUŽNICA PULA, PULA</item>
      <item>MAŠKIN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MAŠKIN d.o.o. ROVINJ, OIB 24885077524, J.Tankovića 9,52210 Rovinj</item>
    </izvorni_sadrzaj>
    <derivirana_varijabla naziv="DomainObject.Predmet.SudioniciListAdressOIB_1">
      <item>FINANCIJSKA AGENCIJA, RC RIJEKA, PODRUŽNICA PULA, PULA, OIB 85821130368, Giardini 5,52100 Pula</item>
      <item>MAŠKIN d.o.o. ROVINJ, OIB 24885077524, J.Tankovića 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24885077524</item>
    </izvorni_sadrzaj>
    <derivirana_varijabla naziv="DomainObject.Predmet.SudioniciListNazivOIB_1">
      <item>, OIB 85821130368</item>
      <item>, OIB 24885077524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2950</properties:Characters>
  <properties:Lines>80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2016-04-12T05:44:00Z</dcterms:created>
  <dc:creator>Mihaela Kaligari</dc:creator>
  <cp:lastModifiedBy>Sanja Lakošeljac</cp:lastModifiedBy>
  <dcterms:modified xmlns:xsi="http://www.w3.org/2001/XMLSchema-instance" xsi:type="dcterms:W3CDTF">2016-04-12T05:47:00Z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