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085ae" w14:paraId="07085ae" w:rsidRDefault="002D661A" w:rsidP="002D661A" w:rsidR="002D661A" w:rsidRPr="00A15EE7">
      <w:pPr>
        <w15:collapsed w:val="false"/>
      </w:pPr>
      <w:r w:rsidRPr="00A15EE7">
        <w:rPr>
          <w:noProof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C7319" w:rsidR="002D661A" w:rsidRPr="00112F07">
        <w:tc>
          <w:tcPr>
            <w:tcW w:type="dxa" w:w="3060"/>
          </w:tcPr>
          <w:p w:rsidRDefault="002D661A" w:rsidP="001C7319" w:rsidR="002D661A" w:rsidRPr="00112F07">
            <w:pPr>
              <w:pStyle w:val="Naslov2"/>
              <w:rPr>
                <w:b w:val="false"/>
                <w:bCs w:val="false"/>
                <w:sz w:val="24"/>
              </w:rPr>
            </w:pPr>
            <w:r w:rsidRPr="00112F07">
              <w:rPr>
                <w:b w:val="false"/>
                <w:bCs w:val="false"/>
                <w:sz w:val="24"/>
              </w:rPr>
              <w:t>REPUBLIKA HRVATSKA</w:t>
            </w:r>
          </w:p>
          <w:p w:rsidRDefault="002D661A" w:rsidP="001C7319" w:rsidR="002D661A" w:rsidRPr="00112F07">
            <w:r w:rsidRPr="00112F07">
              <w:t>Trgovački sud u Zagrebu</w:t>
            </w:r>
          </w:p>
          <w:p w:rsidRDefault="002D661A" w:rsidP="001C7319" w:rsidR="002D661A" w:rsidRPr="00112F07">
            <w:r w:rsidRPr="00112F07">
              <w:t xml:space="preserve">Zagreb, </w:t>
            </w:r>
            <w:proofErr w:type="spellStart"/>
            <w:r w:rsidRPr="00112F07">
              <w:t>Amruševa</w:t>
            </w:r>
            <w:proofErr w:type="spellEnd"/>
            <w:r w:rsidRPr="00112F07">
              <w:t xml:space="preserve"> 2/II</w:t>
            </w:r>
          </w:p>
        </w:tc>
      </w:tr>
    </w:tbl>
    <w:p w:rsidRDefault="002D661A" w:rsidP="002D661A" w:rsidR="002D661A" w:rsidRPr="00A15EE7">
      <w:pPr>
        <w:jc w:val="center"/>
      </w:pPr>
    </w:p>
    <w:p w:rsidRDefault="002D661A" w:rsidP="002D661A" w:rsidR="002D661A" w:rsidRPr="00A15EE7">
      <w:pPr>
        <w:jc w:val="center"/>
      </w:pPr>
      <w:r w:rsidRPr="00A15EE7">
        <w:t>R E P U B L I K A    H R V A T S K A</w:t>
      </w:r>
    </w:p>
    <w:p w:rsidRDefault="002D661A" w:rsidP="002D661A" w:rsidR="002D661A" w:rsidRPr="00A15EE7">
      <w:pPr>
        <w:jc w:val="center"/>
      </w:pPr>
      <w:r w:rsidRPr="00A15EE7">
        <w:t>R J E Š E N J E</w:t>
      </w:r>
    </w:p>
    <w:p w:rsidRDefault="002D661A" w:rsidP="002D661A" w:rsidR="002D661A" w:rsidRPr="00A15EE7">
      <w:pPr>
        <w:jc w:val="center"/>
      </w:pPr>
    </w:p>
    <w:p w:rsidRDefault="00DB26E8" w:rsidP="00DB26E8" w:rsidR="00DB26E8" w:rsidRPr="002635B0">
      <w:pPr>
        <w:jc w:val="both"/>
      </w:pPr>
    </w:p>
    <w:p w:rsidRDefault="00806E1C" w:rsidP="00806E1C" w:rsidR="00806E1C" w:rsidRPr="00F215C8">
      <w:pPr>
        <w:jc w:val="both"/>
      </w:pPr>
      <w:r w:rsidRPr="00F215C8">
        <w:t xml:space="preserve">Trgovački sud u Zagrebu, po sucu Nikoli Ribariću, u stečajnom predmetu u povodu zahtjeva FINANCIJSKE AGENCIJE, za provedbu stečajnog postupka nad dužnikom  </w:t>
      </w:r>
    </w:p>
    <w:p w:rsidRDefault="00806E1C" w:rsidP="00806E1C" w:rsidR="00DB26E8" w:rsidRPr="0083479A">
      <w:pPr>
        <w:jc w:val="both"/>
      </w:pPr>
      <w:r w:rsidRPr="00F215C8">
        <w:rPr>
          <w:color w:val="FF0000"/>
        </w:rPr>
        <w:t>KOD ĐURE j.d.o.o. za trgovinu i usluge, OIB: 99583642442, Gušće (Grad Sisak), Gušće 284</w:t>
      </w:r>
      <w:r w:rsidR="00DB26E8" w:rsidRPr="0083479A">
        <w:t xml:space="preserve">, </w:t>
      </w:r>
      <w:r w:rsidR="00DB26E8">
        <w:t>dana 5. prosinca</w:t>
      </w:r>
      <w:r w:rsidR="00DB26E8" w:rsidRPr="0083479A">
        <w:t xml:space="preserve"> 2017. godine</w:t>
      </w:r>
    </w:p>
    <w:p w:rsidRDefault="006524D3" w:rsidP="001F6AE0" w:rsidR="006524D3">
      <w:pPr>
        <w:jc w:val="both"/>
      </w:pPr>
    </w:p>
    <w:p w:rsidRDefault="0098030D" w:rsidP="0098030D" w:rsidR="0098030D" w:rsidRPr="00E56243">
      <w:pPr>
        <w:jc w:val="center"/>
      </w:pPr>
      <w:r w:rsidRPr="00E56243">
        <w:t>r i j e š i o     j e</w:t>
      </w:r>
    </w:p>
    <w:p w:rsidRDefault="0098030D" w:rsidP="0098030D" w:rsidR="0098030D" w:rsidRPr="00E56243">
      <w:r w:rsidRPr="00E56243">
        <w:t xml:space="preserve"> </w:t>
      </w:r>
    </w:p>
    <w:p w:rsidRDefault="0098030D" w:rsidP="0098030D" w:rsidR="0098030D" w:rsidRPr="00E56243">
      <w:pPr>
        <w:ind w:firstLine="555"/>
        <w:jc w:val="both"/>
      </w:pPr>
      <w:r w:rsidRPr="00E56243">
        <w:t xml:space="preserve">I. Pozivaju se </w:t>
      </w:r>
      <w:r>
        <w:t xml:space="preserve">osobe koje imaju pravni interes za provedbu </w:t>
      </w:r>
      <w:r w:rsidRPr="00E56243">
        <w:t>s</w:t>
      </w:r>
      <w:r>
        <w:t>tečajnog postupka nad d</w:t>
      </w:r>
      <w:r w:rsidRPr="00E56243">
        <w:t>užnik</w:t>
      </w:r>
      <w:r>
        <w:t>om</w:t>
      </w:r>
      <w:r w:rsidRPr="00E56243">
        <w:t xml:space="preserve"> </w:t>
      </w:r>
      <w:r w:rsidR="00806E1C" w:rsidRPr="00F215C8">
        <w:rPr>
          <w:color w:val="FF0000"/>
        </w:rPr>
        <w:t>KOD ĐURE j.d.o.o. za trgovinu i usluge, OIB: 99583642442, Gušće (Grad Sisak), Gušće 284</w:t>
      </w:r>
      <w:r w:rsidR="007F6DB2">
        <w:t>,</w:t>
      </w:r>
      <w:r>
        <w:t xml:space="preserve"> </w:t>
      </w:r>
      <w:r w:rsidRPr="00E56243">
        <w:t xml:space="preserve">u roku </w:t>
      </w:r>
      <w:r>
        <w:t>15</w:t>
      </w:r>
      <w:r w:rsidRPr="00E56243">
        <w:t xml:space="preserve"> dana </w:t>
      </w:r>
      <w:r>
        <w:t xml:space="preserve">uplatiti predujam u iznosu </w:t>
      </w:r>
      <w:r w:rsidRPr="00E56243">
        <w:t xml:space="preserve">od </w:t>
      </w:r>
      <w:r w:rsidR="007D1AC1">
        <w:t>20</w:t>
      </w:r>
      <w:r>
        <w:t>.000,00</w:t>
      </w:r>
      <w:r w:rsidRPr="00B11FC7">
        <w:t xml:space="preserve"> kn</w:t>
      </w:r>
      <w:r w:rsidRPr="00E56243">
        <w:t xml:space="preserve"> za </w:t>
      </w:r>
      <w:r>
        <w:t xml:space="preserve">namirenje </w:t>
      </w:r>
      <w:r w:rsidRPr="00E56243">
        <w:t xml:space="preserve">troškova prethodnog i </w:t>
      </w:r>
      <w:r>
        <w:t xml:space="preserve">otvorenog </w:t>
      </w:r>
      <w:r w:rsidRPr="00E56243">
        <w:t xml:space="preserve">stečajnog postupka na račun Trgovačkog suda u Zagrebu otvoren pri Hrvatskoj poštanskoj banci d.d., Zagreb, IBAN HR9223900011300000460, pozivom na broj 05 </w:t>
      </w:r>
      <w:r w:rsidR="0037323B">
        <w:t>4</w:t>
      </w:r>
      <w:r w:rsidR="00806E1C">
        <w:t>090</w:t>
      </w:r>
      <w:r w:rsidR="00262503">
        <w:t>-16</w:t>
      </w:r>
      <w:r w:rsidRPr="00E56243">
        <w:t>.</w:t>
      </w:r>
    </w:p>
    <w:p w:rsidRDefault="0098030D" w:rsidP="0098030D" w:rsidR="0098030D" w:rsidRPr="00E56243">
      <w:pPr>
        <w:ind w:firstLine="708"/>
        <w:jc w:val="both"/>
      </w:pPr>
      <w:r w:rsidRPr="00E56243">
        <w:t xml:space="preserve">II. Ako </w:t>
      </w:r>
      <w:r>
        <w:t xml:space="preserve">osobe iz stavka I. ovog rješenja ne predujme traženi iznos sud će donijeti rješenje </w:t>
      </w:r>
      <w:r w:rsidRPr="00E56243">
        <w:t xml:space="preserve"> o otvaranju i zaključenju stečajnog postupka.</w:t>
      </w:r>
    </w:p>
    <w:p w:rsidRDefault="00C95F99" w:rsidP="0098030D" w:rsidR="00C95F99">
      <w:pPr>
        <w:jc w:val="center"/>
      </w:pPr>
    </w:p>
    <w:p w:rsidRDefault="0098030D" w:rsidP="0098030D" w:rsidR="0098030D">
      <w:pPr>
        <w:jc w:val="center"/>
      </w:pPr>
      <w:r w:rsidRPr="00E56243">
        <w:t>Obrazloženje</w:t>
      </w:r>
    </w:p>
    <w:p w:rsidRDefault="00C95F99" w:rsidP="0098030D" w:rsidR="00C95F99">
      <w:pPr>
        <w:jc w:val="center"/>
      </w:pPr>
    </w:p>
    <w:p w:rsidRDefault="00806E1C" w:rsidP="00806E1C" w:rsidR="00806E1C">
      <w:pPr>
        <w:ind w:firstLine="555"/>
        <w:jc w:val="both"/>
      </w:pPr>
      <w:r>
        <w:t>FINA-e Regionalni centar Zagreb, podnijela je ovom sudu prijedlog za otvaranje stečajnog postupka nad dužnikom.</w:t>
      </w:r>
    </w:p>
    <w:p w:rsidRDefault="00806E1C" w:rsidP="00806E1C" w:rsidR="00806E1C">
      <w:pPr>
        <w:ind w:firstLine="555"/>
        <w:jc w:val="both"/>
      </w:pPr>
    </w:p>
    <w:p w:rsidRDefault="00806E1C" w:rsidP="00806E1C" w:rsidR="00806E1C" w:rsidRPr="00E974B3">
      <w:pPr>
        <w:ind w:firstLine="709"/>
        <w:jc w:val="both"/>
      </w:pPr>
      <w:r w:rsidRPr="00E974B3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806E1C" w:rsidP="00806E1C" w:rsidR="00806E1C" w:rsidRPr="00E974B3">
      <w:pPr>
        <w:ind w:firstLine="709"/>
        <w:jc w:val="both"/>
      </w:pPr>
    </w:p>
    <w:p w:rsidRDefault="00806E1C" w:rsidP="00806E1C" w:rsidR="00806E1C" w:rsidRPr="00E974B3">
      <w:pPr>
        <w:ind w:firstLine="709"/>
        <w:jc w:val="both"/>
        <w:rPr>
          <w:lang w:val="en-GB"/>
        </w:rPr>
      </w:pPr>
      <w:r w:rsidRPr="00E974B3">
        <w:t xml:space="preserve">Financijska agencija, kao predlagatelj, navela je u prijedlogu za otvaranje stečajnog postupka kako dužnik na </w:t>
      </w:r>
      <w:r w:rsidRPr="003A2C37">
        <w:rPr>
          <w:color w:val="FF0000"/>
        </w:rPr>
        <w:t xml:space="preserve">dan </w:t>
      </w:r>
      <w:r>
        <w:rPr>
          <w:color w:val="FF0000"/>
        </w:rPr>
        <w:t xml:space="preserve">1. rujna </w:t>
      </w:r>
      <w:r w:rsidRPr="003A2C37">
        <w:rPr>
          <w:color w:val="FF0000"/>
        </w:rPr>
        <w:t>201</w:t>
      </w:r>
      <w:r>
        <w:rPr>
          <w:color w:val="FF0000"/>
        </w:rPr>
        <w:t>5</w:t>
      </w:r>
      <w:r w:rsidRPr="003A2C37">
        <w:rPr>
          <w:color w:val="FF0000"/>
        </w:rPr>
        <w:t xml:space="preserve">. </w:t>
      </w:r>
      <w:r w:rsidRPr="00E974B3">
        <w:t>u Očevidniku redoslijeda osnova za plaćanje ima evidentirane neizvršene osnove za plaćanje u neprekinutom razdoblju od 120 dana, u ukupnom iznosu od</w:t>
      </w:r>
      <w:r>
        <w:t xml:space="preserve"> </w:t>
      </w:r>
      <w:r>
        <w:rPr>
          <w:color w:val="FF0000"/>
        </w:rPr>
        <w:t xml:space="preserve">3.254,06 </w:t>
      </w:r>
      <w:r>
        <w:t>kuna</w:t>
      </w:r>
      <w:r w:rsidRPr="00E974B3">
        <w:t xml:space="preserve">, kao i da dužnik ima </w:t>
      </w:r>
      <w:r>
        <w:t>1</w:t>
      </w:r>
      <w:r w:rsidRPr="00E974B3">
        <w:t xml:space="preserve"> zaposlen</w:t>
      </w:r>
      <w:r>
        <w:t>og</w:t>
      </w:r>
      <w:r w:rsidRPr="00E974B3">
        <w:t xml:space="preserve">. </w:t>
      </w:r>
      <w:r w:rsidRPr="00E974B3">
        <w:rPr>
          <w:lang w:val="en-GB"/>
        </w:rPr>
        <w:t xml:space="preserve">S </w:t>
      </w:r>
      <w:proofErr w:type="spellStart"/>
      <w:r w:rsidRPr="00E974B3">
        <w:rPr>
          <w:lang w:val="en-GB"/>
        </w:rPr>
        <w:t>obzirom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na</w:t>
      </w:r>
      <w:proofErr w:type="spellEnd"/>
      <w:r w:rsidRPr="00E974B3">
        <w:rPr>
          <w:lang w:val="en-GB"/>
        </w:rPr>
        <w:t xml:space="preserve"> to da </w:t>
      </w:r>
      <w:proofErr w:type="spellStart"/>
      <w:r w:rsidRPr="00E974B3">
        <w:rPr>
          <w:lang w:val="en-GB"/>
        </w:rPr>
        <w:t>predlagatelj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vodi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Očevidnik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redoslijeda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, sud je </w:t>
      </w:r>
      <w:proofErr w:type="spellStart"/>
      <w:r w:rsidRPr="00E974B3">
        <w:rPr>
          <w:lang w:val="en-GB"/>
        </w:rPr>
        <w:t>prihvatio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predlagateljeve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tvrdnje</w:t>
      </w:r>
      <w:proofErr w:type="spellEnd"/>
      <w:r w:rsidRPr="00E974B3">
        <w:rPr>
          <w:lang w:val="en-GB"/>
        </w:rPr>
        <w:t xml:space="preserve"> o </w:t>
      </w:r>
      <w:proofErr w:type="spellStart"/>
      <w:r w:rsidRPr="00E974B3">
        <w:rPr>
          <w:lang w:val="en-GB"/>
        </w:rPr>
        <w:t>neprekinutom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razdoblju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evidentiranih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neizvršenih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koji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su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zavedeni</w:t>
      </w:r>
      <w:proofErr w:type="spellEnd"/>
      <w:r w:rsidRPr="00E974B3">
        <w:rPr>
          <w:lang w:val="en-GB"/>
        </w:rPr>
        <w:t xml:space="preserve"> u </w:t>
      </w:r>
      <w:proofErr w:type="spellStart"/>
      <w:proofErr w:type="gramStart"/>
      <w:r w:rsidRPr="00E974B3">
        <w:rPr>
          <w:lang w:val="en-GB"/>
        </w:rPr>
        <w:t>Očevidniku</w:t>
      </w:r>
      <w:proofErr w:type="spellEnd"/>
      <w:r w:rsidRPr="00E974B3">
        <w:rPr>
          <w:lang w:val="en-GB"/>
        </w:rPr>
        <w:t xml:space="preserve">  </w:t>
      </w:r>
      <w:proofErr w:type="spellStart"/>
      <w:r w:rsidRPr="00E974B3">
        <w:rPr>
          <w:lang w:val="en-GB"/>
        </w:rPr>
        <w:t>redoslijeda</w:t>
      </w:r>
      <w:proofErr w:type="spellEnd"/>
      <w:proofErr w:type="gram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. </w:t>
      </w:r>
    </w:p>
    <w:p w:rsidRDefault="00806E1C" w:rsidP="00806E1C" w:rsidR="00806E1C">
      <w:pPr>
        <w:pStyle w:val="Tijeloteksta"/>
        <w:jc w:val="center"/>
      </w:pPr>
    </w:p>
    <w:p w:rsidRDefault="00806E1C" w:rsidP="00806E1C" w:rsidR="00806E1C" w:rsidRPr="00E974B3">
      <w:pPr>
        <w:ind w:firstLine="709"/>
        <w:jc w:val="both"/>
      </w:pPr>
      <w:r>
        <w:t xml:space="preserve"> </w:t>
      </w:r>
      <w:r w:rsidRPr="00E974B3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31674D" w:rsidP="0031674D" w:rsidR="0031674D" w:rsidRPr="00E974B3">
      <w:pPr>
        <w:ind w:firstLine="709"/>
        <w:jc w:val="both"/>
      </w:pPr>
    </w:p>
    <w:p w:rsidRDefault="0037323B" w:rsidP="0037323B" w:rsidR="0037323B" w:rsidRPr="00E974B3">
      <w:pPr>
        <w:ind w:firstLine="709"/>
        <w:jc w:val="both"/>
      </w:pPr>
    </w:p>
    <w:p w:rsidRDefault="009E534C" w:rsidP="009E534C" w:rsidR="009E534C" w:rsidRPr="00E974B3">
      <w:pPr>
        <w:ind w:firstLine="709"/>
        <w:jc w:val="both"/>
      </w:pPr>
    </w:p>
    <w:p w:rsidRDefault="00DB26E8" w:rsidP="00A57E11" w:rsidR="00A57E11" w:rsidRPr="00B3101F">
      <w:pPr>
        <w:ind w:firstLine="708"/>
        <w:jc w:val="both"/>
      </w:pPr>
      <w:r>
        <w:t>Rješenjem od 2</w:t>
      </w:r>
      <w:r w:rsidR="009E534C">
        <w:t>6</w:t>
      </w:r>
      <w:r w:rsidR="00A57E11" w:rsidRPr="00B3101F">
        <w:t>.</w:t>
      </w:r>
      <w:r>
        <w:t xml:space="preserve"> listopada</w:t>
      </w:r>
      <w:r w:rsidR="00A57E11">
        <w:t xml:space="preserve"> 201</w:t>
      </w:r>
      <w:r w:rsidR="00262503">
        <w:t>7</w:t>
      </w:r>
      <w:r w:rsidR="00A57E11" w:rsidRPr="00B3101F">
        <w:t>. pokrenut je prethodni postupak, te je određeno ročište radi izjašnjenja o prijedlogu za otvaranje stečajnog postupka.</w:t>
      </w:r>
    </w:p>
    <w:p w:rsidRDefault="001F6AE0" w:rsidP="0098030D" w:rsidR="001F6AE0" w:rsidRPr="005E6979">
      <w:pPr>
        <w:ind w:firstLine="709"/>
        <w:jc w:val="both"/>
      </w:pPr>
    </w:p>
    <w:p w:rsidRDefault="00A44B01" w:rsidP="0098030D" w:rsidR="009844EE">
      <w:pPr>
        <w:ind w:firstLine="720"/>
        <w:jc w:val="both"/>
      </w:pPr>
      <w:r>
        <w:t>Na ročište</w:t>
      </w:r>
      <w:r w:rsidR="0098030D" w:rsidRPr="005E6979">
        <w:t xml:space="preserve"> radi </w:t>
      </w:r>
      <w:r>
        <w:t>očitovanja o prijedlogu za otvaranjem stečajnog postupka</w:t>
      </w:r>
      <w:r w:rsidR="00E41C33">
        <w:t xml:space="preserve"> dana </w:t>
      </w:r>
      <w:r w:rsidR="00DB26E8">
        <w:t>5</w:t>
      </w:r>
      <w:r w:rsidR="00193B40">
        <w:t>.</w:t>
      </w:r>
      <w:r w:rsidR="00DB26E8">
        <w:t xml:space="preserve"> prosinca</w:t>
      </w:r>
      <w:r w:rsidR="00193B40">
        <w:t xml:space="preserve"> 201</w:t>
      </w:r>
      <w:r w:rsidR="00262503">
        <w:t>7</w:t>
      </w:r>
      <w:r w:rsidR="003F5890">
        <w:t>. godine</w:t>
      </w:r>
      <w:r w:rsidR="0098030D" w:rsidRPr="005E6979">
        <w:t xml:space="preserve"> </w:t>
      </w:r>
      <w:r w:rsidR="00DB26E8">
        <w:t xml:space="preserve">nije </w:t>
      </w:r>
      <w:r>
        <w:t xml:space="preserve">pristupio </w:t>
      </w:r>
      <w:r w:rsidR="009E534C">
        <w:t>zastupnik po zakonu</w:t>
      </w:r>
      <w:r w:rsidR="00262503">
        <w:t xml:space="preserve"> dužnika</w:t>
      </w:r>
      <w:r w:rsidR="005F4A3E">
        <w:t>.</w:t>
      </w:r>
      <w:r w:rsidR="00193B40">
        <w:t xml:space="preserve"> </w:t>
      </w:r>
      <w:r w:rsidR="00DB26E8">
        <w:t>P</w:t>
      </w:r>
      <w:r w:rsidR="00193B40">
        <w:t>redlagatelj je ustrajao kod prijedloga</w:t>
      </w:r>
      <w:r w:rsidR="00B20A40">
        <w:t>.</w:t>
      </w:r>
    </w:p>
    <w:p w:rsidRDefault="006524D3" w:rsidP="0098030D" w:rsidR="006524D3" w:rsidRPr="005E6979">
      <w:pPr>
        <w:ind w:firstLine="720"/>
        <w:jc w:val="both"/>
      </w:pPr>
    </w:p>
    <w:p w:rsidRDefault="00A44B01" w:rsidP="00DB26E8" w:rsidR="009E534C">
      <w:pPr>
        <w:ind w:firstLine="720"/>
        <w:jc w:val="both"/>
      </w:pPr>
      <w:r>
        <w:t>Ročište radi rasprav</w:t>
      </w:r>
      <w:r w:rsidR="000349CA">
        <w:t>e</w:t>
      </w:r>
      <w:r>
        <w:t xml:space="preserve"> o pretpostavkama za otvaranje stečajnog postupka održano je </w:t>
      </w:r>
      <w:r w:rsidR="00DB26E8">
        <w:t>5</w:t>
      </w:r>
      <w:r w:rsidR="00161054">
        <w:t>.</w:t>
      </w:r>
      <w:r w:rsidR="00DB26E8">
        <w:t xml:space="preserve"> prosinca</w:t>
      </w:r>
      <w:r w:rsidR="00161054">
        <w:t xml:space="preserve"> 201</w:t>
      </w:r>
      <w:r w:rsidR="00193B40">
        <w:t>7</w:t>
      </w:r>
      <w:r w:rsidR="00161054">
        <w:t>. godine</w:t>
      </w:r>
      <w:r>
        <w:t xml:space="preserve">. </w:t>
      </w:r>
      <w:r w:rsidR="006524D3">
        <w:t xml:space="preserve">Na ročištu </w:t>
      </w:r>
      <w:r w:rsidR="00DB26E8">
        <w:t xml:space="preserve">pročitana </w:t>
      </w:r>
      <w:r w:rsidR="00806E1C">
        <w:t>potvrda MUP-a od 2</w:t>
      </w:r>
      <w:r w:rsidR="0031674D">
        <w:t>3</w:t>
      </w:r>
      <w:r w:rsidR="00DB26E8" w:rsidRPr="00DB26E8">
        <w:t xml:space="preserve">.11.207 iz koje je vidljivo kako dužnik nema </w:t>
      </w:r>
      <w:r w:rsidR="00DB26E8">
        <w:t xml:space="preserve">motornih </w:t>
      </w:r>
      <w:r w:rsidR="00DB26E8" w:rsidRPr="00DB26E8">
        <w:t>vozil</w:t>
      </w:r>
      <w:r w:rsidR="00DB26E8">
        <w:t>a u svojem vlasništvu</w:t>
      </w:r>
      <w:r w:rsidR="00DB26E8" w:rsidRPr="00DB26E8">
        <w:t xml:space="preserve">, te </w:t>
      </w:r>
      <w:r w:rsidR="00DB26E8">
        <w:t xml:space="preserve">je izvršen </w:t>
      </w:r>
      <w:r w:rsidR="00DB26E8" w:rsidRPr="00DB26E8">
        <w:t xml:space="preserve">uvid u podatak o vlasništvu nekretnina </w:t>
      </w:r>
      <w:r w:rsidR="00DB26E8">
        <w:t xml:space="preserve">za predloženog stečajnog dužnika iz kojeg </w:t>
      </w:r>
      <w:r w:rsidR="00DB26E8" w:rsidRPr="00DB26E8">
        <w:t xml:space="preserve">vidljivo kako predloženi </w:t>
      </w:r>
      <w:proofErr w:type="spellStart"/>
      <w:r w:rsidR="00DB26E8" w:rsidRPr="00DB26E8">
        <w:t>steč</w:t>
      </w:r>
      <w:proofErr w:type="spellEnd"/>
      <w:r w:rsidR="00DB26E8" w:rsidRPr="00DB26E8">
        <w:t>. dužnik nije evidentiran kao vlasnik nekretnin</w:t>
      </w:r>
      <w:r w:rsidR="00DB26E8">
        <w:t>a</w:t>
      </w:r>
      <w:r w:rsidR="00806E1C">
        <w:t xml:space="preserve"> (list 13</w:t>
      </w:r>
      <w:r w:rsidR="00DB26E8" w:rsidRPr="00DB26E8">
        <w:t xml:space="preserve"> spisa).</w:t>
      </w:r>
      <w:r w:rsidR="00A2716B">
        <w:t xml:space="preserve"> </w:t>
      </w:r>
    </w:p>
    <w:p w:rsidRDefault="009E534C" w:rsidP="003A0BB1" w:rsidR="009E534C">
      <w:pPr>
        <w:jc w:val="both"/>
        <w:rPr>
          <w:lang w:val="pl-PL"/>
        </w:rPr>
      </w:pPr>
    </w:p>
    <w:p w:rsidRDefault="003A0BB1" w:rsidP="003A0BB1" w:rsidR="00A44B01" w:rsidRPr="003A0BB1">
      <w:pPr>
        <w:jc w:val="both"/>
        <w:rPr>
          <w:lang w:val="pl-PL"/>
        </w:rPr>
      </w:pPr>
      <w:r>
        <w:rPr>
          <w:lang w:val="pl-PL"/>
        </w:rPr>
        <w:tab/>
        <w:t xml:space="preserve">Slijedom navedenoga sud je utrdio </w:t>
      </w:r>
      <w:r w:rsidR="00A44B01">
        <w:t>kako predloženi stečajni dužnik nema imovine odnosno imovina nije dostatna za pokriće troškova stečajnog postupka.</w:t>
      </w:r>
    </w:p>
    <w:p w:rsidRDefault="001F6AE0" w:rsidP="0098030D" w:rsidR="001F6AE0">
      <w:pPr>
        <w:ind w:firstLine="709"/>
        <w:jc w:val="both"/>
      </w:pPr>
    </w:p>
    <w:p w:rsidRDefault="0098030D" w:rsidP="003A0BB1" w:rsidR="0098030D">
      <w:pPr>
        <w:jc w:val="both"/>
      </w:pPr>
      <w:r>
        <w:tab/>
        <w:t xml:space="preserve">Prema odredbi članka 132. stavak 1. SZ-a,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 stečajnog postupka. </w:t>
      </w:r>
    </w:p>
    <w:p w:rsidRDefault="0098030D" w:rsidP="0098030D" w:rsidR="0098030D">
      <w:pPr>
        <w:ind w:firstLine="720"/>
        <w:jc w:val="both"/>
      </w:pPr>
    </w:p>
    <w:p w:rsidRDefault="008E718C" w:rsidP="008E718C" w:rsidR="008E718C" w:rsidRPr="00134F3A">
      <w:pPr>
        <w:ind w:firstLine="708"/>
        <w:jc w:val="both"/>
      </w:pPr>
      <w:r w:rsidRPr="00134F3A">
        <w:t xml:space="preserve">U smislu citirane odredbe čl. </w:t>
      </w:r>
      <w:r>
        <w:t>132</w:t>
      </w:r>
      <w:r w:rsidRPr="00134F3A">
        <w:t>. st.</w:t>
      </w:r>
      <w:r>
        <w:t xml:space="preserve"> 1. SZ-a pozvane su osobe </w:t>
      </w:r>
      <w:r w:rsidRPr="00134F3A">
        <w:t>koje imaju pravni interes</w:t>
      </w:r>
      <w:r>
        <w:t xml:space="preserve"> za provedbom stečajnoga postup</w:t>
      </w:r>
      <w:r w:rsidRPr="00134F3A">
        <w:t>ka</w:t>
      </w:r>
      <w:r>
        <w:t xml:space="preserve"> predujmiti </w:t>
      </w:r>
      <w:r w:rsidRPr="00134F3A">
        <w:t>troškova prethodnog</w:t>
      </w:r>
      <w:r>
        <w:t>a</w:t>
      </w:r>
      <w:r w:rsidRPr="00134F3A">
        <w:t xml:space="preserve"> i</w:t>
      </w:r>
      <w:r>
        <w:t xml:space="preserve"> otvorenoga</w:t>
      </w:r>
      <w:r w:rsidRPr="00134F3A">
        <w:t xml:space="preserve"> stečajn</w:t>
      </w:r>
      <w:r>
        <w:t>og postupka u ukupnom iznosu  20</w:t>
      </w:r>
      <w:r w:rsidRPr="00134F3A">
        <w:t xml:space="preserve">.000,00 kn i to za: nagradu stečajnom upravitelju </w:t>
      </w:r>
      <w:r>
        <w:t>ukupno 5</w:t>
      </w:r>
      <w:r w:rsidRPr="00134F3A">
        <w:t>.000,00 kn, troško</w:t>
      </w:r>
      <w:r>
        <w:t>ve knjigovodstva mjesečno 1</w:t>
      </w:r>
      <w:r w:rsidRPr="00134F3A">
        <w:t xml:space="preserve">.500,00 kn, </w:t>
      </w:r>
      <w:r>
        <w:t>troškove platnog prometa, blagajne, telefona, uredske troškove i troškove ostalih administrativnih poslova mjesečno 1.000,00 kn</w:t>
      </w:r>
      <w:r w:rsidRPr="00134F3A">
        <w:t xml:space="preserve">, a sve bazirano na </w:t>
      </w:r>
      <w:r>
        <w:t>trajanju postupka u vremenu od 6 mjeseci</w:t>
      </w:r>
      <w:r w:rsidRPr="00134F3A">
        <w:t xml:space="preserve">. </w:t>
      </w:r>
    </w:p>
    <w:p w:rsidRDefault="0098030D" w:rsidP="0098030D" w:rsidR="0098030D">
      <w:pPr>
        <w:ind w:firstLine="720"/>
        <w:jc w:val="both"/>
        <w:rPr>
          <w:lang w:val="pl-PL"/>
        </w:rPr>
      </w:pPr>
      <w:r>
        <w:t xml:space="preserve"> </w:t>
      </w:r>
    </w:p>
    <w:p w:rsidRDefault="0098030D" w:rsidP="0098030D" w:rsidR="0098030D">
      <w:pPr>
        <w:overflowPunct w:val="false"/>
        <w:jc w:val="both"/>
      </w:pPr>
      <w:r>
        <w:tab/>
        <w:t xml:space="preserve">Kako dužnik nema imovine, te </w:t>
      </w:r>
      <w:r w:rsidR="00A7452B">
        <w:t xml:space="preserve">kako </w:t>
      </w:r>
      <w:r>
        <w:t>dakle imovina dužnika koja bi ušla u stečajnu masu nije dovoljna za namirenje troškova tog postupka, valjalo je temeljem odredbe članka 132. stavak 1. SZ-a pozvati osobe koje imaju pravni interes za provedbom stečajnog postupka na uplatu predujma za namirenje troškova prethodnog i otvorenog stečajnog postupka ( točka I rješenja).</w:t>
      </w:r>
    </w:p>
    <w:p w:rsidRDefault="0098030D" w:rsidP="0098030D" w:rsidR="0098030D">
      <w:pPr>
        <w:overflowPunct w:val="false"/>
        <w:ind w:firstLine="708"/>
        <w:jc w:val="both"/>
      </w:pPr>
      <w:r>
        <w:t xml:space="preserve">Osobe koje imaju pravni interes za provedbom stečajnog postupka su poučeni na posljedice </w:t>
      </w:r>
      <w:proofErr w:type="spellStart"/>
      <w:r>
        <w:t>nepostupanja</w:t>
      </w:r>
      <w:proofErr w:type="spellEnd"/>
      <w:r>
        <w:t xml:space="preserve"> po ovom rješenju sukladno odredbi članka 132. stavak 2. SZ-a (točka II rješenja).</w:t>
      </w:r>
    </w:p>
    <w:p w:rsidRDefault="0098030D" w:rsidP="0098030D" w:rsidR="0098030D" w:rsidRPr="00E56243">
      <w:pPr>
        <w:jc w:val="center"/>
      </w:pPr>
      <w:r w:rsidRPr="00E56243">
        <w:t>U Zagreb</w:t>
      </w:r>
      <w:r w:rsidR="00E21980">
        <w:t xml:space="preserve">u, </w:t>
      </w:r>
      <w:r w:rsidR="00EB5A62">
        <w:t>5</w:t>
      </w:r>
      <w:r w:rsidR="0000412E">
        <w:t>.</w:t>
      </w:r>
      <w:r w:rsidR="00EB5A62">
        <w:t xml:space="preserve"> prosinca</w:t>
      </w:r>
      <w:r w:rsidR="00E21980">
        <w:t xml:space="preserve"> </w:t>
      </w:r>
      <w:r>
        <w:t>201</w:t>
      </w:r>
      <w:r w:rsidR="00795B3B">
        <w:t>7.</w:t>
      </w:r>
      <w:r w:rsidRPr="00E56243">
        <w:t xml:space="preserve">              </w:t>
      </w:r>
    </w:p>
    <w:p w:rsidRDefault="00AD1F89" w:rsidP="00E91121" w:rsidR="00AD1F8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375B8B" w:rsidP="00E91121" w:rsidR="00375B8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75B8B" w:rsidP="007841DE" w:rsidR="00375B8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Nikola Ribarić </w:t>
      </w:r>
    </w:p>
    <w:p w:rsidRDefault="00B20A40" w:rsidP="007841DE" w:rsidR="00B20A4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B20A40" w:rsidP="007841DE" w:rsidR="00B20A40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6C4B59" w:rsidP="00BA5652" w:rsidR="006C4B59">
      <w:pPr>
        <w:pStyle w:val="Podnaslov"/>
        <w:ind w:firstLine="708" w:left="4956"/>
      </w:pPr>
    </w:p>
    <w:p w:rsidRDefault="006C4B59" w:rsidP="0098030D" w:rsidR="006C4B59"/>
    <w:p w:rsidRDefault="0078430C" w:rsidP="0098030D" w:rsidR="0078430C"/>
    <w:p w:rsidRDefault="0078430C" w:rsidP="0098030D" w:rsidR="0078430C"/>
    <w:p w:rsidRDefault="0098030D" w:rsidP="0098030D" w:rsidR="0098030D" w:rsidRPr="00E56243">
      <w:r w:rsidRPr="00E56243">
        <w:lastRenderedPageBreak/>
        <w:t>Uputa o pravnom lijeku:</w:t>
      </w:r>
    </w:p>
    <w:p w:rsidRDefault="0098030D" w:rsidP="0098030D" w:rsidR="0098030D">
      <w:pPr>
        <w:jc w:val="both"/>
      </w:pPr>
      <w:r w:rsidRPr="00E56243">
        <w:t xml:space="preserve">Protiv ovog rješenja </w:t>
      </w:r>
      <w:r>
        <w:t>može se izjaviti žalba</w:t>
      </w:r>
      <w:r w:rsidRPr="00E56243">
        <w:t>. Žalba se podnosi ovom sudu u 2 primjerka za Visoki trgovački sud RH u roku od 8 dana, od dana dostave rješenja.</w:t>
      </w:r>
    </w:p>
    <w:p w:rsidRDefault="007841DE" w:rsidP="0098030D" w:rsidR="007841DE">
      <w:pPr>
        <w:jc w:val="both"/>
      </w:pPr>
    </w:p>
    <w:p w:rsidRDefault="007841DE" w:rsidP="0098030D" w:rsidR="007841DE">
      <w:pPr>
        <w:jc w:val="both"/>
      </w:pPr>
      <w:bookmarkStart w:name="_GoBack" w:id="0"/>
      <w:bookmarkEnd w:id="0"/>
    </w:p>
    <w:sectPr w:rsidR="007841DE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1980" w:rsidR="00F67420">
      <w:r>
        <w:separator/>
      </w:r>
    </w:p>
  </w:endnote>
  <w:endnote w:id="0" w:type="continuationSeparator">
    <w:p w:rsidRDefault="00E21980" w:rsidR="00F674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1980" w:rsidR="00F67420">
      <w:r>
        <w:separator/>
      </w:r>
    </w:p>
  </w:footnote>
  <w:footnote w:id="0" w:type="continuationSeparator">
    <w:p w:rsidRDefault="00E21980" w:rsidR="00F674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5890" w:rsidP="00234D26" w:rsidR="00C90729">
    <w:pPr>
      <w:jc w:val="right"/>
    </w:pPr>
    <w:smartTag w:element="metricconverter" w:uri="urn:schemas-microsoft-com:office:smarttags">
      <w:smartTagPr>
        <w:attr w:val="72. St" w:name="ProductID"/>
      </w:smartTagPr>
      <w:r w:rsidRPr="00746C4B">
        <w:t xml:space="preserve">72. </w:t>
      </w:r>
      <w:r w:rsidRPr="00746C4B">
        <w:t>St</w:t>
      </w:r>
    </w:smartTag>
    <w:r w:rsidRPr="00746C4B">
      <w:t xml:space="preserve"> -</w:t>
    </w:r>
    <w:r w:rsidR="00806E1C">
      <w:t>4090</w:t>
    </w:r>
    <w:r w:rsidR="0037323B">
      <w:t>/</w:t>
    </w:r>
    <w:r w:rsidR="002D661A">
      <w:t>2016</w:t>
    </w:r>
    <w:r w:rsidR="0078430C">
      <w:t>-14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E8793F"/>
    <w:multiLevelType w:val="hybridMultilevel"/>
    <w:tmpl w:val="10A02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30D"/>
    <w:rsid w:val="0000412E"/>
    <w:rsid w:val="000349CA"/>
    <w:rsid w:val="00154F4D"/>
    <w:rsid w:val="00161054"/>
    <w:rsid w:val="00193B40"/>
    <w:rsid w:val="001F6AE0"/>
    <w:rsid w:val="00234D26"/>
    <w:rsid w:val="00262503"/>
    <w:rsid w:val="002D661A"/>
    <w:rsid w:val="0031674D"/>
    <w:rsid w:val="003411E4"/>
    <w:rsid w:val="0037323B"/>
    <w:rsid w:val="00375B8B"/>
    <w:rsid w:val="003A0BB1"/>
    <w:rsid w:val="003F5890"/>
    <w:rsid w:val="00495665"/>
    <w:rsid w:val="005D44E8"/>
    <w:rsid w:val="005E7FCF"/>
    <w:rsid w:val="005F4A3E"/>
    <w:rsid w:val="006524D3"/>
    <w:rsid w:val="006C4B59"/>
    <w:rsid w:val="007841DE"/>
    <w:rsid w:val="0078430C"/>
    <w:rsid w:val="00795B3B"/>
    <w:rsid w:val="007D120C"/>
    <w:rsid w:val="007D1AC1"/>
    <w:rsid w:val="007E737C"/>
    <w:rsid w:val="007F6DB2"/>
    <w:rsid w:val="00806E1C"/>
    <w:rsid w:val="00895955"/>
    <w:rsid w:val="008E718C"/>
    <w:rsid w:val="009052B6"/>
    <w:rsid w:val="0098030D"/>
    <w:rsid w:val="009844EE"/>
    <w:rsid w:val="009E534C"/>
    <w:rsid w:val="00A2716B"/>
    <w:rsid w:val="00A355B0"/>
    <w:rsid w:val="00A44B01"/>
    <w:rsid w:val="00A57E11"/>
    <w:rsid w:val="00A7452B"/>
    <w:rsid w:val="00AD1F89"/>
    <w:rsid w:val="00B20A40"/>
    <w:rsid w:val="00B614E4"/>
    <w:rsid w:val="00B71C6A"/>
    <w:rsid w:val="00BA5652"/>
    <w:rsid w:val="00C274FB"/>
    <w:rsid w:val="00C95F99"/>
    <w:rsid w:val="00DB26E8"/>
    <w:rsid w:val="00E21980"/>
    <w:rsid w:val="00E41C33"/>
    <w:rsid w:val="00E50374"/>
    <w:rsid w:val="00EB5A62"/>
    <w:rsid w:val="00F67420"/>
    <w:rsid w:val="00F67BEC"/>
    <w:rsid w:val="00FF5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8030D"/>
    <w:pPr>
      <w:spacing w:lineRule="auto" w:line="240" w:after="0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57E1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98030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C95F99"/>
    <w:rPr>
      <w:rFonts w:cs="Times New Roman" w:eastAsia="Times New Roman" w:hAnsi="Tahoma" w:ascii="Tahoma"/>
      <w:b/>
      <w:color w:val="0000FF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rsid w:val="00A57E11"/>
    <w:rPr>
      <w:rFonts w:cs="Times New Roman" w:eastAsia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8430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8430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430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430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430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8030D"/>
    <w:pPr>
      <w:spacing w:after="0" w:line="240" w:lineRule="auto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57E1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98030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C95F99"/>
    <w:rPr>
      <w:rFonts w:ascii="Tahoma" w:cs="Times New Roman" w:eastAsia="Times New Roman" w:hAnsi="Tahoma"/>
      <w:b/>
      <w:color w:val="0000FF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rsid w:val="00A57E11"/>
    <w:rPr>
      <w:rFonts w:cs="Times New Roman" w:eastAsia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8430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8430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430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430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430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prosinca 2017.</izvorni_sadrzaj>
    <derivirana_varijabla naziv="DomainObject.DatumDonosenjaOdluke_1">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4090</izvorni_sadrzaj>
    <derivirana_varijabla naziv="DomainObject.Predmet.Broj_1">4090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St-4090/2016</izvorni_sadrzaj>
    <derivirana_varijabla naziv="DomainObject.Predmet.OznakaBroj_1">St-4090/2016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KOD ĐURE j.d.o.o. za trgovinu i usluge</izvorni_sadrzaj>
    <derivirana_varijabla naziv="DomainObject.Predmet.ProtustrankaFormated_1">  KOD ĐURE j.d.o.o. za trgovinu i usluge</derivirana_varijabla>
  </DomainObject.Predmet.ProtustrankaFormated>
  <DomainObject.Predmet.ProtustrankaFormatedOIB>
    <izvorni_sadrzaj>  KOD ĐURE j.d.o.o. za trgovinu i usluge, OIB 99583642442</izvorni_sadrzaj>
    <derivirana_varijabla naziv="DomainObject.Predmet.ProtustrankaFormatedOIB_1">  KOD ĐURE j.d.o.o. za trgovinu i usluge, OIB 99583642442</derivirana_varijabla>
  </DomainObject.Predmet.ProtustrankaFormatedOIB>
  <DomainObject.Predmet.ProtustrankaFormatedWithAdress>
    <izvorni_sadrzaj> KOD ĐURE j.d.o.o. za trgovinu i usluge, Gušće 284, 44203 Gušće</izvorni_sadrzaj>
    <derivirana_varijabla naziv="DomainObject.Predmet.ProtustrankaFormatedWithAdress_1"> KOD ĐURE j.d.o.o. za trgovinu i usluge, Gušće 284, 44203 Gušće</derivirana_varijabla>
  </DomainObject.Predmet.ProtustrankaFormatedWithAdress>
  <DomainObject.Predmet.ProtustrankaFormatedWithAdressOIB>
    <izvorni_sadrzaj> KOD ĐURE j.d.o.o. za trgovinu i usluge, OIB 99583642442, Gušće 284, 44203 Gušće</izvorni_sadrzaj>
    <derivirana_varijabla naziv="DomainObject.Predmet.ProtustrankaFormatedWithAdressOIB_1"> KOD ĐURE j.d.o.o. za trgovinu i usluge, OIB 99583642442, Gušće 284, 44203 Gušće</derivirana_varijabla>
  </DomainObject.Predmet.ProtustrankaFormatedWithAdressOIB>
  <DomainObject.Predmet.ProtustrankaWithAdress>
    <izvorni_sadrzaj>KOD ĐURE j.d.o.o. za trgovinu i usluge Gušće 284, 44203 Gušće</izvorni_sadrzaj>
    <derivirana_varijabla naziv="DomainObject.Predmet.ProtustrankaWithAdress_1">KOD ĐURE j.d.o.o. za trgovinu i usluge Gušće 284, 44203 Gušće</derivirana_varijabla>
  </DomainObject.Predmet.ProtustrankaWithAdress>
  <DomainObject.Predmet.ProtustrankaWithAdressOIB>
    <izvorni_sadrzaj>KOD ĐURE j.d.o.o. za trgovinu i usluge, OIB 99583642442, Gušće 284, 44203 Gušće</izvorni_sadrzaj>
    <derivirana_varijabla naziv="DomainObject.Predmet.ProtustrankaWithAdressOIB_1">KOD ĐURE j.d.o.o. za trgovinu i usluge, OIB 99583642442, Gušće 284, 44203 Gušće</derivirana_varijabla>
  </DomainObject.Predmet.ProtustrankaWithAdressOIB>
  <DomainObject.Predmet.ProtustrankaNazivFormated>
    <izvorni_sadrzaj>KOD ĐURE j.d.o.o. za trgovinu i usluge</izvorni_sadrzaj>
    <derivirana_varijabla naziv="DomainObject.Predmet.ProtustrankaNazivFormated_1">KOD ĐURE j.d.o.o. za trgovinu i usluge</derivirana_varijabla>
  </DomainObject.Predmet.ProtustrankaNazivFormated>
  <DomainObject.Predmet.ProtustrankaNazivFormatedOIB>
    <izvorni_sadrzaj>KOD ĐURE j.d.o.o. za trgovinu i usluge, OIB 99583642442</izvorni_sadrzaj>
    <derivirana_varijabla naziv="DomainObject.Predmet.ProtustrankaNazivFormatedOIB_1">KOD ĐURE j.d.o.o. za trgovinu i usluge, OIB 99583642442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Jurica Somić</izvorni_sadrzaj>
    <derivirana_varijabla naziv="DomainObject.Predmet.StrankaFormated_1">  FINA Regionalni centar Zagreb; Jurica Somić</derivirana_varijabla>
  </DomainObject.Predmet.StrankaFormated>
  <DomainObject.Predmet.StrankaFormatedOIB>
    <izvorni_sadrzaj>  FINA Regionalni centar Zagreb, OIB 85821130368; Jurica Somić, OIB 02388671373</izvorni_sadrzaj>
    <derivirana_varijabla naziv="DomainObject.Predmet.StrankaFormatedOIB_1">  FINA Regionalni centar Zagreb, OIB 85821130368; Jurica Somić, OIB 02388671373</derivirana_varijabla>
  </DomainObject.Predmet.StrankaFormatedOIB>
  <DomainObject.Predmet.StrankaFormatedWithAdress>
    <izvorni_sadrzaj> FINA Regionalni centar Zagreb, Trg svibanjskih žrtava 1995. br. 1, 10000 Zagreb; Jurica Somić, Gušće 284, 44203 Gušće</izvorni_sadrzaj>
    <derivirana_varijabla naziv="DomainObject.Predmet.StrankaFormatedWithAdress_1"> FINA Regionalni centar Zagreb, Trg svibanjskih žrtava 1995. br. 1, 10000 Zagreb; Jurica Somić, Gušće 284, 44203 Gušće</derivirana_varijabla>
  </DomainObject.Predmet.StrankaFormatedWithAdress>
  <DomainObject.Predmet.StrankaFormatedWithAdressOIB>
    <izvorni_sadrzaj> FINA Regionalni centar Zagreb, OIB 85821130368, Trg svibanjskih žrtava 1995. br. 1, 10000 Zagreb; Jurica Somić, OIB 02388671373, Gušće 284, 44203 Gušće</izvorni_sadrzaj>
    <derivirana_varijabla naziv="DomainObject.Predmet.StrankaFormatedWithAdressOIB_1"> FINA Regionalni centar Zagreb, OIB 85821130368, Trg svibanjskih žrtava 1995. br. 1, 10000 Zagreb; Jurica Somić, OIB 02388671373, Gušće 284, 44203 Gušće</derivirana_varijabla>
  </DomainObject.Predmet.StrankaFormatedWithAdressOIB>
  <DomainObject.Predmet.StrankaWithAdress>
    <izvorni_sadrzaj>FINA Regionalni centar Zagreb Trg svibanjskih žrtava 1995. br. 1,10000 Zagreb,Jurica Somić Gušće 284,44203 Gušće</izvorni_sadrzaj>
    <derivirana_varijabla naziv="DomainObject.Predmet.StrankaWithAdress_1">FINA Regionalni centar Zagreb Trg svibanjskih žrtava 1995. br. 1,10000 Zagreb,Jurica Somić Gušće 284,44203 Gušće</derivirana_varijabla>
  </DomainObject.Predmet.StrankaWithAdress>
  <DomainObject.Predmet.StrankaWithAdressOIB>
    <izvorni_sadrzaj>FINA Regionalni centar Zagreb, OIB 85821130368, Trg svibanjskih žrtava 1995. br. 1,10000 Zagreb,Jurica Somić, OIB 02388671373, Gušće 284,44203 Gušće</izvorni_sadrzaj>
    <derivirana_varijabla naziv="DomainObject.Predmet.StrankaWithAdressOIB_1">FINA Regionalni centar Zagreb, OIB 85821130368, Trg svibanjskih žrtava 1995. br. 1,10000 Zagreb,Jurica Somić, OIB 02388671373, Gušće 284,44203 Gušće</derivirana_varijabla>
  </DomainObject.Predmet.StrankaWithAdressOIB>
  <DomainObject.Predmet.StrankaNazivFormated>
    <izvorni_sadrzaj>FINA Regionalni centar Zagreb,Jurica Somić</izvorni_sadrzaj>
    <derivirana_varijabla naziv="DomainObject.Predmet.StrankaNazivFormated_1">FINA Regionalni centar Zagreb,Jurica Somić</derivirana_varijabla>
  </DomainObject.Predmet.StrankaNazivFormated>
  <DomainObject.Predmet.StrankaNazivFormatedOIB>
    <izvorni_sadrzaj>FINA Regionalni centar Zagreb, OIB 85821130368,Jurica Somić, OIB 02388671373</izvorni_sadrzaj>
    <derivirana_varijabla naziv="DomainObject.Predmet.StrankaNazivFormatedOIB_1">FINA Regionalni centar Zagreb, OIB 85821130368,Jurica Somić, OIB 02388671373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Jurica Somić</item>
    </izvorni_sadrzaj>
    <derivirana_varijabla naziv="DomainObject.Predmet.StrankaListFormated_1">
      <item>FINA Regionalni centar Zagreb</item>
      <item>Jurica Somić</item>
    </derivirana_varijabla>
  </DomainObject.Predmet.StrankaListFormated>
  <DomainObject.Predmet.StrankaListFormatedOIB>
    <izvorni_sadrzaj>
      <item>FINA Regionalni centar Zagreb, OIB 85821130368</item>
      <item>Jurica Somić, OIB 02388671373</item>
    </izvorni_sadrzaj>
    <derivirana_varijabla naziv="DomainObject.Predmet.StrankaListFormatedOIB_1">
      <item>FINA Regionalni centar Zagreb, OIB 85821130368</item>
      <item>Jurica Somić, OIB 02388671373</item>
    </derivirana_varijabla>
  </DomainObject.Predmet.StrankaListFormatedOIB>
  <DomainObject.Predmet.StrankaListFormatedWithAdress>
    <izvorni_sadrzaj>
      <item>FINA Regionalni centar Zagreb, Trg svibanjskih žrtava 1995. br. 1, 10000 Zagreb</item>
      <item>Jurica Somić, Gušće 284, 44203 Gušće</item>
    </izvorni_sadrzaj>
    <derivirana_varijabla naziv="DomainObject.Predmet.StrankaListFormatedWithAdress_1">
      <item>FINA Regionalni centar Zagreb, Trg svibanjskih žrtava 1995. br. 1, 10000 Zagreb</item>
      <item>Jurica Somić, Gušće 284, 44203 Gušće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Jurica Somić, OIB 02388671373, Gušće 284, 44203 Gušće</item>
    </izvorni_sadrzaj>
    <derivirana_varijabla naziv="DomainObject.Predmet.StrankaListFormatedWithAdressOIB_1">
      <item>FINA Regionalni centar Zagreb, OIB 85821130368, Trg svibanjskih žrtava 1995. br. 1, 10000 Zagreb</item>
      <item>Jurica Somić, OIB 02388671373, Gušće 284, 44203 Gušće</item>
    </derivirana_varijabla>
  </DomainObject.Predmet.StrankaListFormatedWithAdressOIB>
  <DomainObject.Predmet.StrankaListNazivFormated>
    <izvorni_sadrzaj>
      <item>FINA Regionalni centar Zagreb</item>
      <item>Jurica Somić</item>
    </izvorni_sadrzaj>
    <derivirana_varijabla naziv="DomainObject.Predmet.StrankaListNazivFormated_1">
      <item>FINA Regionalni centar Zagreb</item>
      <item>Jurica Somić</item>
    </derivirana_varijabla>
  </DomainObject.Predmet.StrankaListNazivFormated>
  <DomainObject.Predmet.StrankaListNazivFormatedOIB>
    <izvorni_sadrzaj>
      <item>FINA Regionalni centar Zagreb, OIB 85821130368</item>
      <item>Jurica Somić, OIB 02388671373</item>
    </izvorni_sadrzaj>
    <derivirana_varijabla naziv="DomainObject.Predmet.StrankaListNazivFormatedOIB_1">
      <item>FINA Regionalni centar Zagreb, OIB 85821130368</item>
      <item>Jurica Somić, OIB 02388671373</item>
    </derivirana_varijabla>
  </DomainObject.Predmet.StrankaListNazivFormatedOIB>
  <DomainObject.Predmet.ProtuStrankaListFormated>
    <izvorni_sadrzaj>
      <item>KOD ĐURE j.d.o.o. za trgovinu i usluge</item>
    </izvorni_sadrzaj>
    <derivirana_varijabla naziv="DomainObject.Predmet.ProtuStrankaListFormated_1">
      <item>KOD ĐURE j.d.o.o. za trgovinu i usluge</item>
    </derivirana_varijabla>
  </DomainObject.Predmet.ProtuStrankaListFormated>
  <DomainObject.Predmet.ProtuStrankaListFormatedOIB>
    <izvorni_sadrzaj>
      <item>KOD ĐURE j.d.o.o. za trgovinu i usluge, OIB 99583642442</item>
    </izvorni_sadrzaj>
    <derivirana_varijabla naziv="DomainObject.Predmet.ProtuStrankaListFormatedOIB_1">
      <item>KOD ĐURE j.d.o.o. za trgovinu i usluge, OIB 99583642442</item>
    </derivirana_varijabla>
  </DomainObject.Predmet.ProtuStrankaListFormatedOIB>
  <DomainObject.Predmet.ProtuStrankaListFormatedWithAdress>
    <izvorni_sadrzaj>
      <item>KOD ĐURE j.d.o.o. za trgovinu i usluge, Gušće 284, 44203 Gušće</item>
    </izvorni_sadrzaj>
    <derivirana_varijabla naziv="DomainObject.Predmet.ProtuStrankaListFormatedWithAdress_1">
      <item>KOD ĐURE j.d.o.o. za trgovinu i usluge, Gušće 284, 44203 Gušće</item>
    </derivirana_varijabla>
  </DomainObject.Predmet.ProtuStrankaListFormatedWithAdress>
  <DomainObject.Predmet.ProtuStrankaListFormatedWithAdressOIB>
    <izvorni_sadrzaj>
      <item>KOD ĐURE j.d.o.o. za trgovinu i usluge, OIB 99583642442, Gušće 284, 44203 Gušće</item>
    </izvorni_sadrzaj>
    <derivirana_varijabla naziv="DomainObject.Predmet.ProtuStrankaListFormatedWithAdressOIB_1">
      <item>KOD ĐURE j.d.o.o. za trgovinu i usluge, OIB 99583642442, Gušće 284, 44203 Gušće</item>
    </derivirana_varijabla>
  </DomainObject.Predmet.ProtuStrankaListFormatedWithAdressOIB>
  <DomainObject.Predmet.ProtuStrankaListNazivFormated>
    <izvorni_sadrzaj>
      <item>KOD ĐURE j.d.o.o. za trgovinu i usluge</item>
    </izvorni_sadrzaj>
    <derivirana_varijabla naziv="DomainObject.Predmet.ProtuStrankaListNazivFormated_1">
      <item>KOD ĐURE j.d.o.o. za trgovinu i usluge</item>
    </derivirana_varijabla>
  </DomainObject.Predmet.ProtuStrankaListNazivFormated>
  <DomainObject.Predmet.ProtuStrankaListNazivFormatedOIB>
    <izvorni_sadrzaj>
      <item>KOD ĐURE j.d.o.o. za trgovinu i usluge, OIB 99583642442</item>
    </izvorni_sadrzaj>
    <derivirana_varijabla naziv="DomainObject.Predmet.ProtuStrankaListNazivFormatedOIB_1">
      <item>KOD ĐURE j.d.o.o. za trgovinu i usluge, OIB 99583642442</item>
    </derivirana_varijabla>
  </DomainObject.Predmet.ProtuStrankaListNazivFormatedOIB>
  <DomainObject.Predmet.OstaliListFormated>
    <izvorni_sadrzaj>
      <item>Jurica Somić</item>
      <item>RH MUP</item>
      <item>FINA</item>
      <item>Raiffeisenbank Austria d.d.</item>
    </izvorni_sadrzaj>
    <derivirana_varijabla naziv="DomainObject.Predmet.OstaliListFormated_1">
      <item>Jurica Somić</item>
      <item>RH MUP</item>
      <item>FINA</item>
      <item>Raiffeisenbank Austria d.d.</item>
    </derivirana_varijabla>
  </DomainObject.Predmet.OstaliListFormated>
  <DomainObject.Predmet.OstaliListFormatedOIB>
    <izvorni_sadrzaj>
      <item>Jurica Somić, OIB 02388671373</item>
      <item>RH MUP</item>
      <item>FINA</item>
      <item>Raiffeisenbank Austria d.d., OIB 53056966535</item>
    </izvorni_sadrzaj>
    <derivirana_varijabla naziv="DomainObject.Predmet.OstaliListFormatedOIB_1">
      <item>Jurica Somić, OIB 02388671373</item>
      <item>RH MUP</item>
      <item>FINA</item>
      <item>Raiffeisenbank Austria d.d., OIB 53056966535</item>
    </derivirana_varijabla>
  </DomainObject.Predmet.OstaliListFormatedOIB>
  <DomainObject.Predmet.OstaliListFormatedWithAdress>
    <izvorni_sadrzaj>
      <item>Jurica Somić, Gušće 284, 44203 Gušće</item>
      <item>RH MUP, Heinzeloa 98, 10000 Zagreb</item>
      <item>FINA, Ul. grada Vukovara 70, 10000 Zagreb</item>
      <item>Raiffeisenbank Austria d.d., Magazinska cesta 69, 10000 Zagreb</item>
    </izvorni_sadrzaj>
    <derivirana_varijabla naziv="DomainObject.Predmet.OstaliListFormatedWithAdress_1">
      <item>Jurica Somić, Gušće 284, 44203 Gušće</item>
      <item>RH MUP, Heinzeloa 98, 10000 Zagreb</item>
      <item>FINA, Ul. grada Vukovara 70, 10000 Zagreb</item>
      <item>Raiffeisenbank Austria d.d., Magazinska cesta 69, 10000 Zagreb</item>
    </derivirana_varijabla>
  </DomainObject.Predmet.OstaliListFormatedWithAdress>
  <DomainObject.Predmet.OstaliListFormatedWithAdressOIB>
    <izvorni_sadrzaj>
      <item>Jurica Somić, OIB 02388671373, Gušće 284, 44203 Gušće</item>
      <item>RH MUP, Heinzeloa 98, 10000 Zagreb</item>
      <item>FINA, Ul. grada Vukovara 70, 10000 Zagreb</item>
      <item>Raiffeisenbank Austria d.d., OIB 53056966535, Magazinska cesta 69, 10000 Zagreb</item>
    </izvorni_sadrzaj>
    <derivirana_varijabla naziv="DomainObject.Predmet.OstaliListFormatedWithAdressOIB_1">
      <item>Jurica Somić, OIB 02388671373, Gušće 284, 44203 Gušće</item>
      <item>RH MUP, Heinzeloa 98, 10000 Zagreb</item>
      <item>FINA, Ul. grada Vukovara 70, 10000 Zagreb</item>
      <item>Raiffeisenbank Austria d.d., OIB 53056966535, Magazinska cesta 69, 10000 Zagreb</item>
    </derivirana_varijabla>
  </DomainObject.Predmet.OstaliListFormatedWithAdressOIB>
  <DomainObject.Predmet.OstaliListNazivFormated>
    <izvorni_sadrzaj>
      <item>Jurica Somić</item>
      <item>RH MUP</item>
      <item>FINA</item>
      <item>Raiffeisenbank Austria d.d.</item>
    </izvorni_sadrzaj>
    <derivirana_varijabla naziv="DomainObject.Predmet.OstaliListNazivFormated_1">
      <item>Jurica Somić</item>
      <item>RH MUP</item>
      <item>FINA</item>
      <item>Raiffeisenbank Austria d.d.</item>
    </derivirana_varijabla>
  </DomainObject.Predmet.OstaliListNazivFormated>
  <DomainObject.Predmet.OstaliListNazivFormatedOIB>
    <izvorni_sadrzaj>
      <item>Jurica Somić, OIB 02388671373</item>
      <item>RH MUP</item>
      <item>FINA</item>
      <item>Raiffeisenbank Austria d.d., OIB 53056966535</item>
    </izvorni_sadrzaj>
    <derivirana_varijabla naziv="DomainObject.Predmet.OstaliListNazivFormatedOIB_1">
      <item>Jurica Somić, OIB 02388671373</item>
      <item>RH MUP</item>
      <item>FINA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2017.</izvorni_sadrzaj>
    <derivirana_varijabla naziv="DomainObject.Datum_1">6.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KOD ĐURE j.d.o.o. za trgovinu i usluge</izvorni_sadrzaj>
    <derivirana_varijabla naziv="DomainObject.Predmet.ProtustrankaIDrugi_1">KOD ĐURE j.d.o.o. za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KOD ĐURE j.d.o.o. za trgovinu i usluge, OIB 99583642442, Gušće 284, 44203 Gušće</izvorni_sadrzaj>
    <derivirana_varijabla naziv="DomainObject.Predmet.ProtustrankaIDrugiAdressOIB_1">KOD ĐURE j.d.o.o. za trgovinu i usluge, OIB 99583642442, Gušće 284, 44203 Gušće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KOD ĐURE j.d.o.o. za trgovinu i usluge</item>
      <item>Jurica Somić</item>
      <item>Jurica Somić</item>
      <item>RH MUP</item>
      <item>FINA</item>
      <item>Raiffeisenbank Austria d.d.</item>
    </izvorni_sadrzaj>
    <derivirana_varijabla naziv="DomainObject.Predmet.SudioniciListNaziv_1">
      <item>FINA Regionalni centar Zagreb</item>
      <item>KOD ĐURE j.d.o.o. za trgovinu i usluge</item>
      <item>Jurica Somić</item>
      <item>Jurica Somić</item>
      <item>RH MUP</item>
      <item>FINA</item>
      <item>Raiffeisenbank Austria d.d.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KOD ĐURE j.d.o.o. za trgovinu i usluge, OIB 99583642442, Gušće 284,44203 Gušće</item>
      <item>Jurica Somić, OIB 02388671373, Gušće 284,44203 Gušće</item>
      <item>Jurica Somić, OIB 02388671373, Gušće 284,44203 Gušće</item>
      <item>RH MUP, Heinzeloa 98,10000 Zagreb</item>
      <item>FINA, Ul. grada Vukovara 70,10000 Zagreb</item>
      <item>Raiffeisenbank Austria d.d., OIB 53056966535, Magazinska cesta 69,10000 Zagreb</item>
    </izvorni_sadrzaj>
    <derivirana_varijabla naziv="DomainObject.Predmet.SudioniciListAdressOIB_1">
      <item>FINA Regionalni centar Zagreb, OIB 85821130368, Trg svibanjskih žrtava 1995. br. 1,10000 Zagreb</item>
      <item>KOD ĐURE j.d.o.o. za trgovinu i usluge, OIB 99583642442, Gušće 284,44203 Gušće</item>
      <item>Jurica Somić, OIB 02388671373, Gušće 284,44203 Gušće</item>
      <item>Jurica Somić, OIB 02388671373, Gušće 284,44203 Gušće</item>
      <item>RH MUP, Heinzeloa 98,10000 Zagreb</item>
      <item>FINA, Ul. grada Vukovara 70,10000 Zagreb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99583642442</item>
      <item>, OIB 02388671373</item>
      <item>, OIB 02388671373</item>
      <item>, OIB null</item>
      <item>, OIB null</item>
      <item>, OIB 53056966535</item>
    </izvorni_sadrzaj>
    <derivirana_varijabla naziv="DomainObject.Predmet.SudioniciListNazivOIB_1">
      <item>, OIB 85821130368</item>
      <item>, OIB 99583642442</item>
      <item>, OIB 02388671373</item>
      <item>, OIB 02388671373</item>
      <item>, OIB null</item>
      <item>, OIB null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749</properties:Words>
  <properties:Characters>4175</properties:Characters>
  <properties:Lines>101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2017-12-06T13:28:00Z</dcterms:created>
  <dc:creator>Nikola Ribarić</dc:creator>
  <cp:lastModifiedBy>Jadranka Zelić</cp:lastModifiedBy>
  <cp:lastPrinted>2017-12-06T13:32:00Z</cp:lastPrinted>
  <dcterms:modified xmlns:xsi="http://www.w3.org/2001/XMLSchema-instance" xsi:type="dcterms:W3CDTF">2017-12-06T13:32:00Z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true</vt:bool>
  </prop:property>
</prop:Properties>
</file>