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9557" w14:paraId="fc09557" w:rsidRDefault="00AE649C" w:rsidP="00FA5B5E" w:rsidR="00AE649C" w:rsidRPr="00B76F3C">
      <w:pPr>
        <w:pStyle w:val="Naslov3"/>
        <w15:collapsed w:val="false"/>
      </w:pPr>
    </w:p>
    <w:p w:rsidRDefault="00322AA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22AA8" w:rsidP="00322AA8" w:rsidR="00322AA8">
      <w:pPr>
        <w:ind w:firstLine="5245"/>
        <w:jc w:val="right"/>
        <w:rPr>
          <w:rFonts w:cs="Arial" w:hAnsi="Arial" w:ascii="Arial"/>
          <w:b/>
        </w:rPr>
      </w:pPr>
      <w:r>
        <w:rPr>
          <w:rFonts w:cs="Arial" w:hAnsi="Arial" w:ascii="Arial"/>
        </w:rPr>
        <w:t>7. St-104/2015-3.</w:t>
      </w:r>
    </w:p>
    <w:p w:rsidRDefault="00322AA8" w:rsidP="00322AA8" w:rsidR="00322AA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322AA8" w:rsidP="00322AA8" w:rsidR="00322AA8">
      <w:pPr>
        <w:jc w:val="center"/>
        <w:rPr>
          <w:rFonts w:cs="Arial" w:hAnsi="Arial" w:ascii="Arial"/>
          <w:b/>
        </w:rPr>
      </w:pPr>
    </w:p>
    <w:p w:rsidRDefault="00322AA8" w:rsidP="00322AA8" w:rsidR="00322AA8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322AA8" w:rsidP="00322AA8" w:rsidR="00322AA8">
      <w:pPr>
        <w:jc w:val="both"/>
        <w:rPr>
          <w:rFonts w:cs="Arial" w:hAnsi="Arial" w:ascii="Arial"/>
        </w:rPr>
      </w:pPr>
    </w:p>
    <w:p w:rsidRDefault="00322AA8" w:rsidP="00322AA8" w:rsidR="00322AA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>, u skraćenom stečajnom postupku nad dužnikom KLIKOM d.o.o. za proizvodnju, trgovinu i usluge iz Bjelovara, Đurđevačka 58, MBS 010048845, OIB 35153210993, dana 02. veljače 2016. godine</w:t>
      </w:r>
    </w:p>
    <w:p w:rsidRDefault="00322AA8" w:rsidP="00322AA8" w:rsidR="00322AA8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322AA8" w:rsidP="00322AA8" w:rsidR="00322AA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KLIKOM d.o.o. za proizvodnju, trgovinu i usluge iz Bjelovara, Đurđevačka 58, MBS 010048845, OIB 35153210993.</w:t>
      </w:r>
    </w:p>
    <w:p w:rsidRDefault="00322AA8" w:rsidP="00322AA8" w:rsidR="00322AA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MARIJAN DRLJANOVČAN iz </w:t>
      </w:r>
      <w:proofErr w:type="spellStart"/>
      <w:r>
        <w:rPr>
          <w:rFonts w:cs="Arial" w:hAnsi="Arial" w:ascii="Arial"/>
        </w:rPr>
        <w:t>Miholjanca</w:t>
      </w:r>
      <w:proofErr w:type="spellEnd"/>
      <w:r>
        <w:rPr>
          <w:rFonts w:cs="Arial" w:hAnsi="Arial" w:ascii="Arial"/>
        </w:rPr>
        <w:t>, Antuna Mihanovića 131, OIB 49708160625.</w:t>
      </w:r>
    </w:p>
    <w:p w:rsidRDefault="00322AA8" w:rsidP="00322AA8" w:rsidR="00322AA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KLIKOM d.o.o. za proizvodnju, trgovinu i usluge iz Bjelovara, Đurđevačka 58, MBS 010048845, OIB 35153210993.</w:t>
      </w:r>
    </w:p>
    <w:p w:rsidRDefault="00322AA8" w:rsidP="00322AA8" w:rsidR="00322AA8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02. veljače 2016. u 12,30 sati, kada je ovo rješenje objavljeno na e-oglasnoj ploči ovoga suda.</w:t>
      </w:r>
    </w:p>
    <w:p w:rsidRDefault="00322AA8" w:rsidP="00322AA8" w:rsidR="00322AA8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322AA8" w:rsidP="00322AA8" w:rsidR="00322AA8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22AA8" w:rsidP="00322AA8" w:rsidR="00322AA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322AA8" w:rsidP="00322AA8" w:rsidR="00322AA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322AA8" w:rsidP="00322AA8" w:rsidR="00322AA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St-104/2015-2., koji je objavljen na mrežnoj stranici e-oglasna ploča Trgovačkog suda u Bjelovaru 30. studenoga 2015., pozvao osobu ovlaštenu za zastupanje dužnika da u roku od 15 dana od objave </w:t>
      </w:r>
      <w:r>
        <w:rPr>
          <w:rFonts w:cs="Arial" w:hAnsi="Arial" w:ascii="Arial"/>
        </w:rPr>
        <w:lastRenderedPageBreak/>
        <w:t>oglasa na mrežnoj stranici e-oglasne ploče  podnese sudu javnobilježnički ovjerovljen popis imovine i obveza na propisanom obrascu.</w:t>
      </w:r>
    </w:p>
    <w:p w:rsidRDefault="00322AA8" w:rsidP="00322AA8" w:rsidR="00322AA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22AA8" w:rsidP="00322AA8" w:rsidR="00322AA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22AA8" w:rsidP="00322AA8" w:rsidR="00322AA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22AA8" w:rsidP="00322AA8" w:rsidR="00322AA8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22AA8" w:rsidP="00322AA8" w:rsidR="00322AA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322AA8" w:rsidP="00322AA8" w:rsidR="00322AA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02. veljače 2016. godine</w:t>
      </w:r>
    </w:p>
    <w:p w:rsidRDefault="00322AA8" w:rsidP="00322AA8" w:rsidR="00322AA8">
      <w:pPr>
        <w:rPr>
          <w:rFonts w:cs="Arial" w:hAnsi="Arial" w:ascii="Arial"/>
          <w:b/>
        </w:rPr>
      </w:pPr>
    </w:p>
    <w:p w:rsidRDefault="00322AA8" w:rsidP="00322AA8" w:rsidR="00322AA8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322AA8" w:rsidP="00322AA8" w:rsidR="00322AA8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</w:t>
      </w:r>
    </w:p>
    <w:p w:rsidRDefault="00322AA8" w:rsidP="00322AA8" w:rsidR="00322AA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322AA8" w:rsidP="00322AA8" w:rsidR="00322AA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322AA8" w:rsidP="00322AA8" w:rsidR="00322AA8">
      <w:pPr>
        <w:jc w:val="both"/>
        <w:rPr>
          <w:rFonts w:cs="Arial" w:hAnsi="Arial" w:ascii="Arial"/>
        </w:rPr>
      </w:pPr>
    </w:p>
    <w:p w:rsidRDefault="00322AA8" w:rsidP="00322AA8" w:rsidR="00322AA8">
      <w:pPr>
        <w:jc w:val="both"/>
        <w:rPr>
          <w:rFonts w:cs="Arial" w:hAnsi="Arial" w:ascii="Arial"/>
        </w:rPr>
      </w:pPr>
    </w:p>
    <w:p w:rsidRDefault="00322AA8" w:rsidP="00322AA8" w:rsidR="00322AA8">
      <w:pPr>
        <w:jc w:val="both"/>
        <w:rPr>
          <w:rFonts w:cs="Arial" w:hAnsi="Arial" w:ascii="Arial"/>
        </w:rPr>
      </w:pPr>
      <w:bookmarkStart w:name="_GoBack" w:id="0"/>
      <w:bookmarkEnd w:id="0"/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322AA8" w:rsidP="00322AA8" w:rsidR="00322AA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322AA8" w:rsidP="00322AA8" w:rsidR="00322AA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322AA8" w:rsidP="00322AA8" w:rsidR="00322AA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322AA8" w:rsidP="00322AA8" w:rsidR="00322AA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322AA8" w:rsidP="00322AA8" w:rsidR="00322AA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322AA8" w:rsidP="00322AA8" w:rsidR="00322AA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322AA8" w:rsidP="00322AA8" w:rsidR="00322AA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322AA8" w:rsidP="00322AA8" w:rsidR="00322AA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322AA8" w:rsidP="00322AA8" w:rsidR="00322AA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322AA8" w:rsidP="00322AA8" w:rsidR="00322AA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02.2.2016.g.</w:t>
      </w:r>
    </w:p>
    <w:p w:rsidRDefault="00322AA8" w:rsidP="00322AA8" w:rsidR="00322AA8">
      <w:pPr>
        <w:rPr>
          <w:rFonts w:cs="Arial" w:hAnsi="Arial" w:ascii="Arial"/>
        </w:rPr>
      </w:pPr>
    </w:p>
    <w:p w:rsidRDefault="00322AA8" w:rsidP="00322AA8" w:rsidR="00322AA8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2AA8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4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St-104/2015-3</izvorni_sadrzaj>
    <derivirana_varijabla naziv="DomainObject.Oznaka_1">St-104/2015-3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KLIKOM društvo s ograničenom odgovornošću za proizvodnju, trgovinu i usluge Bjelovar zastupanog po punomoćniku ZORAN TULEZI</izvorni_sadrzaj>
    <derivirana_varijabla naziv="DomainObject.Predmet.ProtustrankaFormated_1">  KLIKOM društvo s ograničenom odgovornošću za proizvodnju, trgovinu i usluge Bjelovar zastupanog po punomoćniku ZORAN TULEZI</derivirana_varijabla>
  </DomainObject.Predmet.ProtustrankaFormated>
  <DomainObject.Predmet.ProtustrankaFormatedOIB>
    <izvorni_sadrzaj>  KLIKOM društvo s ograničenom odgovornošću za proizvodnju, trgovinu i usluge Bjelovar, OIB 35153210993 zastupanog po punomoćniku ZORAN TULEZI</izvorni_sadrzaj>
    <derivirana_varijabla naziv="DomainObject.Predmet.ProtustrankaFormatedOIB_1">  KLIKOM društvo s ograničenom odgovornošću za proizvodnju, trgovinu i usluge Bjelovar, OIB 35153210993 zastupanog po punomoćniku ZORAN TULEZI</derivirana_varijabla>
  </DomainObject.Predmet.ProtustrankaFormatedOIB>
  <DomainObject.Predmet.ProtustrankaFormatedWithAdress>
    <izvorni_sadrzaj> KLIKOM društvo s ograničenom odgovornošću za proizvodnju, trgovinu i usluge Bjelovar, Đurđevačka 58, 43000 Bjelovar zastupanog po punomoćniku ZORAN TULEZI</izvorni_sadrzaj>
    <derivirana_varijabla naziv="DomainObject.Predmet.ProtustrankaFormatedWithAdress_1"> KLIKOM društvo s ograničenom odgovornošću za proizvodnju, trgovinu i usluge Bjelovar, Đurđevačka 58, 43000 Bjelovar zastupanog po punomoćniku ZORAN TULEZI</derivirana_varijabla>
  </DomainObject.Predmet.ProtustrankaFormatedWithAdress>
  <DomainObject.Predmet.ProtustrankaFormatedWithAdressOIB>
    <izvorni_sadrzaj> KLIKOM društvo s ograničenom odgovornošću za proizvodnju, trgovinu i usluge Bjelovar, OIB 35153210993, Đurđevačka 58, 43000 Bjelovar zastupanog po punomoćniku ZORAN TULEZI</izvorni_sadrzaj>
    <derivirana_varijabla naziv="DomainObject.Predmet.ProtustrankaFormatedWithAdressOIB_1"> KLIKOM društvo s ograničenom odgovornošću za proizvodnju, trgovinu i usluge Bjelovar, OIB 35153210993, Đurđevačka 58, 43000 Bjelovar zastupanog po punomoćniku ZORAN TULEZI</derivirana_varijabla>
  </DomainObject.Predmet.ProtustrankaFormatedWithAdressOIB>
  <DomainObject.Predmet.ProtustrankaWithAdress>
    <izvorni_sadrzaj>KLIKOM društvo s ograničenom odgovornošću za proizvodnju, trgovinu i usluge Bjelovar Đurđevačka 58, 43000 Bjelovar</izvorni_sadrzaj>
    <derivirana_varijabla naziv="DomainObject.Predmet.ProtustrankaWithAdress_1">KLIKOM društvo s ograničenom odgovornošću za proizvodnju, trgovinu i usluge Bjelovar Đurđevačka 58, 43000 Bjelovar</derivirana_varijabla>
  </DomainObject.Predmet.ProtustrankaWithAdress>
  <DomainObject.Predmet.ProtustrankaWithAdressOIB>
    <izvorni_sadrzaj>KLIKOM društvo s ograničenom odgovornošću za proizvodnju, trgovinu i usluge Bjelovar, OIB 35153210993, Đurđevačka 58, 43000 Bjelovar</izvorni_sadrzaj>
    <derivirana_varijabla naziv="DomainObject.Predmet.ProtustrankaWithAdressOIB_1">KLIKOM društvo s ograničenom odgovornošću za proizvodnju, trgovinu i usluge Bjelovar, OIB 35153210993, Đurđevačka 58, 43000 Bjelovar</derivirana_varijabla>
  </DomainObject.Predmet.ProtustrankaWithAdressOIB>
  <DomainObject.Predmet.ProtustrankaNazivFormated>
    <izvorni_sadrzaj>KLIKOM društvo s ograničenom odgovornošću za proizvodnju, trgovinu i usluge Bjelovar</izvorni_sadrzaj>
    <derivirana_varijabla naziv="DomainObject.Predmet.ProtustrankaNazivFormated_1">KLIKOM društvo s ograničenom odgovornošću za proizvodnju, trgovinu i usluge Bjelovar</derivirana_varijabla>
  </DomainObject.Predmet.ProtustrankaNazivFormated>
  <DomainObject.Predmet.ProtustrankaNazivFormatedOIB>
    <izvorni_sadrzaj>KLIKOM društvo s ograničenom odgovornošću za proizvodnju, trgovinu i usluge Bjelovar, OIB 35153210993</izvorni_sadrzaj>
    <derivirana_varijabla naziv="DomainObject.Predmet.ProtustrankaNazivFormatedOIB_1">KLIKOM društvo s ograničenom odgovornošću za proizvodnju, trgovinu i usluge Bjelovar, OIB 35153210993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KLIKOM društvo s ograničenom odgovornošću za proizvodnju, trgovinu i usluge Bjelovar zastupanog po punomoćniku ZORAN TULEZI</item>
    </izvorni_sadrzaj>
    <derivirana_varijabla naziv="DomainObject.Predmet.ProtuStrankaListFormated_1">
      <item>KLIKOM društvo s ograničenom odgovornošću za proizvodnju, trgovinu i usluge Bjelovar zastupanog po punomoćniku ZORAN TULEZI</item>
    </derivirana_varijabla>
  </DomainObject.Predmet.ProtuStrankaListFormated>
  <DomainObject.Predmet.ProtuStrankaListFormatedOIB>
    <izvorni_sadrzaj>
      <item>KLIKOM društvo s ograničenom odgovornošću za proizvodnju, trgovinu i usluge Bjelovar, OIB 35153210993 zastupanog po punomoćniku ZORAN TULEZI</item>
    </izvorni_sadrzaj>
    <derivirana_varijabla naziv="DomainObject.Predmet.ProtuStrankaListFormatedOIB_1">
      <item>KLIKOM društvo s ograničenom odgovornošću za proizvodnju, trgovinu i usluge Bjelovar, OIB 35153210993 zastupanog po punomoćniku ZORAN TULEZI</item>
    </derivirana_varijabla>
  </DomainObject.Predmet.ProtuStrankaListFormatedOIB>
  <DomainObject.Predmet.ProtuStrankaListFormatedWithAdress>
    <izvorni_sadrzaj>
      <item>KLIKOM društvo s ograničenom odgovornošću za proizvodnju, trgovinu i usluge Bjelovar, Đurđevačka 58, 43000 Bjelovar zastupanog po punomoćniku ZORAN TULEZI</item>
    </izvorni_sadrzaj>
    <derivirana_varijabla naziv="DomainObject.Predmet.ProtuStrankaListFormatedWithAdress_1">
      <item>KLIKOM društvo s ograničenom odgovornošću za proizvodnju, trgovinu i usluge Bjelovar, Đurđevačka 58, 43000 Bjelovar zastupanog po punomoćniku ZORAN TULEZI</item>
    </derivirana_varijabla>
  </DomainObject.Predmet.ProtuStrankaListFormatedWithAdress>
  <DomainObject.Predmet.ProtuStrankaListFormatedWithAdressOIB>
    <izvorni_sadrzaj>
      <item>KLIKOM društvo s ograničenom odgovornošću za proizvodnju, trgovinu i usluge Bjelovar, OIB 35153210993, Đurđevačka 58, 43000 Bjelovar zastupanog po punomoćniku ZORAN TULEZI</item>
    </izvorni_sadrzaj>
    <derivirana_varijabla naziv="DomainObject.Predmet.ProtuStrankaListFormatedWithAdressOIB_1">
      <item>KLIKOM društvo s ograničenom odgovornošću za proizvodnju, trgovinu i usluge Bjelovar, OIB 35153210993, Đurđevačka 58, 43000 Bjelovar zastupanog po punomoćniku ZORAN TULEZI</item>
    </derivirana_varijabla>
  </DomainObject.Predmet.ProtuStrankaListFormatedWithAdressOIB>
  <DomainObject.Predmet.ProtuStrankaListNazivFormated>
    <izvorni_sadrzaj>
      <item>KLIKOM društvo s ograničenom odgovornošću za proizvodnju, trgovinu i usluge Bjelovar</item>
    </izvorni_sadrzaj>
    <derivirana_varijabla naziv="DomainObject.Predmet.ProtuStrankaListNazivFormated_1">
      <item>KLIKOM društvo s ograničenom odgovornošću za proizvodnju, trgovinu i usluge Bjelovar</item>
    </derivirana_varijabla>
  </DomainObject.Predmet.ProtuStrankaListNazivFormated>
  <DomainObject.Predmet.ProtuStrankaListNazivFormatedOIB>
    <izvorni_sadrzaj>
      <item>KLIKOM društvo s ograničenom odgovornošću za proizvodnju, trgovinu i usluge Bjelovar, OIB 35153210993</item>
    </izvorni_sadrzaj>
    <derivirana_varijabla naziv="DomainObject.Predmet.ProtuStrankaListNazivFormatedOIB_1">
      <item>KLIKOM društvo s ograničenom odgovornošću za proizvodnju, trgovinu i usluge Bjelovar, OIB 35153210993</item>
    </derivirana_varijabla>
  </DomainObject.Predmet.ProtuStrankaListNazivFormatedOIB>
  <DomainObject.Predmet.OstaliListFormated>
    <izvorni_sadrzaj>
      <item>ZORAN TULEZI punomoćnik sudionika u postupku KLIKOM društvo s ograničenom odgovornošću za proizvodnju, trgovinu i usluge Bjelovar</item>
    </izvorni_sadrzaj>
    <derivirana_varijabla naziv="DomainObject.Predmet.OstaliListFormated_1">
      <item>ZORAN TULEZI punomoćnik sudionika u postupku KLIKOM društvo s ograničenom odgovornošću za proizvodnju, trgovinu i usluge Bjelovar</item>
    </derivirana_varijabla>
  </DomainObject.Predmet.OstaliListFormated>
  <DomainObject.Predmet.OstaliListFormatedOIB>
    <izvorni_sadrzaj>
      <item>ZORAN TULEZI, OIB 20773501113 punomoćnik sudionika u postupku KLIKOM društvo s ograničenom odgovornošću za proizvodnju, trgovinu i usluge Bjelovar</item>
    </izvorni_sadrzaj>
    <derivirana_varijabla naziv="DomainObject.Predmet.OstaliListFormatedOIB_1">
      <item>ZORAN TULEZI, OIB 20773501113 punomoćnik sudionika u postupku KLIKOM društvo s ograničenom odgovornošću za proizvodnju, trgovinu i usluge Bjelovar</item>
    </derivirana_varijabla>
  </DomainObject.Predmet.OstaliListFormatedOIB>
  <DomainObject.Predmet.OstaliListFormatedWithAdress>
    <izvorni_sadrzaj>
      <item>ZORAN TULEZI, Đurđevačka 58., 43000 Bjelovar punomoćnik sudionika u postupku KLIKOM društvo s ograničenom odgovornošću za proizvodnju, trgovinu i usluge Bjelovar</item>
    </izvorni_sadrzaj>
    <derivirana_varijabla naziv="DomainObject.Predmet.OstaliListFormatedWithAdress_1">
      <item>ZORAN TULEZI, Đurđevačka 58., 43000 Bjelovar punomoćnik sudionika u postupku KLIKOM društvo s ograničenom odgovornošću za proizvodnju, trgovinu i usluge Bjelovar</item>
    </derivirana_varijabla>
  </DomainObject.Predmet.OstaliListFormatedWithAdress>
  <DomainObject.Predmet.OstaliListFormatedWithAdressOIB>
    <izvorni_sadrzaj>
      <item>ZORAN TULEZI, OIB 20773501113, Đurđevačka 58., 43000 Bjelovar punomoćnik sudionika u postupku KLIKOM društvo s ograničenom odgovornošću za proizvodnju, trgovinu i usluge Bjelovar</item>
    </izvorni_sadrzaj>
    <derivirana_varijabla naziv="DomainObject.Predmet.OstaliListFormatedWithAdressOIB_1">
      <item>ZORAN TULEZI, OIB 20773501113, Đurđevačka 58., 43000 Bjelovar punomoćnik sudionika u postupku KLIKOM društvo s ograničenom odgovornošću za proizvodnju, trgovinu i usluge Bjelovar</item>
    </derivirana_varijabla>
  </DomainObject.Predmet.OstaliListFormatedWithAdressOIB>
  <DomainObject.Predmet.OstaliListNazivFormated>
    <izvorni_sadrzaj>
      <item>ZORAN TULEZI</item>
    </izvorni_sadrzaj>
    <derivirana_varijabla naziv="DomainObject.Predmet.OstaliListNazivFormated_1">
      <item>ZORAN TULEZI</item>
    </derivirana_varijabla>
  </DomainObject.Predmet.OstaliListNazivFormated>
  <DomainObject.Predmet.OstaliListNazivFormatedOIB>
    <izvorni_sadrzaj>
      <item>ZORAN TULEZI, OIB 20773501113</item>
    </izvorni_sadrzaj>
    <derivirana_varijabla naziv="DomainObject.Predmet.OstaliListNazivFormatedOIB_1">
      <item>ZORAN TULEZI, OIB 20773501113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St-104/2015-3</izvorni_sadrzaj>
    <derivirana_varijabla naziv="DomainObject.PoslovniBrojDokumenta_1">St-104/2015-3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KLIKOM društvo s ograničenom odgovornošću za proizvodnju, trgovinu i usluge Bjelovar</izvorni_sadrzaj>
    <derivirana_varijabla naziv="DomainObject.Predmet.ProtustrankaIDrugi_1">KLIKOM društvo s ograničenom odgovornošću za proizvodnju, trgovinu i usluge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KLIKOM društvo s ograničenom odgovornošću za proizvodnju, trgovinu i usluge Bjelovar, OIB 35153210993, Đurđevačka 58, 43000 Bjelovar</izvorni_sadrzaj>
    <derivirana_varijabla naziv="DomainObject.Predmet.ProtustrankaIDrugiAdressOIB_1">KLIKOM društvo s ograničenom odgovornošću za proizvodnju, trgovinu i usluge Bjelovar, OIB 35153210993, Đurđevačka 58,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KLIKOM društvo s ograničenom odgovornošću za proizvodnju, trgovinu i usluge Bjelovar</item>
      <item>ZORAN TULEZI</item>
    </izvorni_sadrzaj>
    <derivirana_varijabla naziv="DomainObject.Predmet.SudioniciListNaziv_1">
      <item>FINA, RC ZAGREB, Podružnica Bjelovar</item>
      <item>KLIKOM društvo s ograničenom odgovornošću za proizvodnju, trgovinu i usluge Bjelovar</item>
      <item>ZORAN TULEZI</item>
    </derivirana_varijabla>
  </DomainObject.Predmet.SudioniciListNaziv>
  <DomainObject.Predmet.SudioniciListAdressOIB>
    <izvorni_sadrzaj>
      <item>FINA, RC ZAGREB, Podružnica Bjelovar, OIB 85821130368, F. Supila 4,43000 Bjelovar</item>
      <item>KLIKOM društvo s ograničenom odgovornošću za proizvodnju, trgovinu i usluge Bjelovar, OIB 35153210993, Đurđevačka 58,43000 Bjelovar</item>
      <item>ZORAN TULEZI, OIB 20773501113, Đurđevačka 58.,43000 Bjelovar</item>
    </izvorni_sadrzaj>
    <derivirana_varijabla naziv="DomainObject.Predmet.SudioniciListAdressOIB_1">
      <item>FINA, RC ZAGREB, Podružnica Bjelovar, OIB 85821130368, F. Supila 4,43000 Bjelovar</item>
      <item>KLIKOM društvo s ograničenom odgovornošću za proizvodnju, trgovinu i usluge Bjelovar, OIB 35153210993, Đurđevačka 58,43000 Bjelovar</item>
      <item>ZORAN TULEZI, OIB 20773501113, Đurđevačka 58.,43000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9FF87B-928A-4FDE-9EB8-FCA9E6E0F1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3817</properties:Characters>
  <properties:Lines>91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2016-02-02T11:19:00Z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St-104/2015-3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