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bf4da7" w14:paraId="abf4da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903DC">
        <w:rPr>
          <w:rFonts w:cs="Times New Roman" w:hAnsi="Times New Roman" w:ascii="Times New Roman"/>
          <w:sz w:val="24"/>
          <w:szCs w:val="24"/>
        </w:rPr>
        <w:t>3307/16</w:t>
      </w:r>
      <w:r w:rsidR="00FB7805">
        <w:rPr>
          <w:rFonts w:cs="Times New Roman" w:hAnsi="Times New Roman" w:ascii="Times New Roman"/>
          <w:sz w:val="24"/>
          <w:szCs w:val="24"/>
        </w:rPr>
        <w:t>-25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MLINAREC-PLAVIĆ d.o.o. </w:t>
      </w:r>
      <w:r w:rsidR="009903DC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C746CD">
        <w:rPr>
          <w:rFonts w:cs="Times New Roman" w:hAnsi="Times New Roman" w:ascii="Times New Roman"/>
          <w:sz w:val="24"/>
          <w:szCs w:val="24"/>
        </w:rPr>
        <w:t xml:space="preserve">Zagreb, Maksimirska 23, OIB: 83594030513,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sz w:val="24"/>
          <w:szCs w:val="24"/>
        </w:rPr>
        <w:t xml:space="preserve">na </w:t>
      </w:r>
      <w:r w:rsidR="009903DC" w:rsidRPr="009903DC">
        <w:rPr>
          <w:rFonts w:cs="Times New Roman" w:hAnsi="Times New Roman" w:ascii="Times New Roman"/>
          <w:sz w:val="24"/>
          <w:szCs w:val="24"/>
        </w:rPr>
        <w:t xml:space="preserve">općem ispitnom ročištu održanom </w:t>
      </w:r>
      <w:r w:rsidR="009903DC">
        <w:rPr>
          <w:rFonts w:cs="Times New Roman" w:hAnsi="Times New Roman" w:ascii="Times New Roman"/>
          <w:sz w:val="24"/>
          <w:szCs w:val="24"/>
        </w:rPr>
        <w:t>14. rujna 2016.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057E69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057E69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7E0BC7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540"/>
            <w:vAlign w:val="center"/>
          </w:tcPr>
          <w:p w:rsidRDefault="007E0BC7" w:rsidP="007E0BC7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12.440,95</w:t>
            </w:r>
          </w:p>
        </w:tc>
      </w:tr>
      <w:tr w:rsidTr="00057E69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7E0BC7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Gradsko stambeno komunalno gospodarstvo d.o.o., Zagreb</w:t>
            </w:r>
          </w:p>
        </w:tc>
        <w:tc>
          <w:tcPr>
            <w:tcW w:type="dxa" w:w="1540"/>
            <w:vAlign w:val="center"/>
          </w:tcPr>
          <w:p w:rsidRDefault="007E0BC7" w:rsidP="007E0BC7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5.692,94</w:t>
            </w:r>
          </w:p>
        </w:tc>
      </w:tr>
      <w:tr w:rsidTr="00057E69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7E0BC7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Grad Zagreb </w:t>
            </w:r>
          </w:p>
        </w:tc>
        <w:tc>
          <w:tcPr>
            <w:tcW w:type="dxa" w:w="1540"/>
            <w:vAlign w:val="center"/>
          </w:tcPr>
          <w:p w:rsidRDefault="007E0BC7" w:rsidP="007E0BC7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798,07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općem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stavak 1.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 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Budući da nije bilo osporenih tražbina, riješeno je kao u izreci.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 14. rujna 2016.</w:t>
      </w: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FB7805">
        <w:rPr>
          <w:rFonts w:cs="Times New Roman" w:hAnsi="Times New Roman" w:ascii="Times New Roman"/>
          <w:sz w:val="24"/>
          <w:szCs w:val="24"/>
        </w:rPr>
        <w:t>, v.r.</w:t>
      </w:r>
    </w:p>
    <w:p w:rsidRDefault="00FB7805" w:rsidP="009903DC" w:rsidR="00FB780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Za točnost otpravka ovlašteni službenik</w:t>
      </w:r>
    </w:p>
    <w:p w:rsidRDefault="00FB7805" w:rsidP="009903DC" w:rsidR="00FB7805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 w:rsidRPr="00FB780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7805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FB780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7805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Stečajnom upravitelju, osobno</w:t>
      </w:r>
    </w:p>
    <w:p w:rsidRDefault="007E0BC7" w:rsidP="009903DC" w:rsidR="007E0BC7" w:rsidRPr="00FB780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7805">
        <w:rPr>
          <w:rFonts w:cs="Times New Roman" w:hAnsi="Times New Roman" w:ascii="Times New Roman"/>
          <w:color w:themeColor="background1" w:val="FFFFFF"/>
          <w:sz w:val="24"/>
          <w:szCs w:val="24"/>
        </w:rPr>
        <w:t>2. e-Oglasna ploča, ovdje</w:t>
      </w:r>
    </w:p>
    <w:p w:rsidRDefault="007E0BC7" w:rsidP="009903DC" w:rsidR="007E0BC7" w:rsidRPr="00FB780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7C38A1" w:rsidR="007E0BC7" w:rsidRPr="00FB780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CCE" w:rsidR="00DD0CCE">
      <w:r>
        <w:separator/>
      </w:r>
    </w:p>
  </w:endnote>
  <w:endnote w:id="0" w:type="continuationSeparator">
    <w:p w:rsidRDefault="00DD0CCE" w:rsidR="00DD0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CCE" w:rsidR="00DD0CCE">
      <w:r>
        <w:separator/>
      </w:r>
    </w:p>
  </w:footnote>
  <w:footnote w:id="0" w:type="continuationSeparator">
    <w:p w:rsidRDefault="00DD0CCE" w:rsidR="00DD0C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FB7805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 w:rsidRPr="007E0BC7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St-3307/16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6CD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56B52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3745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1162"/>
    <w:rsid w:val="00C04421"/>
    <w:rsid w:val="00C104FA"/>
    <w:rsid w:val="00C304E3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DD0CCE"/>
    <w:rsid w:val="00DD444D"/>
    <w:rsid w:val="00E107B5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B7805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01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1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16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1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1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01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1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16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1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1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3307</izvorni_sadrzaj>
    <derivirana_varijabla naziv="DomainObject.Predmet.Broj_1">3307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St-3307/2016</izvorni_sadrzaj>
    <derivirana_varijabla naziv="DomainObject.Predmet.OznakaBroj_1">St-3307/2016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MLINAREC - PLAVIĆ d.o.o. zastupanog po punomoćniku Robert Mlinarec; Robert Plavić</izvorni_sadrzaj>
    <derivirana_varijabla naziv="DomainObject.Predmet.ProtustrankaFormated_1">  MLINAREC - PLAVIĆ d.o.o. zastupanog po punomoćniku Robert Mlinarec; Robert Plavić</derivirana_varijabla>
  </DomainObject.Predmet.ProtustrankaFormated>
  <DomainObject.Predmet.ProtustrankaFormatedOIB>
    <izvorni_sadrzaj>  MLINAREC - PLAVIĆ d.o.o., OIB 83594030513 zastupanog po punomoćniku Robert Mlinarec; Robert Plavić</izvorni_sadrzaj>
    <derivirana_varijabla naziv="DomainObject.Predmet.ProtustrankaFormatedOIB_1">  MLINAREC - PLAVIĆ d.o.o., OIB 83594030513 zastupanog po punomoćniku Robert Mlinarec; Robert Plavić</derivirana_varijabla>
  </DomainObject.Predmet.ProtustrankaFormatedOIB>
  <DomainObject.Predmet.ProtustrankaFormatedWithAdress>
    <izvorni_sadrzaj> MLINAREC - PLAVIĆ d.o.o., Maksimirska 23, 10000 Zagreb zastupanog po punomoćniku Robert Mlinarec; Robert Plavić</izvorni_sadrzaj>
    <derivirana_varijabla naziv="DomainObject.Predmet.ProtustrankaFormatedWithAdress_1"> MLINAREC - PLAVIĆ d.o.o., Maksimirska 23, 10000 Zagreb zastupanog po punomoćniku Robert Mlinarec; Robert Plavić</derivirana_varijabla>
  </DomainObject.Predmet.ProtustrankaFormatedWithAdress>
  <DomainObject.Predmet.ProtustrankaFormatedWithAdressOIB>
    <izvorni_sadrzaj> MLINAREC - PLAVIĆ d.o.o., OIB 83594030513, Maksimirska 23, 10000 Zagreb zastupanog po punomoćniku Robert Mlinarec; Robert Plavić</izvorni_sadrzaj>
    <derivirana_varijabla naziv="DomainObject.Predmet.ProtustrankaFormatedWithAdressOIB_1"> MLINAREC - PLAVIĆ d.o.o., OIB 83594030513, Maksimirska 23, 10000 Zagreb zastupanog po punomoćniku Robert Mlinarec; Robert Plavić</derivirana_varijabla>
  </DomainObject.Predmet.ProtustrankaFormatedWithAdressOIB>
  <DomainObject.Predmet.ProtustrankaWithAdress>
    <izvorni_sadrzaj>MLINAREC - PLAVIĆ d.o.o. Maksimirska 23, 10000 Zagreb</izvorni_sadrzaj>
    <derivirana_varijabla naziv="DomainObject.Predmet.ProtustrankaWithAdress_1">MLINAREC - PLAVIĆ d.o.o. Maksimirska 23, 10000 Zagreb</derivirana_varijabla>
  </DomainObject.Predmet.ProtustrankaWithAdress>
  <DomainObject.Predmet.ProtustrankaWithAdressOIB>
    <izvorni_sadrzaj>MLINAREC - PLAVIĆ d.o.o., OIB 83594030513, Maksimirska 23, 10000 Zagreb</izvorni_sadrzaj>
    <derivirana_varijabla naziv="DomainObject.Predmet.ProtustrankaWithAdressOIB_1">MLINAREC - PLAVIĆ d.o.o., OIB 83594030513, Maksimirska 23, 10000 Zagreb</derivirana_varijabla>
  </DomainObject.Predmet.ProtustrankaWithAdressOIB>
  <DomainObject.Predmet.ProtustrankaNazivFormated>
    <izvorni_sadrzaj>MLINAREC - PLAVIĆ d.o.o.</izvorni_sadrzaj>
    <derivirana_varijabla naziv="DomainObject.Predmet.ProtustrankaNazivFormated_1">MLINAREC - PLAVIĆ d.o.o.</derivirana_varijabla>
  </DomainObject.Predmet.ProtustrankaNazivFormated>
  <DomainObject.Predmet.ProtustrankaNazivFormatedOIB>
    <izvorni_sadrzaj>MLINAREC - PLAVIĆ d.o.o., OIB 83594030513</izvorni_sadrzaj>
    <derivirana_varijabla naziv="DomainObject.Predmet.ProtustrankaNazivFormatedOIB_1">MLINAREC - PLAVIĆ d.o.o., OIB 83594030513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MLINAREC - PLAVIĆ d.o.o. zastupanog po punomoćniku Robert Mlinarec; Robert Plavić</item>
    </izvorni_sadrzaj>
    <derivirana_varijabla naziv="DomainObject.Predmet.ProtuStrankaListFormated_1">
      <item>MLINAREC - PLAVIĆ d.o.o. zastupanog po punomoćniku Robert Mlinarec; Robert Plavić</item>
    </derivirana_varijabla>
  </DomainObject.Predmet.ProtuStrankaListFormated>
  <DomainObject.Predmet.ProtuStrankaListFormatedOIB>
    <izvorni_sadrzaj>
      <item>MLINAREC - PLAVIĆ d.o.o., OIB 83594030513 zastupanog po punomoćniku Robert Mlinarec; Robert Plavić</item>
    </izvorni_sadrzaj>
    <derivirana_varijabla naziv="DomainObject.Predmet.ProtuStrankaListFormatedOIB_1">
      <item>MLINAREC - PLAVIĆ d.o.o., OIB 83594030513 zastupanog po punomoćniku Robert Mlinarec; Robert Plavić</item>
    </derivirana_varijabla>
  </DomainObject.Predmet.ProtuStrankaListFormatedOIB>
  <DomainObject.Predmet.ProtuStrankaListFormatedWithAdress>
    <izvorni_sadrzaj>
      <item>MLINAREC - PLAVIĆ d.o.o., Maksimirska 23, 10000 Zagreb zastupanog po punomoćniku Robert Mlinarec; Robert Plavić</item>
    </izvorni_sadrzaj>
    <derivirana_varijabla naziv="DomainObject.Predmet.ProtuStrankaListFormatedWithAdress_1">
      <item>MLINAREC - PLAVIĆ d.o.o., Maksimirska 23, 10000 Zagreb zastupanog po punomoćniku Robert Mlinarec; Robert Plavić</item>
    </derivirana_varijabla>
  </DomainObject.Predmet.ProtuStrankaListFormatedWithAdress>
  <DomainObject.Predmet.ProtuStrankaListFormatedWithAdressOIB>
    <izvorni_sadrzaj>
      <item>MLINAREC - PLAVIĆ d.o.o., OIB 83594030513, Maksimirska 23, 10000 Zagreb zastupanog po punomoćniku Robert Mlinarec; Robert Plavić</item>
    </izvorni_sadrzaj>
    <derivirana_varijabla naziv="DomainObject.Predmet.ProtuStrankaListFormatedWithAdressOIB_1">
      <item>MLINAREC - PLAVIĆ d.o.o., OIB 83594030513, Maksimirska 23, 10000 Zagreb zastupanog po punomoćniku Robert Mlinarec; Robert Plavić</item>
    </derivirana_varijabla>
  </DomainObject.Predmet.ProtuStrankaListFormatedWithAdressOIB>
  <DomainObject.Predmet.ProtuStrankaListNazivFormated>
    <izvorni_sadrzaj>
      <item>MLINAREC - PLAVIĆ d.o.o.</item>
    </izvorni_sadrzaj>
    <derivirana_varijabla naziv="DomainObject.Predmet.ProtuStrankaListNazivFormated_1">
      <item>MLINAREC - PLAVIĆ d.o.o.</item>
    </derivirana_varijabla>
  </DomainObject.Predmet.ProtuStrankaListNazivFormated>
  <DomainObject.Predmet.ProtuStrankaListNazivFormatedOIB>
    <izvorni_sadrzaj>
      <item>MLINAREC - PLAVIĆ d.o.o., OIB 83594030513</item>
    </izvorni_sadrzaj>
    <derivirana_varijabla naziv="DomainObject.Predmet.ProtuStrankaListNazivFormatedOIB_1">
      <item>MLINAREC - PLAVIĆ d.o.o., OIB 83594030513</item>
    </derivirana_varijabla>
  </DomainObject.Predmet.ProtuStrankaListNazivFormatedOIB>
  <DomainObject.Predmet.OstaliListFormated>
    <izvorni_sadrzaj>
      <item>Robert Mlinarec punomoćnik sudionika u postupku MLINAREC - PLAVIĆ d.o.o.</item>
      <item>Robert Plavić punomoćnik sudionika u postupku MLINAREC - PLAVIĆ d.o.o.</item>
    </izvorni_sadrzaj>
    <derivirana_varijabla naziv="DomainObject.Predmet.OstaliListFormated_1">
      <item>Robert Mlinarec punomoćnik sudionika u postupku MLINAREC - PLAVIĆ d.o.o.</item>
      <item>Robert Plavić punomoćnik sudionika u postupku MLINAREC - PLAVIĆ d.o.o.</item>
    </derivirana_varijabla>
  </DomainObject.Predmet.OstaliListFormated>
  <DomainObject.Predmet.OstaliListFormatedOIB>
    <izvorni_sadrzaj>
      <item>Robert Mlinarec, OIB 46803548138 punomoćnik sudionika u postupku MLINAREC - PLAVIĆ d.o.o.</item>
      <item>Robert Plavić, OIB 64304588228 punomoćnik sudionika u postupku MLINAREC - PLAVIĆ d.o.o.</item>
    </izvorni_sadrzaj>
    <derivirana_varijabla naziv="DomainObject.Predmet.OstaliListFormatedOIB_1">
      <item>Robert Mlinarec, OIB 46803548138 punomoćnik sudionika u postupku MLINAREC - PLAVIĆ d.o.o.</item>
      <item>Robert Plavić, OIB 64304588228 punomoćnik sudionika u postupku MLINAREC - PLAVIĆ d.o.o.</item>
    </derivirana_varijabla>
  </DomainObject.Predmet.OstaliListFormatedOIB>
  <DomainObject.Predmet.OstaliListFormatedWithAdress>
    <izvorni_sadrzaj>
      <item>Robert Mlinarec, Ulica Antuna Gustava Matoša 10, 10430 Samobor punomoćnik sudionika u postupku MLINAREC - PLAVIĆ d.o.o.</item>
      <item>Robert Plavić, Maksimirska cesta 23, 10000 Zagreb punomoćnik sudionika u postupku MLINAREC - PLAVIĆ d.o.o.</item>
    </izvorni_sadrzaj>
    <derivirana_varijabla naziv="DomainObject.Predmet.OstaliListFormatedWithAdress_1">
      <item>Robert Mlinarec, Ulica Antuna Gustava Matoša 10, 10430 Samobor punomoćnik sudionika u postupku MLINAREC - PLAVIĆ d.o.o.</item>
      <item>Robert Plavić, Maksimirska cesta 23, 10000 Zagreb punomoćnik sudionika u postupku MLINAREC - PLAVIĆ d.o.o.</item>
    </derivirana_varijabla>
  </DomainObject.Predmet.OstaliListFormatedWithAdress>
  <DomainObject.Predmet.OstaliListFormatedWithAdressOIB>
    <izvorni_sadrzaj>
      <item>Robert Mlinarec, OIB 46803548138, Ulica Antuna Gustava Matoša 10, 10430 Samobor punomoćnik sudionika u postupku MLINAREC - PLAVIĆ d.o.o.</item>
      <item>Robert Plavić, OIB 64304588228, Maksimirska cesta 23, 10000 Zagreb punomoćnik sudionika u postupku MLINAREC - PLAVIĆ d.o.o.</item>
    </izvorni_sadrzaj>
    <derivirana_varijabla naziv="DomainObject.Predmet.OstaliListFormatedWithAdressOIB_1">
      <item>Robert Mlinarec, OIB 46803548138, Ulica Antuna Gustava Matoša 10, 10430 Samobor punomoćnik sudionika u postupku MLINAREC - PLAVIĆ d.o.o.</item>
      <item>Robert Plavić, OIB 64304588228, Maksimirska cesta 23, 10000 Zagreb punomoćnik sudionika u postupku MLINAREC - PLAVIĆ d.o.o.</item>
    </derivirana_varijabla>
  </DomainObject.Predmet.OstaliListFormatedWithAdressOIB>
  <DomainObject.Predmet.OstaliListNazivFormated>
    <izvorni_sadrzaj>
      <item>Robert Mlinarec</item>
      <item>Robert Plavić</item>
    </izvorni_sadrzaj>
    <derivirana_varijabla naziv="DomainObject.Predmet.OstaliListNazivFormated_1">
      <item>Robert Mlinarec</item>
      <item>Robert Plavić</item>
    </derivirana_varijabla>
  </DomainObject.Predmet.OstaliListNazivFormated>
  <DomainObject.Predmet.OstaliListNazivFormatedOIB>
    <izvorni_sadrzaj>
      <item>Robert Mlinarec, OIB 46803548138</item>
      <item>Robert Plavić, OIB 64304588228</item>
    </izvorni_sadrzaj>
    <derivirana_varijabla naziv="DomainObject.Predmet.OstaliListNazivFormatedOIB_1">
      <item>Robert Mlinarec, OIB 46803548138</item>
      <item>Robert Plavić, OIB 64304588228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MLINAREC - PLAVIĆ d.o.o.</izvorni_sadrzaj>
    <derivirana_varijabla naziv="DomainObject.Predmet.ProtustrankaIDrugi_1">MLINAREC - PLAVIĆ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MLINAREC - PLAVIĆ d.o.o., OIB 83594030513, Maksimirska 23, 10000 Zagreb</izvorni_sadrzaj>
    <derivirana_varijabla naziv="DomainObject.Predmet.ProtustrankaIDrugiAdressOIB_1">MLINAREC - PLAVIĆ d.o.o., OIB 83594030513, Maksimirska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MLINAREC - PLAVIĆ d.o.o.</item>
      <item>FINA Regionalni centar Zagreb</item>
      <item>Robert Mlinarec</item>
      <item>Robert Plavić</item>
    </izvorni_sadrzaj>
    <derivirana_varijabla naziv="DomainObject.Predmet.SudioniciListNaziv_1">
      <item>MLINAREC - PLAVIĆ d.o.o.</item>
      <item>FINA Regionalni centar Zagreb</item>
      <item>Robert Mlinarec</item>
      <item>Robert Plavić</item>
    </derivirana_varijabla>
  </DomainObject.Predmet.SudioniciListNaziv>
  <DomainObject.Predmet.SudioniciListAdressOIB>
    <izvorni_sadrzaj>
      <item>MLINAREC - PLAVIĆ d.o.o., OIB 83594030513, Maksimirska 23,10000 Zagreb</item>
      <item>FINA Regionalni centar Zagreb, OIB 85821130368, Trg svibanjskih žrtava 1995. 1,10000 Zagreb</item>
      <item>Robert Mlinarec, OIB 46803548138, Ulica Antuna Gustava Matoša 10,10430 Samobor</item>
      <item>Robert Plavić, OIB 64304588228, Maksimirska cesta 23,10000 Zagreb</item>
    </izvorni_sadrzaj>
    <derivirana_varijabla naziv="DomainObject.Predmet.SudioniciListAdressOIB_1">
      <item>MLINAREC - PLAVIĆ d.o.o., OIB 83594030513, Maksimirska 23,10000 Zagreb</item>
      <item>FINA Regionalni centar Zagreb, OIB 85821130368, Trg svibanjskih žrtava 1995. 1,10000 Zagreb</item>
      <item>Robert Mlinarec, OIB 46803548138, Ulica Antuna Gustava Matoša 10,10430 Samobor</item>
      <item>Robert Plavić, OIB 64304588228, Maksimirska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83594030513</item>
      <item>, OIB 85821130368</item>
      <item>, OIB 46803548138</item>
      <item>, OIB 64304588228</item>
    </izvorni_sadrzaj>
    <derivirana_varijabla naziv="DomainObject.Predmet.SudioniciListNazivOIB_1">
      <item>, OIB 83594030513</item>
      <item>, OIB 85821130368</item>
      <item>, OIB 46803548138</item>
      <item>, OIB 64304588228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1014</properties:Characters>
  <properties:Lines>53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2016-11-15T09:50:00Z</dcterms:created>
  <dc:creator>Mihael Kovačić</dc:creator>
  <cp:lastModifiedBy>Sonja Pilić</cp:lastModifiedBy>
  <cp:lastPrinted>2016-11-15T09:51:00Z</cp:lastPrinted>
  <dcterms:modified xmlns:xsi="http://www.w3.org/2001/XMLSchema-instance" xsi:type="dcterms:W3CDTF">2016-11-15T09:57:00Z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