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cf8e" w14:paraId="d65cf8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22F68">
        <w:rPr>
          <w:rFonts w:cs="Times New Roman" w:hAnsi="Times New Roman" w:ascii="Times New Roman"/>
          <w:b w:val="false"/>
          <w:sz w:val="24"/>
          <w:szCs w:val="24"/>
        </w:rPr>
        <w:t>4648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E22F68">
        <w:t>ZAHIROVIĆ ŠEMA j.d.o.o., Zagreb, Borongajska cesta 57a, OIB: 51806328463,</w:t>
      </w:r>
      <w:r w:rsidR="004702FA">
        <w:t xml:space="preserve">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E22F68">
        <w:t>ZAHIROVIĆ ŠEMA j.d.o.o., Zagreb, Borongajska cesta 57a, OIB: 51806328463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E22F68">
        <w:t>ZAHIROVIĆ ŠEMA j.d.o.o., Zagreb, Borongajska cesta 57a, OIB: 51806328463</w:t>
      </w:r>
      <w:r w:rsidR="004702FA">
        <w:t>,</w:t>
      </w:r>
      <w:r w:rsidR="00740757">
        <w:t xml:space="preserve"> </w:t>
      </w:r>
      <w:r w:rsidR="00E22F68">
        <w:t>Šemi Zahirović, Zagreb, Borongajska cesta 57a, OIB: 60119446172</w:t>
      </w:r>
      <w:r w:rsidR="00CC4F7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372CB">
        <w:rPr>
          <w:b/>
        </w:rPr>
        <w:t>15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E22F68">
        <w:rPr>
          <w:b/>
        </w:rPr>
        <w:t>2</w:t>
      </w:r>
      <w:r w:rsidR="002372CB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E22F68">
        <w:t>30. svibnja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E22F68">
        <w:t>ZAHIROVIĆ ŠEMA j.d.o.o., Zagreb, Borongajska cesta 57a, OIB: 51806328463</w:t>
      </w:r>
      <w:r w:rsidR="004702FA" w:rsidRPr="004702FA">
        <w:t>,</w:t>
      </w:r>
      <w:r w:rsidR="004702FA">
        <w:t xml:space="preserve"> temeljem čl. 444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P="00B96079" w:rsidR="00D971AC" w:rsidRPr="002365A1">
      <w:pPr>
        <w:tabs>
          <w:tab w:pos="6735" w:val="left"/>
        </w:tabs>
      </w:pPr>
      <w:r w:rsidRPr="002365A1">
        <w:t>Dna:</w:t>
      </w:r>
    </w:p>
    <w:p w:rsidRDefault="005A46FA" w:rsidP="00D971AC" w:rsidR="004B1855" w:rsidRPr="002365A1">
      <w:pPr>
        <w:numPr>
          <w:ilvl w:val="0"/>
          <w:numId w:val="3"/>
        </w:numPr>
      </w:pPr>
      <w:r>
        <w:t xml:space="preserve">osobama kao u točki V. zaključka </w:t>
      </w: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BB6" w:rsidR="00987BB6">
      <w:r>
        <w:separator/>
      </w:r>
    </w:p>
  </w:endnote>
  <w:endnote w:id="0" w:type="continuationSeparator">
    <w:p w:rsidRDefault="00987BB6" w:rsidR="00987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BB6" w:rsidR="00987BB6">
      <w:r>
        <w:separator/>
      </w:r>
    </w:p>
  </w:footnote>
  <w:footnote w:id="0" w:type="continuationSeparator">
    <w:p w:rsidRDefault="00987BB6" w:rsidR="00987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F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E22F68">
      <w:rPr>
        <w:rFonts w:hAnsi="Verdana" w:ascii="Verdana"/>
        <w:b w:val="false"/>
        <w:sz w:val="24"/>
        <w:szCs w:val="24"/>
      </w:rPr>
      <w:t>4648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E4FEC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3ABF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A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A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A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A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A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A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A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A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4648</izvorni_sadrzaj>
    <derivirana_varijabla naziv="DomainObject.Predmet.Broj_1">4648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St-4648/2016</izvorni_sadrzaj>
    <derivirana_varijabla naziv="DomainObject.Predmet.OznakaBroj_1">St-4648/2016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ZAHIROVIĆ ŠEMA j.d.o.o. za trgovinu i usluge zastupanog po punomoćniku Šema Zahirović</izvorni_sadrzaj>
    <derivirana_varijabla naziv="DomainObject.Predmet.ProtustrankaFormated_1">  ZAHIROVIĆ ŠEMA j.d.o.o. za trgovinu i usluge zastupanog po punomoćniku Šema Zahirović</derivirana_varijabla>
  </DomainObject.Predmet.ProtustrankaFormated>
  <DomainObject.Predmet.ProtustrankaFormatedOIB>
    <izvorni_sadrzaj>  ZAHIROVIĆ ŠEMA j.d.o.o. za trgovinu i usluge, OIB 51806328463 zastupanog po punomoćniku Šema Zahirović</izvorni_sadrzaj>
    <derivirana_varijabla naziv="DomainObject.Predmet.ProtustrankaFormatedOIB_1">  ZAHIROVIĆ ŠEMA j.d.o.o. za trgovinu i usluge, OIB 51806328463 zastupanog po punomoćniku Šema Zahirović</derivirana_varijabla>
  </DomainObject.Predmet.ProtustrankaFormatedOIB>
  <DomainObject.Predmet.ProtustrankaFormatedWithAdress>
    <izvorni_sadrzaj> ZAHIROVIĆ ŠEMA j.d.o.o. za trgovinu i usluge, Borongajska cesta 57 A, 10000 Zagreb zastupanog po punomoćniku Šema Zahirović</izvorni_sadrzaj>
    <derivirana_varijabla naziv="DomainObject.Predmet.ProtustrankaFormatedWithAdress_1"> ZAHIROVIĆ ŠEMA j.d.o.o. za trgovinu i usluge, Borongajska cesta 57 A, 10000 Zagreb zastupanog po punomoćniku Šema Zahirović</derivirana_varijabla>
  </DomainObject.Predmet.ProtustrankaFormatedWithAdress>
  <DomainObject.Predmet.ProtustrankaFormatedWithAdressOIB>
    <izvorni_sadrzaj> ZAHIROVIĆ ŠEMA j.d.o.o. za trgovinu i usluge, OIB 51806328463, Borongajska cesta 57 A, 10000 Zagreb zastupanog po punomoćniku Šema Zahirović</izvorni_sadrzaj>
    <derivirana_varijabla naziv="DomainObject.Predmet.ProtustrankaFormatedWithAdressOIB_1"> ZAHIROVIĆ ŠEMA j.d.o.o. za trgovinu i usluge, OIB 51806328463, Borongajska cesta 57 A, 10000 Zagreb zastupanog po punomoćniku Šema Zahirović</derivirana_varijabla>
  </DomainObject.Predmet.ProtustrankaFormatedWithAdressOIB>
  <DomainObject.Predmet.ProtustrankaWithAdress>
    <izvorni_sadrzaj>ZAHIROVIĆ ŠEMA j.d.o.o. za trgovinu i usluge Borongajska cesta 57 A, 10000 Zagreb</izvorni_sadrzaj>
    <derivirana_varijabla naziv="DomainObject.Predmet.ProtustrankaWithAdress_1">ZAHIROVIĆ ŠEMA j.d.o.o. za trgovinu i usluge Borongajska cesta 57 A, 10000 Zagreb</derivirana_varijabla>
  </DomainObject.Predmet.ProtustrankaWithAdress>
  <DomainObject.Predmet.ProtustrankaWithAdressOIB>
    <izvorni_sadrzaj>ZAHIROVIĆ ŠEMA j.d.o.o. za trgovinu i usluge, OIB 51806328463, Borongajska cesta 57 A, 10000 Zagreb</izvorni_sadrzaj>
    <derivirana_varijabla naziv="DomainObject.Predmet.ProtustrankaWithAdressOIB_1">ZAHIROVIĆ ŠEMA j.d.o.o. za trgovinu i usluge, OIB 51806328463, Borongajska cesta 57 A, 10000 Zagreb</derivirana_varijabla>
  </DomainObject.Predmet.ProtustrankaWithAdressOIB>
  <DomainObject.Predmet.ProtustrankaNazivFormated>
    <izvorni_sadrzaj>ZAHIROVIĆ ŠEMA j.d.o.o. za trgovinu i usluge</izvorni_sadrzaj>
    <derivirana_varijabla naziv="DomainObject.Predmet.ProtustrankaNazivFormated_1">ZAHIROVIĆ ŠEMA j.d.o.o. za trgovinu i usluge</derivirana_varijabla>
  </DomainObject.Predmet.ProtustrankaNazivFormated>
  <DomainObject.Predmet.ProtustrankaNazivFormatedOIB>
    <izvorni_sadrzaj>ZAHIROVIĆ ŠEMA j.d.o.o. za trgovinu i usluge, OIB 51806328463</izvorni_sadrzaj>
    <derivirana_varijabla naziv="DomainObject.Predmet.ProtustrankaNazivFormatedOIB_1">ZAHIROVIĆ ŠEMA j.d.o.o. za trgovinu i usluge, OIB 51806328463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ZAHIROVIĆ ŠEMA j.d.o.o. za trgovinu i usluge zastupanog po punomoćniku Šema Zahirović</item>
    </izvorni_sadrzaj>
    <derivirana_varijabla naziv="DomainObject.Predmet.ProtuStrankaListFormated_1">
      <item>ZAHIROVIĆ ŠEMA j.d.o.o. za trgovinu i usluge zastupanog po punomoćniku Šema Zahirović</item>
    </derivirana_varijabla>
  </DomainObject.Predmet.ProtuStrankaListFormated>
  <DomainObject.Predmet.ProtuStrankaListFormatedOIB>
    <izvorni_sadrzaj>
      <item>ZAHIROVIĆ ŠEMA j.d.o.o. za trgovinu i usluge, OIB 51806328463 zastupanog po punomoćniku Šema Zahirović</item>
    </izvorni_sadrzaj>
    <derivirana_varijabla naziv="DomainObject.Predmet.ProtuStrankaListFormatedOIB_1">
      <item>ZAHIROVIĆ ŠEMA j.d.o.o. za trgovinu i usluge, OIB 51806328463 zastupanog po punomoćniku Šema Zahirović</item>
    </derivirana_varijabla>
  </DomainObject.Predmet.ProtuStrankaListFormatedOIB>
  <DomainObject.Predmet.ProtuStrankaListFormatedWithAdress>
    <izvorni_sadrzaj>
      <item>ZAHIROVIĆ ŠEMA j.d.o.o. za trgovinu i usluge, Borongajska cesta 57 A, 10000 Zagreb zastupanog po punomoćniku Šema Zahirović</item>
    </izvorni_sadrzaj>
    <derivirana_varijabla naziv="DomainObject.Predmet.ProtuStrankaListFormatedWithAdress_1">
      <item>ZAHIROVIĆ ŠEMA j.d.o.o. za trgovinu i usluge, Borongajska cesta 57 A, 10000 Zagreb zastupanog po punomoćniku Šema Zahirović</item>
    </derivirana_varijabla>
  </DomainObject.Predmet.ProtuStrankaListFormatedWithAdress>
  <DomainObject.Predmet.ProtuStrankaListFormatedWithAdressOIB>
    <izvorni_sadrzaj>
      <item>ZAHIROVIĆ ŠEMA j.d.o.o. za trgovinu i usluge, OIB 51806328463, Borongajska cesta 57 A, 10000 Zagreb zastupanog po punomoćniku Šema Zahirović</item>
    </izvorni_sadrzaj>
    <derivirana_varijabla naziv="DomainObject.Predmet.ProtuStrankaListFormatedWithAdressOIB_1">
      <item>ZAHIROVIĆ ŠEMA j.d.o.o. za trgovinu i usluge, OIB 51806328463, Borongajska cesta 57 A, 10000 Zagreb zastupanog po punomoćniku Šema Zahirović</item>
    </derivirana_varijabla>
  </DomainObject.Predmet.ProtuStrankaListFormatedWithAdressOIB>
  <DomainObject.Predmet.ProtuStrankaListNazivFormated>
    <izvorni_sadrzaj>
      <item>ZAHIROVIĆ ŠEMA j.d.o.o. za trgovinu i usluge</item>
    </izvorni_sadrzaj>
    <derivirana_varijabla naziv="DomainObject.Predmet.ProtuStrankaListNazivFormated_1">
      <item>ZAHIROVIĆ ŠEMA j.d.o.o. za trgovinu i usluge</item>
    </derivirana_varijabla>
  </DomainObject.Predmet.ProtuStrankaListNazivFormated>
  <DomainObject.Predmet.ProtuStrankaListNazivFormatedOIB>
    <izvorni_sadrzaj>
      <item>ZAHIROVIĆ ŠEMA j.d.o.o. za trgovinu i usluge, OIB 51806328463</item>
    </izvorni_sadrzaj>
    <derivirana_varijabla naziv="DomainObject.Predmet.ProtuStrankaListNazivFormatedOIB_1">
      <item>ZAHIROVIĆ ŠEMA j.d.o.o. za trgovinu i usluge, OIB 51806328463</item>
    </derivirana_varijabla>
  </DomainObject.Predmet.ProtuStrankaListNazivFormatedOIB>
  <DomainObject.Predmet.OstaliListFormated>
    <izvorni_sadrzaj>
      <item>Šema Zahirović punomoćnik sudionika u postupku ZAHIROVIĆ ŠEMA j.d.o.o. za trgovinu i usluge</item>
    </izvorni_sadrzaj>
    <derivirana_varijabla naziv="DomainObject.Predmet.OstaliListFormated_1">
      <item>Šema Zahirović punomoćnik sudionika u postupku ZAHIROVIĆ ŠEMA j.d.o.o. za trgovinu i usluge</item>
    </derivirana_varijabla>
  </DomainObject.Predmet.OstaliListFormated>
  <DomainObject.Predmet.OstaliListFormatedOIB>
    <izvorni_sadrzaj>
      <item>Šema Zahirović, OIB 60119446172 punomoćnik sudionika u postupku ZAHIROVIĆ ŠEMA j.d.o.o. za trgovinu i usluge</item>
    </izvorni_sadrzaj>
    <derivirana_varijabla naziv="DomainObject.Predmet.OstaliListFormatedOIB_1">
      <item>Šema Zahirović, OIB 60119446172 punomoćnik sudionika u postupku ZAHIROVIĆ ŠEMA j.d.o.o. za trgovinu i usluge</item>
    </derivirana_varijabla>
  </DomainObject.Predmet.OstaliListFormatedOIB>
  <DomainObject.Predmet.OstaliListFormatedWithAdress>
    <izvorni_sadrzaj>
      <item>Šema Zahirović, Vinka Milića 45, 21000 Split punomoćnik sudionika u postupku ZAHIROVIĆ ŠEMA j.d.o.o. za trgovinu i usluge</item>
    </izvorni_sadrzaj>
    <derivirana_varijabla naziv="DomainObject.Predmet.OstaliListFormatedWithAdress_1">
      <item>Šema Zahirović, Vinka Milića 45, 21000 Split punomoćnik sudionika u postupku ZAHIROVIĆ ŠEMA j.d.o.o. za trgovinu i usluge</item>
    </derivirana_varijabla>
  </DomainObject.Predmet.OstaliListFormatedWithAdress>
  <DomainObject.Predmet.OstaliListFormatedWithAdressOIB>
    <izvorni_sadrzaj>
      <item>Šema Zahirović, OIB 60119446172, Vinka Milića 45, 21000 Split punomoćnik sudionika u postupku ZAHIROVIĆ ŠEMA j.d.o.o. za trgovinu i usluge</item>
    </izvorni_sadrzaj>
    <derivirana_varijabla naziv="DomainObject.Predmet.OstaliListFormatedWithAdressOIB_1">
      <item>Šema Zahirović, OIB 60119446172, Vinka Milića 45, 21000 Split punomoćnik sudionika u postupku ZAHIROVIĆ ŠEMA j.d.o.o. za trgovinu i usluge</item>
    </derivirana_varijabla>
  </DomainObject.Predmet.OstaliListFormatedWithAdressOIB>
  <DomainObject.Predmet.OstaliListNazivFormated>
    <izvorni_sadrzaj>
      <item>Šema Zahirović</item>
    </izvorni_sadrzaj>
    <derivirana_varijabla naziv="DomainObject.Predmet.OstaliListNazivFormated_1">
      <item>Šema Zahirović</item>
    </derivirana_varijabla>
  </DomainObject.Predmet.OstaliListNazivFormated>
  <DomainObject.Predmet.OstaliListNazivFormatedOIB>
    <izvorni_sadrzaj>
      <item>Šema Zahirović, OIB 60119446172</item>
    </izvorni_sadrzaj>
    <derivirana_varijabla naziv="DomainObject.Predmet.OstaliListNazivFormatedOIB_1">
      <item>Šema Zahirović, OIB 60119446172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ZAHIROVIĆ ŠEMA j.d.o.o. za trgovinu i usluge</izvorni_sadrzaj>
    <derivirana_varijabla naziv="DomainObject.Predmet.ProtustrankaIDrugi_1">ZAHIROVIĆ ŠEMA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ZAHIROVIĆ ŠEMA j.d.o.o. za trgovinu i usluge, OIB 51806328463, Borongajska cesta 57 A, 10000 Zagreb</izvorni_sadrzaj>
    <derivirana_varijabla naziv="DomainObject.Predmet.ProtustrankaIDrugiAdressOIB_1">ZAHIROVIĆ ŠEMA j.d.o.o. za trgovinu i usluge, OIB 51806328463, Borongajska cesta 57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ZAHIROVIĆ ŠEMA j.d.o.o. za trgovinu i usluge</item>
      <item>Šema Zahirović</item>
    </izvorni_sadrzaj>
    <derivirana_varijabla naziv="DomainObject.Predmet.SudioniciListNaziv_1">
      <item>FINA Regionalni centar Zagreb</item>
      <item>ZAHIROVIĆ ŠEMA j.d.o.o. za trgovinu i usluge</item>
      <item>Šema Zahirović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ZAHIROVIĆ ŠEMA j.d.o.o. za trgovinu i usluge, OIB 51806328463, Borongajska cesta 57 A,10000 Zagreb</item>
      <item>Šema Zahirović, OIB 60119446172, Vinka Milića 45,21000 Split</item>
    </izvorni_sadrzaj>
    <derivirana_varijabla naziv="DomainObject.Predmet.SudioniciListAdressOIB_1">
      <item>FINA Regionalni centar Zagreb, OIB 85821130368, Trg svibanjskih žrtava 1995. br. 1,10000 Zagreb</item>
      <item>ZAHIROVIĆ ŠEMA j.d.o.o. za trgovinu i usluge, OIB 51806328463, Borongajska cesta 57 A,10000 Zagreb</item>
      <item>Šema Zahirović, OIB 60119446172, Vinka Milića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51806328463</item>
      <item>, OIB 60119446172</item>
    </izvorni_sadrzaj>
    <derivirana_varijabla naziv="DomainObject.Predmet.SudioniciListNazivOIB_1">
      <item>, OIB 85821130368</item>
      <item>, OIB 51806328463</item>
      <item>, OIB 60119446172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05A6D-78AD-4694-BE80-0CBE1031D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902</properties:Words>
  <properties:Characters>4702</properties:Characters>
  <properties:Lines>139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2017-10-10T07:59:00Z</dcterms:created>
  <dc:creator>Korisnik</dc:creator>
  <cp:lastModifiedBy>Draženka Prpić</cp:lastModifiedBy>
  <cp:lastPrinted>2017-10-10T08:01:00Z</cp:lastPrinted>
  <dcterms:modified xmlns:xsi="http://www.w3.org/2001/XMLSchema-instance" xsi:type="dcterms:W3CDTF">2017-10-10T08:01:00Z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