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84e2" w14:paraId="aca84e2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6E2DFA">
        <w:rPr>
          <w:b/>
        </w:rPr>
        <w:t>1663/16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8C2B3C">
        <w:t xml:space="preserve"> </w:t>
      </w:r>
      <w:r w:rsidR="000F0169" w:rsidRPr="000F0169">
        <w:t>MIRISI KAVE jednostavno društvo s ograničenom odgovornošću za ugostiteljstvo, trgovinu i usluge</w:t>
      </w:r>
      <w:r w:rsidR="000F0169">
        <w:t>,</w:t>
      </w:r>
      <w:r w:rsidR="000F0169" w:rsidRPr="000F0169">
        <w:t xml:space="preserve"> </w:t>
      </w:r>
      <w:r w:rsidR="00951D1C">
        <w:t xml:space="preserve"> OIB: </w:t>
      </w:r>
      <w:r w:rsidR="000F0169" w:rsidRPr="000F0169">
        <w:t>91532168649</w:t>
      </w:r>
      <w:r w:rsidR="00524FB3" w:rsidRPr="00480E9F">
        <w:t xml:space="preserve">, </w:t>
      </w:r>
      <w:r w:rsidR="009E147E">
        <w:t>Ulica S</w:t>
      </w:r>
      <w:r w:rsidR="000F0169">
        <w:t xml:space="preserve">lobode 28, Split, </w:t>
      </w:r>
      <w:r w:rsidR="00524FB3" w:rsidRPr="00480E9F">
        <w:t xml:space="preserve">dana </w:t>
      </w:r>
      <w:r w:rsidR="000F0169">
        <w:t>05. studenoga</w:t>
      </w:r>
      <w:r w:rsidR="00524FB3" w:rsidRPr="00480E9F">
        <w:t xml:space="preserve">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6A05E7">
        <w:t xml:space="preserve"> </w:t>
      </w:r>
      <w:r w:rsidR="007370EF" w:rsidRPr="007370EF">
        <w:t>dužnikom MIRISI KAVE jednostavno društvo s ograničenom odgovornošću za ugostiteljstvo, trgovinu i us</w:t>
      </w:r>
      <w:r w:rsidR="009E147E">
        <w:t>luge,  OIB: 91532168649, Ulica S</w:t>
      </w:r>
      <w:r w:rsidR="007370EF" w:rsidRPr="007370EF">
        <w:t>lobode 28, Split</w:t>
      </w:r>
      <w:r w:rsidR="007370EF">
        <w:t>,</w:t>
      </w:r>
      <w:r w:rsidR="008C2B3C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6E2DFA">
        <w:t>1663</w:t>
      </w:r>
      <w:r w:rsidR="00DE5301" w:rsidRPr="00FD428F">
        <w:t>-1</w:t>
      </w:r>
      <w:r w:rsidR="006E2DFA">
        <w:t>6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>
      <w:pPr>
        <w:jc w:val="both"/>
      </w:pPr>
    </w:p>
    <w:p w:rsidRDefault="004759DB" w:rsidP="00407841" w:rsidR="004759DB">
      <w:pPr>
        <w:jc w:val="both"/>
      </w:pPr>
    </w:p>
    <w:p w:rsidRDefault="004759DB" w:rsidP="00407841" w:rsidR="004759DB">
      <w:pPr>
        <w:jc w:val="both"/>
      </w:pPr>
    </w:p>
    <w:p w:rsidRDefault="004759DB" w:rsidP="00407841" w:rsidR="004759DB">
      <w:pPr>
        <w:jc w:val="both"/>
      </w:pPr>
    </w:p>
    <w:p w:rsidRDefault="004759DB" w:rsidP="00407841" w:rsidR="004759DB">
      <w:pPr>
        <w:jc w:val="both"/>
      </w:pPr>
    </w:p>
    <w:p w:rsidRDefault="004759DB" w:rsidP="00407841" w:rsidR="004759DB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6E2DFA">
        <w:t>12</w:t>
      </w:r>
      <w:r w:rsidR="00E67B41">
        <w:t xml:space="preserve">. </w:t>
      </w:r>
      <w:r w:rsidR="006E2DFA">
        <w:t>kolovoza</w:t>
      </w:r>
      <w:r w:rsidR="00BA1BAA" w:rsidRPr="00FD428F">
        <w:t xml:space="preserve"> </w:t>
      </w:r>
      <w:r w:rsidR="006E2DFA">
        <w:t>2016</w:t>
      </w:r>
      <w:r w:rsidRPr="00FD428F">
        <w:t>.g. prijedlog za otvaranje stečajnog postupka nad dužnikom</w:t>
      </w:r>
      <w:r w:rsidR="009F5F0C" w:rsidRPr="00FD428F">
        <w:t xml:space="preserve"> </w:t>
      </w:r>
      <w:r w:rsidR="004759DB" w:rsidRPr="004759DB">
        <w:t>MIRISI KAVE jednostavno društvo s ograničenom odgovornošću za ugostiteljstvo, trgovinu i usluge,  OIB: 91532168649,</w:t>
      </w:r>
      <w:r w:rsidR="009E147E">
        <w:t xml:space="preserve"> Ulica S</w:t>
      </w:r>
      <w:r w:rsidR="004759DB" w:rsidRPr="004759DB">
        <w:t>lobode 28, Split,</w:t>
      </w: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E52B8B">
        <w:t>7</w:t>
      </w:r>
      <w:r w:rsidR="0016020C">
        <w:t xml:space="preserve">. </w:t>
      </w:r>
      <w:r w:rsidR="00055BDF">
        <w:t>kolovoza</w:t>
      </w:r>
      <w:r w:rsidR="00490587">
        <w:t xml:space="preserve">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E52B8B">
        <w:t>1.698.486,31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E52B8B">
        <w:t>21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055BDF">
        <w:t>8</w:t>
      </w:r>
      <w:r w:rsidR="00E52B8B">
        <w:t>46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4759DB">
        <w:rPr>
          <w:b/>
        </w:rPr>
        <w:t>05. studenog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lastRenderedPageBreak/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F20" w:rsidP="00583F5B" w:rsidR="005C1F20">
      <w:r>
        <w:separator/>
      </w:r>
    </w:p>
  </w:endnote>
  <w:endnote w:id="0" w:type="continuationSeparator">
    <w:p w:rsidRDefault="005C1F20" w:rsidP="00583F5B" w:rsidR="005C1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F20" w:rsidP="00583F5B" w:rsidR="005C1F20">
      <w:r>
        <w:separator/>
      </w:r>
    </w:p>
  </w:footnote>
  <w:footnote w:id="0" w:type="continuationSeparator">
    <w:p w:rsidRDefault="005C1F20" w:rsidP="00583F5B" w:rsidR="005C1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9F3">
          <w:rPr>
            <w:noProof/>
          </w:rPr>
          <w:t>3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52B8B">
          <w:t>1663/16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F0169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19F3"/>
    <w:rsid w:val="002E40A6"/>
    <w:rsid w:val="003045F3"/>
    <w:rsid w:val="00327417"/>
    <w:rsid w:val="00340EC4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59DB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C1F20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05E7"/>
    <w:rsid w:val="006A76BD"/>
    <w:rsid w:val="006C4D7E"/>
    <w:rsid w:val="006E2DFA"/>
    <w:rsid w:val="006F2714"/>
    <w:rsid w:val="00712AE0"/>
    <w:rsid w:val="007170D7"/>
    <w:rsid w:val="00733997"/>
    <w:rsid w:val="007370EF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73824"/>
    <w:rsid w:val="00893CB9"/>
    <w:rsid w:val="00896A3D"/>
    <w:rsid w:val="008B1920"/>
    <w:rsid w:val="008C2B3C"/>
    <w:rsid w:val="008D6B1E"/>
    <w:rsid w:val="008E102D"/>
    <w:rsid w:val="008E3CA3"/>
    <w:rsid w:val="00936740"/>
    <w:rsid w:val="00951D1C"/>
    <w:rsid w:val="00976AE2"/>
    <w:rsid w:val="009870A9"/>
    <w:rsid w:val="009D5071"/>
    <w:rsid w:val="009D7CA5"/>
    <w:rsid w:val="009E147E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9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9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9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9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9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9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9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9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FINA-e po obustavi postupka predstečajne nagodbe</izvorni_sadrzaj>
    <derivirana_varijabla naziv="DomainObject.Predmet.Opis_1">Prijedlog FINA-e po obustavi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St-1663/2016</izvorni_sadrzaj>
    <derivirana_varijabla naziv="DomainObject.Predmet.OznakaBroj_1">St-1663/2016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rješavanju : 14 St-1061/15 (čl. 110.)</izvorni_sadrzaj>
    <derivirana_varijabla naziv="DomainObject.Predmet.PrimjedbaSuca_1">U rješavanju : 14 St-1061/15 (čl. 110.)</derivirana_varijabla>
  </DomainObject.Predmet.PrimjedbaSuca>
  <DomainObject.Predmet.ProtustrankaFormated>
    <izvorni_sadrzaj>  MIRISI KAVE jednostavno društvo s ograničenom odgovornošću za ugostiteljstvo, trgovinu i usluge</izvorni_sadrzaj>
    <derivirana_varijabla naziv="DomainObject.Predmet.ProtustrankaFormated_1">  MIRISI KAVE jednostavno društvo s ograničenom odgovornošću za ugostiteljstvo, trgovinu i usluge</derivirana_varijabla>
  </DomainObject.Predmet.ProtustrankaFormated>
  <DomainObject.Predmet.ProtustrankaFormatedOIB>
    <izvorni_sadrzaj>  MIRISI KAVE jednostavno društvo s ograničenom odgovornošću za ugostiteljstvo, trgovinu i usluge, OIB 91532168649</izvorni_sadrzaj>
    <derivirana_varijabla naziv="DomainObject.Predmet.ProtustrankaFormatedOIB_1">  MIRISI KAVE jednostavno društvo s ograničenom odgovornošću za ugostiteljstvo, trgovinu i usluge, OIB 91532168649</derivirana_varijabla>
  </DomainObject.Predmet.ProtustrankaFormatedOIB>
  <DomainObject.Predmet.ProtustrankaFormatedWithAdress>
    <izvorni_sadrzaj> MIRISI KAVE jednostavno društvo s ograničenom odgovornošću za ugostiteljstvo, trgovinu i usluge, Ulica Slobode 28, 21000 Split</izvorni_sadrzaj>
    <derivirana_varijabla naziv="DomainObject.Predmet.ProtustrankaFormatedWithAdress_1"> MIRISI KAVE jednostavno društvo s ograničenom odgovornošću za ugostiteljstvo, trgovinu i usluge, Ulica Slobode 28, 21000 Split</derivirana_varijabla>
  </DomainObject.Predmet.ProtustrankaFormatedWithAdress>
  <DomainObject.Predmet.ProtustrankaFormatedWithAdressOIB>
    <izvorni_sadrzaj> MIRISI KAVE jednostavno društvo s ograničenom odgovornošću za ugostiteljstvo, trgovinu i usluge, OIB 91532168649, Ulica Slobode 28, 21000 Split</izvorni_sadrzaj>
    <derivirana_varijabla naziv="DomainObject.Predmet.ProtustrankaFormatedWithAdressOIB_1"> MIRISI KAVE jednostavno društvo s ograničenom odgovornošću za ugostiteljstvo, trgovinu i usluge, OIB 91532168649, Ulica Slobode 28, 21000 Split</derivirana_varijabla>
  </DomainObject.Predmet.ProtustrankaFormatedWithAdressOIB>
  <DomainObject.Predmet.ProtustrankaWithAdress>
    <izvorni_sadrzaj>MIRISI KAVE jednostavno društvo s ograničenom odgovornošću za ugostiteljstvo, trgovinu i usluge Ulica Slobode 28, 21000 Split</izvorni_sadrzaj>
    <derivirana_varijabla naziv="DomainObject.Predmet.ProtustrankaWithAdress_1">MIRISI KAVE jednostavno društvo s ograničenom odgovornošću za ugostiteljstvo, trgovinu i usluge Ulica Slobode 28, 21000 Split</derivirana_varijabla>
  </DomainObject.Predmet.ProtustrankaWithAdress>
  <DomainObject.Predmet.ProtustrankaWithAdressOIB>
    <izvorni_sadrzaj>MIRISI KAVE jednostavno društvo s ograničenom odgovornošću za ugostiteljstvo, trgovinu i usluge, OIB 91532168649, Ulica Slobode 28, 21000 Split</izvorni_sadrzaj>
    <derivirana_varijabla naziv="DomainObject.Predmet.ProtustrankaWithAdressOIB_1">MIRISI KAVE jednostavno društvo s ograničenom odgovornošću za ugostiteljstvo, trgovinu i usluge, OIB 91532168649, Ulica Slobode 28, 21000 Split</derivirana_varijabla>
  </DomainObject.Predmet.ProtustrankaWithAdressOIB>
  <DomainObject.Predmet.ProtustrankaNazivFormated>
    <izvorni_sadrzaj>MIRISI KAVE jednostavno društvo s ograničenom odgovornošću za ugostiteljstvo, trgovinu i usluge</izvorni_sadrzaj>
    <derivirana_varijabla naziv="DomainObject.Predmet.ProtustrankaNazivFormated_1">MIRISI KAVE jednostavno društvo s ograničenom odgovornošću za ugostiteljstvo, trgovinu i usluge</derivirana_varijabla>
  </DomainObject.Predmet.ProtustrankaNazivFormated>
  <DomainObject.Predmet.ProtustrankaNazivFormatedOIB>
    <izvorni_sadrzaj>MIRISI KAVE jednostavno društvo s ograničenom odgovornošću za ugostiteljstvo, trgovinu i usluge, OIB 91532168649</izvorni_sadrzaj>
    <derivirana_varijabla naziv="DomainObject.Predmet.ProtustrankaNazivFormatedOIB_1">MIRISI KAVE jednostavno društvo s ograničenom odgovornošću za ugostiteljstvo, trgovinu i usluge, OIB 91532168649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MIRISI KAVE jednostavno društvo s ograničenom odgovornošću za ugostiteljstvo, trgovinu i usluge</item>
    </izvorni_sadrzaj>
    <derivirana_varijabla naziv="DomainObject.Predmet.ProtuStrankaListFormated_1">
      <item>MIRISI KAVE jednostavno društvo s ograničenom odgovornošću za ugostiteljstvo, trgovinu i usluge</item>
    </derivirana_varijabla>
  </DomainObject.Predmet.ProtuStrankaListFormated>
  <DomainObject.Predmet.ProtuStrankaListFormatedOIB>
    <izvorni_sadrzaj>
      <item>MIRISI KAVE jednostavno društvo s ograničenom odgovornošću za ugostiteljstvo, trgovinu i usluge, OIB 91532168649</item>
    </izvorni_sadrzaj>
    <derivirana_varijabla naziv="DomainObject.Predmet.ProtuStrankaListFormatedOIB_1">
      <item>MIRISI KAVE jednostavno društvo s ograničenom odgovornošću za ugostiteljstvo, trgovinu i usluge, OIB 91532168649</item>
    </derivirana_varijabla>
  </DomainObject.Predmet.ProtuStrankaListFormatedOIB>
  <DomainObject.Predmet.ProtuStrankaListFormatedWithAdress>
    <izvorni_sadrzaj>
      <item>MIRISI KAVE jednostavno društvo s ograničenom odgovornošću za ugostiteljstvo, trgovinu i usluge, Ulica Slobode 28, 21000 Split</item>
    </izvorni_sadrzaj>
    <derivirana_varijabla naziv="DomainObject.Predmet.ProtuStrankaListFormatedWithAdress_1">
      <item>MIRISI KAVE jednostavno društvo s ograničenom odgovornošću za ugostiteljstvo, trgovinu i usluge, Ulica Slobode 28, 21000 Split</item>
    </derivirana_varijabla>
  </DomainObject.Predmet.ProtuStrankaListFormatedWithAdress>
  <DomainObject.Predmet.ProtuStrankaListFormatedWithAdressOIB>
    <izvorni_sadrzaj>
      <item>MIRISI KAVE jednostavno društvo s ograničenom odgovornošću za ugostiteljstvo, trgovinu i usluge, OIB 91532168649, Ulica Slobode 28, 21000 Split</item>
    </izvorni_sadrzaj>
    <derivirana_varijabla naziv="DomainObject.Predmet.ProtuStrankaListFormatedWithAdressOIB_1">
      <item>MIRISI KAVE jednostavno društvo s ograničenom odgovornošću za ugostiteljstvo, trgovinu i usluge, OIB 91532168649, Ulica Slobode 28, 21000 Split</item>
    </derivirana_varijabla>
  </DomainObject.Predmet.ProtuStrankaListFormatedWithAdressOIB>
  <DomainObject.Predmet.ProtuStrankaListNazivFormated>
    <izvorni_sadrzaj>
      <item>MIRISI KAVE jednostavno društvo s ograničenom odgovornošću za ugostiteljstvo, trgovinu i usluge</item>
    </izvorni_sadrzaj>
    <derivirana_varijabla naziv="DomainObject.Predmet.ProtuStrankaListNazivFormated_1">
      <item>MIRISI KAVE jednostavno društvo s ograničenom odgovornošću za ugostiteljstvo, trgovinu i usluge</item>
    </derivirana_varijabla>
  </DomainObject.Predmet.ProtuStrankaListNazivFormated>
  <DomainObject.Predmet.ProtuStrankaListNazivFormatedOIB>
    <izvorni_sadrzaj>
      <item>MIRISI KAVE jednostavno društvo s ograničenom odgovornošću za ugostiteljstvo, trgovinu i usluge, OIB 91532168649</item>
    </izvorni_sadrzaj>
    <derivirana_varijabla naziv="DomainObject.Predmet.ProtuStrankaListNazivFormatedOIB_1">
      <item>MIRISI KAVE jednostavno društvo s ograničenom odgovornošću za ugostiteljstvo, trgovinu i usluge, OIB 91532168649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MIRISI KAVE jednostavno društvo s ograničenom odgovornošću za ugostiteljstvo, trgovinu i usluge</izvorni_sadrzaj>
    <derivirana_varijabla naziv="DomainObject.Predmet.ProtustrankaIDrugi_1">MIRISI KAVE jednostavno društvo s ograničenom odgovornošću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MIRISI KAVE jednostavno društvo s ograničenom odgovornošću za ugostiteljstvo, trgovinu i usluge, OIB 91532168649, Ulica Slobode 28, 21000 Split</izvorni_sadrzaj>
    <derivirana_varijabla naziv="DomainObject.Predmet.ProtustrankaIDrugiAdressOIB_1">MIRISI KAVE jednostavno društvo s ograničenom odgovornošću za ugostiteljstvo, trgovinu i usluge, OIB 91532168649,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MIRISI KAVE jednostavno društvo s ograničenom odgovornošću za ugostiteljstvo, trgovinu i usluge</item>
      <item>FINANCIJSKA AGENCIJA, RC SPLIT</item>
    </izvorni_sadrzaj>
    <derivirana_varijabla naziv="DomainObject.Predmet.SudioniciListNaziv_1">
      <item>MIRISI KAVE jednostavno društvo s ograničenom odgovornošću za ugostiteljstvo, trgovinu i usluge</item>
      <item>FINANCIJSKA AGENCIJA, RC SPLIT</item>
    </derivirana_varijabla>
  </DomainObject.Predmet.SudioniciListNaziv>
  <DomainObject.Predmet.SudioniciListAdressOIB>
    <izvorni_sadrzaj>
      <item>MIRISI KAVE jednostavno društvo s ograničenom odgovornošću za ugostiteljstvo, trgovinu i usluge, OIB 91532168649, Ulica Slobode 28,21000 Split</item>
      <item>FINANCIJSKA AGENCIJA, RC SPLIT, OIB 85821130368, Mažuranićevo šetalište 24 b,21000 Split</item>
    </izvorni_sadrzaj>
    <derivirana_varijabla naziv="DomainObject.Predmet.SudioniciListAdressOIB_1">
      <item>MIRISI KAVE jednostavno društvo s ograničenom odgovornošću za ugostiteljstvo, trgovinu i usluge, OIB 91532168649, Ulica Slobode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91532168649</item>
      <item>, OIB 85821130368</item>
    </izvorni_sadrzaj>
    <derivirana_varijabla naziv="DomainObject.Predmet.SudioniciListNazivOIB_1">
      <item>, OIB 91532168649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St-1663/2016-10</izvorni_sadrzaj>
    <derivirana_varijabla naziv="DomainObject.PredzadnjaOdlukaIzPredmeta.Oznaka_1">St-1663/2016-10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B6B71-9093-4450-8CBF-524F08D9E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670</properties:Words>
  <properties:Characters>3721</properties:Characters>
  <properties:Lines>102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2018-11-05T13:13:00Z</dcterms:created>
  <dc:creator>Diana Butigan Granić</dc:creator>
  <cp:lastModifiedBy>Sanja Vuković</cp:lastModifiedBy>
  <cp:lastPrinted>2018-11-05T13:20:00Z</cp:lastPrinted>
  <dcterms:modified xmlns:xsi="http://www.w3.org/2001/XMLSchema-instance" xsi:type="dcterms:W3CDTF">2018-11-05T13:23:00Z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(MIRISI KAVE.docx)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