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05d9" w14:paraId="ff005d9" w:rsidRDefault="00CC3410" w:rsidP="00CC3410" w:rsidR="00CC3410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3410" w:rsidP="00CC3410" w:rsidR="00CC3410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C3410" w:rsidP="00CC3410" w:rsidR="00CC341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C3410" w:rsidP="00CC3410" w:rsidR="00CC341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C3410" w:rsidP="00CC3410" w:rsidR="00CC3410"/>
    <w:p w:rsidRDefault="00CC3410" w:rsidP="00CC3410" w:rsidR="00CC341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CC3410" w:rsidP="00CC3410" w:rsidR="00CC341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CC3410" w:rsidP="00CC3410" w:rsidR="00CC341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CC3410" w:rsidP="00CC3410" w:rsidR="00CC341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C3410" w:rsidP="00CC3410" w:rsidR="00CC3410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5792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ZUBATAC d. o. o. Pazin, Trg slobode 2, OIB 3</w:t>
      </w:r>
      <w:r w:rsidRPr="00CC3410">
        <w:rPr>
          <w:rFonts w:cs="Times New Roman" w:eastAsia="Times New Roman"/>
          <w:szCs w:val="24"/>
          <w:lang w:eastAsia="hr-HR"/>
        </w:rPr>
        <w:t>8248002723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C3410">
        <w:rPr>
          <w:rFonts w:cs="Times New Roman" w:eastAsia="Times New Roman"/>
          <w:szCs w:val="24"/>
          <w:lang w:eastAsia="hr-HR"/>
        </w:rPr>
        <w:t>130020309</w:t>
      </w:r>
      <w:r>
        <w:rPr>
          <w:rFonts w:cs="Times New Roman" w:eastAsia="Times New Roman"/>
          <w:szCs w:val="24"/>
          <w:lang w:eastAsia="hr-HR"/>
        </w:rPr>
        <w:t>,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CC3410" w:rsidP="00CC3410" w:rsidR="00CC341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C3410" w:rsidP="00CC3410" w:rsidR="00CC341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CC3410" w:rsidP="00CC3410" w:rsidR="00CC341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C3410" w:rsidP="00CC3410" w:rsidR="00CC341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ZUBATAC d. o. o. Pazin, Trg slobode 2, OIB 3</w:t>
      </w:r>
      <w:r w:rsidRPr="00CC3410">
        <w:rPr>
          <w:rFonts w:cs="Times New Roman" w:eastAsia="Times New Roman"/>
          <w:szCs w:val="24"/>
          <w:lang w:eastAsia="hr-HR"/>
        </w:rPr>
        <w:t>8248002723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C3410">
        <w:rPr>
          <w:rFonts w:cs="Times New Roman" w:eastAsia="Times New Roman"/>
          <w:szCs w:val="24"/>
          <w:lang w:eastAsia="hr-HR"/>
        </w:rPr>
        <w:t>130020309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3410" w:rsidP="00CC3410" w:rsidR="00CC341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C3410" w:rsidP="00CC3410" w:rsidR="00CC3410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CC3410" w:rsidP="00CC3410" w:rsidR="00CC341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C3410" w:rsidP="00CC3410" w:rsidR="00CC341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ZUBATAC d. o. o. Pazin.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2354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60.672,23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CC3410" w:rsidP="00CC3410" w:rsidR="00CC341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C3410" w:rsidP="00CC3410" w:rsidR="00CC341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CC3410" w:rsidP="00CC3410" w:rsidR="00CC341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C3410" w:rsidP="00CC3410" w:rsidR="00CC341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CC3410" w:rsidP="00CC3410" w:rsidR="00CC3410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CC3410" w:rsidP="00CC3410" w:rsidR="00CC3410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945063">
        <w:rPr>
          <w:rFonts w:cs="Times New Roman" w:eastAsia="Times New Roman"/>
          <w:szCs w:val="24"/>
          <w:lang w:eastAsia="hr-HR"/>
        </w:rPr>
        <w:t>, v. r.</w:t>
      </w:r>
    </w:p>
    <w:p w:rsidRDefault="00CC3410" w:rsidP="00CC3410" w:rsidR="00CC3410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C3410" w:rsidP="00CC3410" w:rsidR="00CC341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CC3410" w:rsidP="00CC3410" w:rsidR="00CC341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CC3410" w:rsidP="00CC3410" w:rsidR="00CC341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CC3410" w:rsidP="00CC3410" w:rsidR="00CC3410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CC3410" w:rsidP="00CC3410" w:rsidR="00CC341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CC3410" w:rsidP="00CC3410" w:rsidR="00CC3410" w:rsidRPr="00D05CA9">
      <w:pPr>
        <w:tabs>
          <w:tab w:pos="4116" w:val="left"/>
        </w:tabs>
      </w:pPr>
    </w:p>
    <w:p w:rsidRDefault="00CC3410" w:rsidP="00CC3410" w:rsidR="00CC3410" w:rsidRPr="00D05CA9">
      <w:pPr>
        <w:tabs>
          <w:tab w:pos="4116" w:val="left"/>
        </w:tabs>
      </w:pPr>
    </w:p>
    <w:p w:rsidRDefault="00CC3410" w:rsidP="00CC3410" w:rsidR="00CC3410" w:rsidRPr="00D05CA9">
      <w:pPr>
        <w:tabs>
          <w:tab w:pos="4116" w:val="left"/>
        </w:tabs>
      </w:pPr>
    </w:p>
    <w:p w:rsidRDefault="00CC3410" w:rsidP="00CC3410" w:rsidR="00CC3410" w:rsidRPr="00D05CA9">
      <w:pPr>
        <w:tabs>
          <w:tab w:pos="4116" w:val="left"/>
        </w:tabs>
      </w:pPr>
    </w:p>
    <w:p w:rsidRDefault="00CC3410" w:rsidP="00CC3410" w:rsidR="00CC3410" w:rsidRPr="00D05CA9">
      <w:pPr>
        <w:tabs>
          <w:tab w:pos="4116" w:val="left"/>
        </w:tabs>
      </w:pPr>
    </w:p>
    <w:p w:rsidRDefault="00CC3410" w:rsidP="00CC3410" w:rsidR="00CC3410" w:rsidRPr="00D05CA9">
      <w:pPr>
        <w:tabs>
          <w:tab w:pos="4116" w:val="left"/>
        </w:tabs>
      </w:pPr>
    </w:p>
    <w:p w:rsidRDefault="00CC3410" w:rsidP="00CC3410" w:rsidR="00CC3410" w:rsidRPr="00D05CA9">
      <w:pPr>
        <w:tabs>
          <w:tab w:pos="4116" w:val="left"/>
        </w:tabs>
      </w:pPr>
    </w:p>
    <w:p w:rsidRDefault="00CC3410" w:rsidP="00CC3410" w:rsidR="00CC3410" w:rsidRPr="00D05CA9">
      <w:pPr>
        <w:tabs>
          <w:tab w:pos="4116" w:val="left"/>
        </w:tabs>
      </w:pPr>
    </w:p>
    <w:p w:rsidRDefault="00CC3410" w:rsidP="00CC3410" w:rsidR="00CC3410" w:rsidRPr="00D05CA9">
      <w:pPr>
        <w:tabs>
          <w:tab w:pos="4116" w:val="left"/>
        </w:tabs>
      </w:pPr>
    </w:p>
    <w:p w:rsidRDefault="00CC3410" w:rsidP="00CC3410" w:rsidR="00CC3410" w:rsidRPr="00D05CA9"/>
    <w:p w:rsidRDefault="00CC3410" w:rsidP="00CC3410" w:rsidR="00CC3410" w:rsidRPr="00D05CA9"/>
    <w:p w:rsidRDefault="00CC3410" w:rsidP="00CC3410" w:rsidR="00CC3410" w:rsidRPr="00D05CA9"/>
    <w:p w:rsidRDefault="00CC3410" w:rsidP="00CC3410" w:rsidR="00CC3410" w:rsidRPr="00D05CA9"/>
    <w:p w:rsidRDefault="00CC3410" w:rsidP="00CC3410" w:rsidR="00CC3410" w:rsidRPr="00D05CA9"/>
    <w:p w:rsidRDefault="00CC3410" w:rsidP="00CC3410" w:rsidR="00CC3410" w:rsidRPr="00D05CA9"/>
    <w:p w:rsidRDefault="00CC3410" w:rsidP="00CC3410" w:rsidR="00CC3410" w:rsidRPr="00D05CA9"/>
    <w:p w:rsidRDefault="00CC3410" w:rsidP="00CC3410" w:rsidR="00CC3410" w:rsidRPr="00D05CA9"/>
    <w:p w:rsidRDefault="00CC3410" w:rsidP="00CC3410" w:rsidR="00CC3410" w:rsidRPr="00D05CA9"/>
    <w:p w:rsidRDefault="00CC3410" w:rsidP="00CC3410" w:rsidR="00CC3410" w:rsidRPr="00D05CA9"/>
    <w:p w:rsidRDefault="00CC3410" w:rsidP="00CC3410" w:rsidR="00CC3410" w:rsidRPr="00D05CA9"/>
    <w:p w:rsidRDefault="00CC3410" w:rsidP="00CC3410" w:rsidR="00CC3410" w:rsidRPr="00D05CA9"/>
    <w:p w:rsidRDefault="00CC3410" w:rsidP="00CC3410" w:rsidR="00CC3410" w:rsidRPr="00D05CA9"/>
    <w:p w:rsidRDefault="00CC3410" w:rsidP="00CC3410" w:rsidR="00CC3410" w:rsidRPr="00D05CA9"/>
    <w:p w:rsidRDefault="00CC3410" w:rsidP="00CC3410" w:rsidR="00CC3410" w:rsidRPr="00D05CA9"/>
    <w:p w:rsidRDefault="00CC3410" w:rsidP="00CC3410" w:rsidR="00CC3410"/>
    <w:p w:rsidRDefault="00CC3410" w:rsidP="00CC3410" w:rsidR="00CC3410"/>
    <w:p w:rsidRDefault="00CC3410" w:rsidP="00CC3410" w:rsidR="00CC3410"/>
    <w:p w:rsidRDefault="00CC3410" w:rsidP="00CC3410" w:rsidR="00CC3410"/>
    <w:p w:rsidRDefault="00CC3410" w:rsidP="00CC3410" w:rsidR="00CC3410"/>
    <w:p w:rsidRDefault="00CC3410" w:rsidP="00CC3410" w:rsidR="00CC3410"/>
    <w:p w:rsidRDefault="00CC3410" w:rsidP="00CC3410" w:rsidR="00CC3410"/>
    <w:p w:rsidRDefault="00CC3410" w:rsidP="00CC3410" w:rsidR="00CC3410"/>
    <w:p w:rsidRDefault="00CC3410" w:rsidP="00CC3410" w:rsidR="00CC3410"/>
    <w:p w:rsidRDefault="00CC3410" w:rsidP="00CC3410" w:rsidR="00CC3410"/>
    <w:p w:rsidRDefault="00CC3410" w:rsidP="00CC3410" w:rsidR="00CC3410"/>
    <w:p w:rsidRDefault="00CC3410" w:rsidP="00CC3410" w:rsidR="00CC3410"/>
    <w:p w:rsidRDefault="00CC3410" w:rsidP="00CC3410" w:rsidR="00CC3410"/>
    <w:p w:rsidRDefault="00CC3410" w:rsidP="00CC3410" w:rsidR="00CC3410"/>
    <w:p w:rsidRDefault="00CC3410" w:rsidP="00CC3410" w:rsidR="00CC3410"/>
    <w:p w:rsidRDefault="00CC3410" w:rsidP="00CC3410" w:rsidR="00CC3410"/>
    <w:p w:rsidRDefault="00CC3410" w:rsidP="00CC3410" w:rsidR="00CC3410"/>
    <w:p w:rsidRDefault="00CC3410" w:rsidP="00CC3410" w:rsidR="00CC3410"/>
    <w:p w:rsidRDefault="00CC3410" w:rsidP="00CC3410" w:rsidR="00CC3410"/>
    <w:p w:rsidRDefault="00CC3410" w:rsidP="00CC3410" w:rsidR="00CC3410"/>
    <w:p w:rsidRDefault="00CC3410" w:rsidP="00CC3410" w:rsidR="00CC3410"/>
    <w:p w:rsidRDefault="00CC3410" w:rsidP="00CC3410" w:rsidR="00CC3410"/>
    <w:p w:rsidRDefault="00FF6BE5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321" w:rsidP="00CC3410" w:rsidR="003C1321">
      <w:r>
        <w:separator/>
      </w:r>
    </w:p>
  </w:endnote>
  <w:endnote w:id="0" w:type="continuationSeparator">
    <w:p w:rsidRDefault="003C1321" w:rsidP="00CC3410" w:rsidR="003C1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321" w:rsidP="00CC3410" w:rsidR="003C1321">
      <w:r>
        <w:separator/>
      </w:r>
    </w:p>
  </w:footnote>
  <w:footnote w:id="0" w:type="continuationSeparator">
    <w:p w:rsidRDefault="003C1321" w:rsidP="00CC3410" w:rsidR="003C13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1321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FF6BE5">
      <w:rPr>
        <w:noProof/>
      </w:rPr>
      <w:t>2</w:t>
    </w:r>
    <w:r>
      <w:fldChar w:fldCharType="end"/>
    </w:r>
    <w:r>
      <w:tab/>
    </w:r>
    <w:r w:rsidRPr="00F65D9B">
      <w:t>11 St-</w:t>
    </w:r>
    <w:r>
      <w:t>40</w:t>
    </w:r>
    <w:r w:rsidR="00CC3410">
      <w:t>6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1321" w:rsidP="0021081C" w:rsidR="00A81E97">
    <w:pPr>
      <w:pStyle w:val="Zaglavlje"/>
      <w:jc w:val="right"/>
    </w:pPr>
    <w:r>
      <w:t>11 St-40</w:t>
    </w:r>
    <w:r w:rsidR="00CC3410">
      <w:t>6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83D"/>
    <w:rsid w:val="003C1321"/>
    <w:rsid w:val="00945063"/>
    <w:rsid w:val="0096683D"/>
    <w:rsid w:val="009A6044"/>
    <w:rsid w:val="00BF033F"/>
    <w:rsid w:val="00CC3410"/>
    <w:rsid w:val="00FF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341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34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341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34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341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C34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341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F6B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BE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BE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BE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BE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341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34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341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34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341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C34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341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F6B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BE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BE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BE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BE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St-406/2015</izvorni_sadrzaj>
    <derivirana_varijabla naziv="DomainObject.Predmet.OznakaBroj_1">St-406/2015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ZUBATAC d.o.o. PAZIN</izvorni_sadrzaj>
    <derivirana_varijabla naziv="DomainObject.Predmet.ProtustrankaFormated_1">  ZUBATAC d.o.o. PAZIN</derivirana_varijabla>
  </DomainObject.Predmet.ProtustrankaFormated>
  <DomainObject.Predmet.ProtustrankaFormatedOIB>
    <izvorni_sadrzaj>  ZUBATAC d.o.o. PAZIN, OIB 38248002723</izvorni_sadrzaj>
    <derivirana_varijabla naziv="DomainObject.Predmet.ProtustrankaFormatedOIB_1">  ZUBATAC d.o.o. PAZIN, OIB 38248002723</derivirana_varijabla>
  </DomainObject.Predmet.ProtustrankaFormatedOIB>
  <DomainObject.Predmet.ProtustrankaFormatedWithAdress>
    <izvorni_sadrzaj> ZUBATAC d.o.o. PAZIN, Trg slobode 2, 52000 Pazin</izvorni_sadrzaj>
    <derivirana_varijabla naziv="DomainObject.Predmet.ProtustrankaFormatedWithAdress_1"> ZUBATAC d.o.o. PAZIN, Trg slobode 2, 52000 Pazin</derivirana_varijabla>
  </DomainObject.Predmet.ProtustrankaFormatedWithAdress>
  <DomainObject.Predmet.ProtustrankaFormatedWithAdressOIB>
    <izvorni_sadrzaj> ZUBATAC d.o.o. PAZIN, OIB 38248002723, Trg slobode 2, 52000 Pazin</izvorni_sadrzaj>
    <derivirana_varijabla naziv="DomainObject.Predmet.ProtustrankaFormatedWithAdressOIB_1"> ZUBATAC d.o.o. PAZIN, OIB 38248002723, Trg slobode 2, 52000 Pazin</derivirana_varijabla>
  </DomainObject.Predmet.ProtustrankaFormatedWithAdressOIB>
  <DomainObject.Predmet.ProtustrankaWithAdress>
    <izvorni_sadrzaj>ZUBATAC d.o.o. PAZIN Trg slobode 2, 52000 Pazin</izvorni_sadrzaj>
    <derivirana_varijabla naziv="DomainObject.Predmet.ProtustrankaWithAdress_1">ZUBATAC d.o.o. PAZIN Trg slobode 2, 52000 Pazin</derivirana_varijabla>
  </DomainObject.Predmet.ProtustrankaWithAdress>
  <DomainObject.Predmet.ProtustrankaWithAdressOIB>
    <izvorni_sadrzaj>ZUBATAC d.o.o. PAZIN, OIB 38248002723, Trg slobode 2, 52000 Pazin</izvorni_sadrzaj>
    <derivirana_varijabla naziv="DomainObject.Predmet.ProtustrankaWithAdressOIB_1">ZUBATAC d.o.o. PAZIN, OIB 38248002723, Trg slobode 2, 52000 Pazin</derivirana_varijabla>
  </DomainObject.Predmet.ProtustrankaWithAdressOIB>
  <DomainObject.Predmet.ProtustrankaNazivFormated>
    <izvorni_sadrzaj>ZUBATAC d.o.o. PAZIN</izvorni_sadrzaj>
    <derivirana_varijabla naziv="DomainObject.Predmet.ProtustrankaNazivFormated_1">ZUBATAC d.o.o. PAZIN</derivirana_varijabla>
  </DomainObject.Predmet.ProtustrankaNazivFormated>
  <DomainObject.Predmet.ProtustrankaNazivFormatedOIB>
    <izvorni_sadrzaj>ZUBATAC d.o.o. PAZIN, OIB 38248002723</izvorni_sadrzaj>
    <derivirana_varijabla naziv="DomainObject.Predmet.ProtustrankaNazivFormatedOIB_1">ZUBATAC d.o.o. PAZIN, OIB 38248002723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60672.23</izvorni_sadrzaj>
    <derivirana_varijabla naziv="DomainObject.Predmet.TrenutnaVrijednost_1">60672.23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ZUBATAC d.o.o. PAZIN</item>
    </izvorni_sadrzaj>
    <derivirana_varijabla naziv="DomainObject.Predmet.ProtuStrankaListFormated_1">
      <item>ZUBATAC d.o.o. PAZIN</item>
    </derivirana_varijabla>
  </DomainObject.Predmet.ProtuStrankaListFormated>
  <DomainObject.Predmet.ProtuStrankaListFormatedOIB>
    <izvorni_sadrzaj>
      <item>ZUBATAC d.o.o. PAZIN, OIB 38248002723</item>
    </izvorni_sadrzaj>
    <derivirana_varijabla naziv="DomainObject.Predmet.ProtuStrankaListFormatedOIB_1">
      <item>ZUBATAC d.o.o. PAZIN, OIB 38248002723</item>
    </derivirana_varijabla>
  </DomainObject.Predmet.ProtuStrankaListFormatedOIB>
  <DomainObject.Predmet.ProtuStrankaListFormatedWithAdress>
    <izvorni_sadrzaj>
      <item>ZUBATAC d.o.o. PAZIN, Trg slobode 2, 52000 Pazin</item>
    </izvorni_sadrzaj>
    <derivirana_varijabla naziv="DomainObject.Predmet.ProtuStrankaListFormatedWithAdress_1">
      <item>ZUBATAC d.o.o. PAZIN, Trg slobode 2, 52000 Pazin</item>
    </derivirana_varijabla>
  </DomainObject.Predmet.ProtuStrankaListFormatedWithAdress>
  <DomainObject.Predmet.ProtuStrankaListFormatedWithAdressOIB>
    <izvorni_sadrzaj>
      <item>ZUBATAC d.o.o. PAZIN, OIB 38248002723, Trg slobode 2, 52000 Pazin</item>
    </izvorni_sadrzaj>
    <derivirana_varijabla naziv="DomainObject.Predmet.ProtuStrankaListFormatedWithAdressOIB_1">
      <item>ZUBATAC d.o.o. PAZIN, OIB 38248002723, Trg slobode 2, 52000 Pazin</item>
    </derivirana_varijabla>
  </DomainObject.Predmet.ProtuStrankaListFormatedWithAdressOIB>
  <DomainObject.Predmet.ProtuStrankaListNazivFormated>
    <izvorni_sadrzaj>
      <item>ZUBATAC d.o.o. PAZIN</item>
    </izvorni_sadrzaj>
    <derivirana_varijabla naziv="DomainObject.Predmet.ProtuStrankaListNazivFormated_1">
      <item>ZUBATAC d.o.o. PAZIN</item>
    </derivirana_varijabla>
  </DomainObject.Predmet.ProtuStrankaListNazivFormated>
  <DomainObject.Predmet.ProtuStrankaListNazivFormatedOIB>
    <izvorni_sadrzaj>
      <item>ZUBATAC d.o.o. PAZIN, OIB 38248002723</item>
    </izvorni_sadrzaj>
    <derivirana_varijabla naziv="DomainObject.Predmet.ProtuStrankaListNazivFormatedOIB_1">
      <item>ZUBATAC d.o.o. PAZIN, OIB 38248002723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ZUBATAC d.o.o. PAZIN</izvorni_sadrzaj>
    <derivirana_varijabla naziv="DomainObject.Predmet.ProtustrankaIDrugi_1">ZUBATAC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ZUBATAC d.o.o. PAZIN, OIB 38248002723, Trg slobode 2, 52000 Pazin</izvorni_sadrzaj>
    <derivirana_varijabla naziv="DomainObject.Predmet.ProtustrankaIDrugiAdressOIB_1">ZUBATAC d.o.o. PAZIN, OIB 38248002723, Trg slobode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ZUBATAC d.o.o. PAZIN</item>
    </izvorni_sadrzaj>
    <derivirana_varijabla naziv="DomainObject.Predmet.SudioniciListNaziv_1">
      <item>FINANCIJSKA AGENCIJA, RC RIJEKA, PODRUŽNICA PULA, PULA</item>
      <item>ZUBATAC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ZUBATAC d.o.o. PAZIN, OIB 38248002723, Trg slobode 2,52000 Pazin</item>
    </izvorni_sadrzaj>
    <derivirana_varijabla naziv="DomainObject.Predmet.SudioniciListAdressOIB_1">
      <item>FINANCIJSKA AGENCIJA, RC RIJEKA, PODRUŽNICA PULA, PULA, OIB 85821130368, Giardini 5,52100 Pula</item>
      <item>ZUBATAC d.o.o. PAZIN, OIB 38248002723, Trg slobode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38248002723</item>
    </izvorni_sadrzaj>
    <derivirana_varijabla naziv="DomainObject.Predmet.SudioniciListNazivOIB_1">
      <item>, OIB 85821130368</item>
      <item>, OIB 38248002723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371</properties:Words>
  <properties:Characters>1996</properties:Characters>
  <properties:Lines>96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2015-11-30T09:24:00Z</dcterms:created>
  <dc:creator>Mihaela Kaligari</dc:creator>
  <dc:description/>
  <cp:keywords/>
  <cp:lastModifiedBy>wsadmin</cp:lastModifiedBy>
  <cp:lastPrinted>2015-11-30T09:27:00Z</cp:lastPrinted>
  <dcterms:modified xmlns:xsi="http://www.w3.org/2001/XMLSchema-instance" xsi:type="dcterms:W3CDTF">2015-12-15T12:16:00Z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