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42b9" w14:paraId="8b042b9" w:rsidRDefault="006771EA" w:rsidP="00047756" w:rsidR="006771EA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</w:p>
    <w:p w:rsidRDefault="00047756" w:rsidP="00047756" w:rsidR="00047756" w:rsidRPr="006771EA">
      <w:pPr>
        <w:overflowPunct/>
        <w:autoSpaceDE/>
        <w:adjustRightInd/>
        <w:spacing w:lineRule="auto" w:line="276" w:after="200"/>
        <w:ind w:firstLine="708"/>
        <w:jc w:val="both"/>
        <w:textAlignment w:val="auto"/>
        <w:rPr>
          <w:bCs/>
          <w:sz w:val="20"/>
          <w:lang w:val="hr-HR"/>
        </w:rPr>
      </w:pPr>
      <w:r w:rsidRPr="006771EA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71EA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6771EA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6771EA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6771EA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6771EA">
        <w:rPr>
          <w:rFonts w:eastAsia="MS Mincho"/>
          <w:bCs/>
          <w:szCs w:val="24"/>
          <w:lang w:val="hr-HR"/>
        </w:rPr>
        <w:t>TRGOVAČKI SUD U RIJECI</w:t>
      </w:r>
    </w:p>
    <w:p w:rsidRDefault="006771EA" w:rsidP="006771EA" w:rsidR="006771EA" w:rsidRPr="00A15F9E">
      <w:r>
        <w:rPr>
          <w:rFonts w:eastAsia="MS Mincho"/>
          <w:bCs/>
          <w:szCs w:val="24"/>
          <w:lang w:val="hr-HR"/>
        </w:rPr>
        <w:t xml:space="preserve">      </w:t>
      </w:r>
      <w:r w:rsidR="00047756" w:rsidRPr="006771EA">
        <w:rPr>
          <w:rFonts w:eastAsia="MS Mincho"/>
          <w:bCs/>
          <w:szCs w:val="24"/>
          <w:lang w:val="hr-HR"/>
        </w:rPr>
        <w:t>Rijeka, Zadarska 1 i 3</w:t>
      </w:r>
      <w:r w:rsidRPr="006771EA">
        <w:t xml:space="preserve"> </w:t>
      </w:r>
      <w:r>
        <w:tab/>
      </w:r>
      <w:r>
        <w:tab/>
      </w:r>
      <w:r>
        <w:tab/>
      </w:r>
      <w:r>
        <w:tab/>
        <w:t xml:space="preserve">     </w:t>
      </w:r>
      <w:r w:rsidRPr="00A80454">
        <w:t xml:space="preserve">Poslovni broj </w:t>
      </w:r>
      <w:r>
        <w:t>7 St-304/2018-14</w:t>
      </w:r>
    </w:p>
    <w:p w:rsidRDefault="00047756" w:rsidP="00047756" w:rsidR="00047756" w:rsidRPr="006771EA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</w:p>
    <w:p w:rsidRDefault="00047756" w:rsidP="00047756" w:rsidR="00047756" w:rsidRPr="006771EA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6771EA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6771EA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6771EA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6771EA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6771EA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6771EA">
      <w:pPr>
        <w:jc w:val="center"/>
        <w:textAlignment w:val="auto"/>
        <w:rPr>
          <w:szCs w:val="24"/>
          <w:lang w:val="hr-HR"/>
        </w:rPr>
      </w:pPr>
      <w:r w:rsidRPr="006771EA">
        <w:rPr>
          <w:szCs w:val="24"/>
          <w:lang w:val="hr-HR"/>
        </w:rPr>
        <w:t>R J E Š E N J E</w:t>
      </w:r>
    </w:p>
    <w:p w:rsidRDefault="00047756" w:rsidP="00047756" w:rsidR="00047756" w:rsidRPr="006771EA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6771EA">
      <w:pPr>
        <w:textAlignment w:val="auto"/>
        <w:rPr>
          <w:bCs/>
          <w:szCs w:val="24"/>
          <w:lang w:val="hr-HR"/>
        </w:rPr>
      </w:pPr>
    </w:p>
    <w:p w:rsidRDefault="00AD4137" w:rsidP="00047756" w:rsidR="00047756" w:rsidRPr="006771EA">
      <w:pPr>
        <w:ind w:firstLine="720"/>
        <w:jc w:val="both"/>
        <w:textAlignment w:val="auto"/>
        <w:rPr>
          <w:lang w:val="hr-HR"/>
        </w:rPr>
      </w:pPr>
      <w:r w:rsidRPr="006771EA">
        <w:rPr>
          <w:bCs/>
          <w:szCs w:val="24"/>
          <w:lang w:val="hr-HR"/>
        </w:rPr>
        <w:t xml:space="preserve">Trgovački sud u Rijeci, po sucu Liljani Ugrin, kao sucu pojedincu u stečajnom predmetu, odlučujući o prijedlogu Financijske agencije za otvaranje stečajnog postupka nad dužnikom </w:t>
      </w:r>
      <w:r w:rsidR="002C3CEF" w:rsidRPr="006771EA">
        <w:rPr>
          <w:bCs/>
          <w:lang w:eastAsia="en-US" w:val="hr-HR"/>
        </w:rPr>
        <w:t>MULTIWAY društvo s ograničenom odgovornošću za trgovinu i špediciju  Kukuljanovo, Industrijska zona, Radna zona 27 (MBS 040081784 – OIB 91759874080)</w:t>
      </w:r>
      <w:r w:rsidR="006771EA">
        <w:rPr>
          <w:bCs/>
          <w:lang w:eastAsia="en-US" w:val="hr-HR"/>
        </w:rPr>
        <w:t>,</w:t>
      </w:r>
      <w:r w:rsidRPr="006771EA">
        <w:rPr>
          <w:bCs/>
          <w:szCs w:val="24"/>
          <w:lang w:val="hr-HR"/>
        </w:rPr>
        <w:t xml:space="preserve"> </w:t>
      </w:r>
      <w:r w:rsidR="007B3E9A" w:rsidRPr="006771EA">
        <w:rPr>
          <w:bCs/>
          <w:szCs w:val="24"/>
          <w:lang w:val="hr-HR"/>
        </w:rPr>
        <w:t xml:space="preserve">dana </w:t>
      </w:r>
      <w:r w:rsidR="002C3CEF" w:rsidRPr="006771EA">
        <w:rPr>
          <w:bCs/>
          <w:szCs w:val="24"/>
          <w:lang w:val="hr-HR"/>
        </w:rPr>
        <w:t>15</w:t>
      </w:r>
      <w:r w:rsidRPr="006771EA">
        <w:rPr>
          <w:bCs/>
          <w:szCs w:val="24"/>
          <w:lang w:val="hr-HR"/>
        </w:rPr>
        <w:t xml:space="preserve">. </w:t>
      </w:r>
      <w:r w:rsidR="002C3CEF" w:rsidRPr="006771EA">
        <w:rPr>
          <w:bCs/>
          <w:szCs w:val="24"/>
          <w:lang w:val="hr-HR"/>
        </w:rPr>
        <w:t xml:space="preserve">listopada </w:t>
      </w:r>
      <w:r w:rsidR="007B3E9A" w:rsidRPr="006771EA">
        <w:rPr>
          <w:bCs/>
          <w:szCs w:val="24"/>
          <w:lang w:val="hr-HR"/>
        </w:rPr>
        <w:t>201</w:t>
      </w:r>
      <w:r w:rsidR="004E077D" w:rsidRPr="006771EA">
        <w:rPr>
          <w:bCs/>
          <w:szCs w:val="24"/>
          <w:lang w:val="hr-HR"/>
        </w:rPr>
        <w:t>8</w:t>
      </w:r>
      <w:r w:rsidR="007B3E9A" w:rsidRPr="006771EA">
        <w:rPr>
          <w:bCs/>
          <w:szCs w:val="24"/>
          <w:lang w:val="hr-HR"/>
        </w:rPr>
        <w:t>.</w:t>
      </w:r>
      <w:r w:rsidR="00047756" w:rsidRPr="006771EA">
        <w:rPr>
          <w:lang w:val="hr-HR"/>
        </w:rPr>
        <w:t xml:space="preserve"> </w:t>
      </w:r>
    </w:p>
    <w:p w:rsidRDefault="00597789" w:rsidP="00047756" w:rsidR="00597789">
      <w:pPr>
        <w:jc w:val="center"/>
        <w:textAlignment w:val="auto"/>
        <w:rPr>
          <w:rFonts w:eastAsia="MS Mincho"/>
          <w:lang w:val="hr-HR"/>
        </w:rPr>
      </w:pPr>
    </w:p>
    <w:p w:rsidRDefault="006771EA" w:rsidP="00047756" w:rsidR="006771EA" w:rsidRPr="006771EA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6771EA">
      <w:pPr>
        <w:jc w:val="center"/>
        <w:textAlignment w:val="auto"/>
        <w:rPr>
          <w:rFonts w:eastAsia="MS Mincho"/>
          <w:lang w:val="hr-HR"/>
        </w:rPr>
      </w:pPr>
      <w:r w:rsidRPr="006771EA">
        <w:rPr>
          <w:rFonts w:eastAsia="MS Mincho"/>
          <w:lang w:val="hr-HR"/>
        </w:rPr>
        <w:t>r i j e š i o   j e</w:t>
      </w:r>
    </w:p>
    <w:p w:rsidRDefault="00047756" w:rsidP="00047756" w:rsidR="00047756" w:rsidRPr="006771EA">
      <w:pPr>
        <w:textAlignment w:val="auto"/>
        <w:rPr>
          <w:rFonts w:eastAsia="MS Mincho"/>
          <w:lang w:val="hr-HR"/>
        </w:rPr>
      </w:pPr>
      <w:r w:rsidRPr="006771EA">
        <w:rPr>
          <w:rFonts w:eastAsia="MS Mincho"/>
          <w:lang w:val="hr-HR"/>
        </w:rPr>
        <w:t xml:space="preserve"> </w:t>
      </w:r>
    </w:p>
    <w:p w:rsidRDefault="00715876" w:rsidP="00047756" w:rsidR="00715876" w:rsidRPr="006771EA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6771EA">
      <w:pPr>
        <w:jc w:val="both"/>
        <w:textAlignment w:val="auto"/>
        <w:rPr>
          <w:lang w:val="hr-HR"/>
        </w:rPr>
      </w:pPr>
      <w:r w:rsidRPr="006771EA">
        <w:rPr>
          <w:rFonts w:eastAsia="MS Mincho"/>
          <w:lang w:val="hr-HR"/>
        </w:rPr>
        <w:t xml:space="preserve">I. </w:t>
      </w:r>
      <w:r w:rsidRPr="006771EA">
        <w:rPr>
          <w:rFonts w:eastAsia="MS Mincho"/>
          <w:lang w:val="hr-HR"/>
        </w:rPr>
        <w:tab/>
      </w:r>
      <w:r w:rsidRPr="006771EA">
        <w:rPr>
          <w:lang w:val="hr-HR"/>
        </w:rPr>
        <w:t xml:space="preserve">O t v a r a   s e  stečajni postupak nad dužnikom </w:t>
      </w:r>
      <w:r w:rsidR="002C3CEF" w:rsidRPr="006771EA">
        <w:rPr>
          <w:bCs/>
          <w:lang w:eastAsia="en-US" w:val="hr-HR"/>
        </w:rPr>
        <w:t>MULTIWAY društvo s ograničenom odgovornošću za trgovinu i špediciju  Kukuljanovo, Industrijska zona, Radna zona 27 (MBS 040081784 – OIB 91759874080)</w:t>
      </w:r>
      <w:r w:rsidR="003A5F29" w:rsidRPr="006771EA">
        <w:rPr>
          <w:szCs w:val="24"/>
          <w:lang w:val="hr-HR"/>
        </w:rPr>
        <w:t>.</w:t>
      </w:r>
    </w:p>
    <w:p w:rsidRDefault="00047756" w:rsidP="00047756" w:rsidR="00047756" w:rsidRPr="006771EA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6771EA">
      <w:pPr>
        <w:jc w:val="both"/>
        <w:textAlignment w:val="auto"/>
        <w:rPr>
          <w:lang w:val="hr-HR"/>
        </w:rPr>
      </w:pPr>
      <w:r w:rsidRPr="006771EA">
        <w:rPr>
          <w:rFonts w:eastAsia="MS Mincho"/>
          <w:lang w:val="hr-HR"/>
        </w:rPr>
        <w:t>II.</w:t>
      </w:r>
      <w:r w:rsidRPr="006771EA">
        <w:rPr>
          <w:rFonts w:eastAsia="MS Mincho"/>
          <w:lang w:val="hr-HR"/>
        </w:rPr>
        <w:tab/>
        <w:t>Za stečajnog upravitelja imenuje se</w:t>
      </w:r>
      <w:r w:rsidR="009A3203" w:rsidRPr="006771EA">
        <w:rPr>
          <w:lang w:val="hr-HR"/>
        </w:rPr>
        <w:t xml:space="preserve"> </w:t>
      </w:r>
      <w:r w:rsidR="002C3CEF" w:rsidRPr="006771EA">
        <w:rPr>
          <w:lang w:val="hr-HR"/>
        </w:rPr>
        <w:t>Dubravka Stašić (OIB</w:t>
      </w:r>
      <w:r w:rsidR="006771EA">
        <w:rPr>
          <w:lang w:val="hr-HR"/>
        </w:rPr>
        <w:t xml:space="preserve"> </w:t>
      </w:r>
      <w:r w:rsidR="002C3CEF" w:rsidRPr="006771EA">
        <w:rPr>
          <w:lang w:val="hr-HR"/>
        </w:rPr>
        <w:t>23303100671)  Zagrebačka 16, Rijeka</w:t>
      </w:r>
      <w:r w:rsidR="00711ACB" w:rsidRPr="006771EA">
        <w:rPr>
          <w:lang w:val="hr-HR"/>
        </w:rPr>
        <w:t>.</w:t>
      </w:r>
    </w:p>
    <w:p w:rsidRDefault="00047756" w:rsidP="00047756" w:rsidR="00047756" w:rsidRPr="006771EA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6771EA">
      <w:pPr>
        <w:jc w:val="both"/>
        <w:textAlignment w:val="auto"/>
        <w:rPr>
          <w:szCs w:val="24"/>
          <w:lang w:val="hr-HR"/>
        </w:rPr>
      </w:pPr>
      <w:r w:rsidRPr="006771EA">
        <w:rPr>
          <w:szCs w:val="24"/>
          <w:lang w:val="hr-HR"/>
        </w:rPr>
        <w:t xml:space="preserve">III. </w:t>
      </w:r>
      <w:r w:rsidRPr="006771EA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6771EA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6771EA">
      <w:pPr>
        <w:jc w:val="both"/>
        <w:textAlignment w:val="auto"/>
        <w:rPr>
          <w:lang w:val="hr-HR"/>
        </w:rPr>
      </w:pPr>
      <w:r w:rsidRPr="006771EA">
        <w:rPr>
          <w:lang w:val="hr-HR"/>
        </w:rPr>
        <w:t>IV.</w:t>
      </w:r>
      <w:r w:rsidRPr="006771EA">
        <w:rPr>
          <w:lang w:val="hr-HR"/>
        </w:rPr>
        <w:tab/>
        <w:t>Z a k l j u č u j e   s e</w:t>
      </w:r>
      <w:r w:rsidR="00801ABE" w:rsidRPr="006771EA">
        <w:rPr>
          <w:lang w:val="hr-HR"/>
        </w:rPr>
        <w:t xml:space="preserve"> </w:t>
      </w:r>
      <w:r w:rsidRPr="006771EA">
        <w:rPr>
          <w:lang w:val="hr-HR"/>
        </w:rPr>
        <w:t xml:space="preserve"> stečajni postupak nad dužnikom </w:t>
      </w:r>
      <w:r w:rsidR="002C3CEF" w:rsidRPr="006771EA">
        <w:rPr>
          <w:bCs/>
          <w:lang w:eastAsia="en-US" w:val="hr-HR"/>
        </w:rPr>
        <w:t>MULTIWAY društvo s ograničenom odgovornošću za trgovinu i špediciju  Kukuljanovo, Industrijska zona, Radna zona 27 (</w:t>
      </w:r>
      <w:r w:rsidR="006771EA">
        <w:rPr>
          <w:bCs/>
          <w:lang w:eastAsia="en-US" w:val="hr-HR"/>
        </w:rPr>
        <w:t>MBS 040081784 – OIB 91759874080</w:t>
      </w:r>
      <w:r w:rsidR="002C3CEF" w:rsidRPr="006771EA">
        <w:rPr>
          <w:bCs/>
          <w:lang w:eastAsia="en-US" w:val="hr-HR"/>
        </w:rPr>
        <w:t>)</w:t>
      </w:r>
      <w:r w:rsidR="00873B7D" w:rsidRPr="006771EA">
        <w:rPr>
          <w:bCs/>
          <w:lang w:eastAsia="en-US" w:val="hr-HR"/>
        </w:rPr>
        <w:t>.</w:t>
      </w:r>
    </w:p>
    <w:p w:rsidRDefault="00047756" w:rsidP="00047756" w:rsidR="00047756" w:rsidRPr="006771EA">
      <w:pPr>
        <w:jc w:val="both"/>
        <w:textAlignment w:val="auto"/>
        <w:rPr>
          <w:lang w:val="hr-HR"/>
        </w:rPr>
      </w:pPr>
    </w:p>
    <w:p w:rsidRDefault="00047756" w:rsidP="00047756" w:rsidR="00047756" w:rsidRPr="006771EA">
      <w:pPr>
        <w:jc w:val="both"/>
        <w:textAlignment w:val="auto"/>
        <w:rPr>
          <w:lang w:val="hr-HR"/>
        </w:rPr>
      </w:pPr>
      <w:r w:rsidRPr="006771EA">
        <w:rPr>
          <w:szCs w:val="24"/>
          <w:lang w:val="hr-HR"/>
        </w:rPr>
        <w:t>V.</w:t>
      </w:r>
      <w:r w:rsidRPr="006771EA">
        <w:rPr>
          <w:szCs w:val="24"/>
          <w:lang w:val="hr-HR"/>
        </w:rPr>
        <w:tab/>
        <w:t xml:space="preserve">Ovo rješenje će se objaviti </w:t>
      </w:r>
      <w:r w:rsidRPr="006771EA">
        <w:rPr>
          <w:lang w:val="hr-HR"/>
        </w:rPr>
        <w:t>na mrežnoj stranici e-</w:t>
      </w:r>
      <w:r w:rsidR="00710E86" w:rsidRPr="006771EA">
        <w:rPr>
          <w:lang w:val="hr-HR"/>
        </w:rPr>
        <w:t>O</w:t>
      </w:r>
      <w:r w:rsidRPr="006771EA">
        <w:rPr>
          <w:lang w:val="hr-HR"/>
        </w:rPr>
        <w:t>glasn</w:t>
      </w:r>
      <w:r w:rsidR="00710E86" w:rsidRPr="006771EA">
        <w:rPr>
          <w:lang w:val="hr-HR"/>
        </w:rPr>
        <w:t>a</w:t>
      </w:r>
      <w:r w:rsidRPr="006771EA">
        <w:rPr>
          <w:lang w:val="hr-HR"/>
        </w:rPr>
        <w:t xml:space="preserve"> ploč</w:t>
      </w:r>
      <w:r w:rsidR="00710E86" w:rsidRPr="006771EA">
        <w:rPr>
          <w:lang w:val="hr-HR"/>
        </w:rPr>
        <w:t>a</w:t>
      </w:r>
      <w:r w:rsidRPr="006771EA">
        <w:rPr>
          <w:lang w:val="hr-HR"/>
        </w:rPr>
        <w:t xml:space="preserve"> sud</w:t>
      </w:r>
      <w:r w:rsidR="00710E86" w:rsidRPr="006771EA">
        <w:rPr>
          <w:lang w:val="hr-HR"/>
        </w:rPr>
        <w:t>ova</w:t>
      </w:r>
      <w:r w:rsidRPr="006771EA">
        <w:rPr>
          <w:lang w:val="hr-HR"/>
        </w:rPr>
        <w:t>.</w:t>
      </w:r>
    </w:p>
    <w:p w:rsidRDefault="00047756" w:rsidP="00047756" w:rsidR="00047756" w:rsidRPr="006771EA">
      <w:pPr>
        <w:jc w:val="both"/>
        <w:textAlignment w:val="auto"/>
        <w:rPr>
          <w:lang w:val="hr-HR"/>
        </w:rPr>
      </w:pPr>
    </w:p>
    <w:p w:rsidRDefault="00047756" w:rsidP="00047756" w:rsidR="00047756" w:rsidRPr="006771EA">
      <w:pPr>
        <w:jc w:val="both"/>
        <w:textAlignment w:val="auto"/>
        <w:rPr>
          <w:szCs w:val="24"/>
          <w:lang w:val="hr-HR"/>
        </w:rPr>
      </w:pPr>
      <w:r w:rsidRPr="006771EA">
        <w:rPr>
          <w:lang w:val="hr-HR"/>
        </w:rPr>
        <w:t>VI.</w:t>
      </w:r>
      <w:r w:rsidRPr="006771EA">
        <w:rPr>
          <w:lang w:val="hr-HR"/>
        </w:rPr>
        <w:tab/>
        <w:t xml:space="preserve">Po </w:t>
      </w:r>
      <w:r w:rsidRPr="006771EA">
        <w:rPr>
          <w:szCs w:val="24"/>
          <w:lang w:val="hr-HR"/>
        </w:rPr>
        <w:t xml:space="preserve">pravomoćnosti </w:t>
      </w:r>
      <w:r w:rsidR="00710E86" w:rsidRPr="006771EA">
        <w:rPr>
          <w:szCs w:val="24"/>
          <w:lang w:val="hr-HR"/>
        </w:rPr>
        <w:t xml:space="preserve">će se ovo rješenje </w:t>
      </w:r>
      <w:r w:rsidRPr="006771EA">
        <w:rPr>
          <w:szCs w:val="24"/>
          <w:lang w:val="hr-HR"/>
        </w:rPr>
        <w:t>dostaviti sudskom registru radi brisanja dužnika.</w:t>
      </w:r>
    </w:p>
    <w:p w:rsidRDefault="00047756" w:rsidP="00047756" w:rsidR="00047756">
      <w:pPr>
        <w:jc w:val="center"/>
        <w:textAlignment w:val="auto"/>
        <w:rPr>
          <w:szCs w:val="24"/>
          <w:lang w:val="hr-HR"/>
        </w:rPr>
      </w:pPr>
    </w:p>
    <w:p w:rsidRDefault="006771EA" w:rsidP="00047756" w:rsidR="006771EA">
      <w:pPr>
        <w:jc w:val="center"/>
        <w:textAlignment w:val="auto"/>
        <w:rPr>
          <w:szCs w:val="24"/>
          <w:lang w:val="hr-HR"/>
        </w:rPr>
      </w:pPr>
    </w:p>
    <w:p w:rsidRDefault="006771EA" w:rsidP="00047756" w:rsidR="006771EA">
      <w:pPr>
        <w:jc w:val="center"/>
        <w:textAlignment w:val="auto"/>
        <w:rPr>
          <w:szCs w:val="24"/>
          <w:lang w:val="hr-HR"/>
        </w:rPr>
      </w:pPr>
    </w:p>
    <w:p w:rsidRDefault="006771EA" w:rsidP="00047756" w:rsidR="006771EA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 w:rsidRPr="006771EA">
      <w:pPr>
        <w:jc w:val="center"/>
        <w:textAlignment w:val="auto"/>
        <w:rPr>
          <w:szCs w:val="24"/>
          <w:lang w:val="hr-HR"/>
        </w:rPr>
      </w:pPr>
      <w:r w:rsidRPr="006771EA">
        <w:rPr>
          <w:szCs w:val="24"/>
          <w:lang w:val="hr-HR"/>
        </w:rPr>
        <w:t>Obrazloženje</w:t>
      </w:r>
    </w:p>
    <w:p w:rsidRDefault="007E4BB8" w:rsidP="00047756" w:rsidR="007E4BB8" w:rsidRPr="006771EA">
      <w:pPr>
        <w:ind w:firstLine="720"/>
        <w:jc w:val="both"/>
        <w:textAlignment w:val="auto"/>
        <w:rPr>
          <w:szCs w:val="24"/>
          <w:lang w:val="hr-HR"/>
        </w:rPr>
      </w:pPr>
    </w:p>
    <w:p w:rsidRDefault="005B60B2" w:rsidP="00047756" w:rsidR="005B60B2" w:rsidRPr="006771EA">
      <w:pPr>
        <w:ind w:firstLine="720"/>
        <w:jc w:val="both"/>
        <w:textAlignment w:val="auto"/>
        <w:rPr>
          <w:szCs w:val="24"/>
          <w:lang w:val="hr-HR"/>
        </w:rPr>
      </w:pPr>
    </w:p>
    <w:p w:rsidRDefault="002C3CEF" w:rsidP="00047756" w:rsidR="004012E4" w:rsidRPr="006771EA">
      <w:pPr>
        <w:ind w:firstLine="720"/>
        <w:jc w:val="both"/>
        <w:textAlignment w:val="auto"/>
        <w:rPr>
          <w:szCs w:val="24"/>
          <w:lang w:val="hr-HR"/>
        </w:rPr>
      </w:pPr>
      <w:r w:rsidRPr="006771EA">
        <w:rPr>
          <w:szCs w:val="24"/>
          <w:lang w:val="hr-HR"/>
        </w:rPr>
        <w:t>Financijska  agencija je podnijela sudu prijedlog za otvaranje stečajnoga postupka nad dužnikom MULTIWAY d.o.o. Kukuljanovo, Ind</w:t>
      </w:r>
      <w:r w:rsidR="006771EA">
        <w:rPr>
          <w:szCs w:val="24"/>
          <w:lang w:val="hr-HR"/>
        </w:rPr>
        <w:t>ustrijska zona, Radna zona 27 (</w:t>
      </w:r>
      <w:r w:rsidRPr="006771EA">
        <w:rPr>
          <w:szCs w:val="24"/>
          <w:lang w:val="hr-HR"/>
        </w:rPr>
        <w:t xml:space="preserve">OIB 91759874080) temeljem odredbe članka 110. stavak 1. Stečajnog zakona („Narodne novine“ broj 71/15, 104/17,  u daljnjem tekstu: SZ), uz obrazloženje da na dan 9. svibnja  2018. dužnik  u Očevidniku redoslijeda osnova za plaćanje ima evidentirane neizvršene osnove za plaćanje u neprekinutom razdoblju od 120 dana u ukupnom iznosu od 109.458,00 kn, te da ima </w:t>
      </w:r>
      <w:r w:rsidR="006771EA">
        <w:rPr>
          <w:szCs w:val="24"/>
          <w:lang w:val="hr-HR"/>
        </w:rPr>
        <w:t>jednog</w:t>
      </w:r>
      <w:r w:rsidRPr="006771EA">
        <w:rPr>
          <w:szCs w:val="24"/>
          <w:lang w:val="hr-HR"/>
        </w:rPr>
        <w:t xml:space="preserve"> zaposlenika.</w:t>
      </w:r>
    </w:p>
    <w:p w:rsidRDefault="00047756" w:rsidP="00047756" w:rsidR="00047756" w:rsidRPr="006771EA">
      <w:pPr>
        <w:ind w:firstLine="720"/>
        <w:jc w:val="both"/>
        <w:textAlignment w:val="auto"/>
        <w:rPr>
          <w:szCs w:val="24"/>
          <w:lang w:val="hr-HR"/>
        </w:rPr>
      </w:pPr>
      <w:r w:rsidRPr="006771EA">
        <w:rPr>
          <w:szCs w:val="24"/>
          <w:lang w:val="hr-HR"/>
        </w:rPr>
        <w:t xml:space="preserve">Stoga je sud nad dužnikom ovosudnim rješenjem pod poslovnim brojem </w:t>
      </w:r>
      <w:r w:rsidR="004012E4" w:rsidRPr="006771EA">
        <w:rPr>
          <w:szCs w:val="24"/>
          <w:lang w:val="hr-HR"/>
        </w:rPr>
        <w:t>7 St-</w:t>
      </w:r>
      <w:r w:rsidR="002C3CEF" w:rsidRPr="006771EA">
        <w:rPr>
          <w:szCs w:val="24"/>
          <w:lang w:val="hr-HR"/>
        </w:rPr>
        <w:t>304</w:t>
      </w:r>
      <w:r w:rsidR="004012E4" w:rsidRPr="006771EA">
        <w:rPr>
          <w:szCs w:val="24"/>
          <w:lang w:val="hr-HR"/>
        </w:rPr>
        <w:t>/201</w:t>
      </w:r>
      <w:r w:rsidR="00015A0A" w:rsidRPr="006771EA">
        <w:rPr>
          <w:szCs w:val="24"/>
          <w:lang w:val="hr-HR"/>
        </w:rPr>
        <w:t>8</w:t>
      </w:r>
      <w:r w:rsidR="004012E4" w:rsidRPr="006771EA">
        <w:rPr>
          <w:szCs w:val="24"/>
          <w:lang w:val="hr-HR"/>
        </w:rPr>
        <w:t>-</w:t>
      </w:r>
      <w:r w:rsidR="00AD4137" w:rsidRPr="006771EA">
        <w:rPr>
          <w:szCs w:val="24"/>
          <w:lang w:val="hr-HR"/>
        </w:rPr>
        <w:t>3</w:t>
      </w:r>
      <w:r w:rsidR="00201DDA" w:rsidRPr="006771EA">
        <w:rPr>
          <w:szCs w:val="24"/>
          <w:lang w:val="hr-HR"/>
        </w:rPr>
        <w:t xml:space="preserve"> od</w:t>
      </w:r>
      <w:r w:rsidR="00201DDA" w:rsidRPr="006771EA">
        <w:rPr>
          <w:bCs/>
          <w:szCs w:val="24"/>
          <w:lang w:val="hr-HR"/>
        </w:rPr>
        <w:t xml:space="preserve"> </w:t>
      </w:r>
      <w:r w:rsidR="002C3CEF" w:rsidRPr="006771EA">
        <w:rPr>
          <w:bCs/>
          <w:szCs w:val="24"/>
          <w:lang w:val="hr-HR"/>
        </w:rPr>
        <w:t>18</w:t>
      </w:r>
      <w:r w:rsidR="003A59A2" w:rsidRPr="006771EA">
        <w:rPr>
          <w:bCs/>
          <w:szCs w:val="24"/>
          <w:lang w:val="hr-HR"/>
        </w:rPr>
        <w:t xml:space="preserve">. </w:t>
      </w:r>
      <w:r w:rsidR="006D4885" w:rsidRPr="006771EA">
        <w:rPr>
          <w:bCs/>
          <w:szCs w:val="24"/>
          <w:lang w:val="hr-HR"/>
        </w:rPr>
        <w:t>s</w:t>
      </w:r>
      <w:r w:rsidR="002C3CEF" w:rsidRPr="006771EA">
        <w:rPr>
          <w:bCs/>
          <w:szCs w:val="24"/>
          <w:lang w:val="hr-HR"/>
        </w:rPr>
        <w:t xml:space="preserve">vibnja </w:t>
      </w:r>
      <w:r w:rsidR="006D4885" w:rsidRPr="006771EA">
        <w:rPr>
          <w:bCs/>
          <w:szCs w:val="24"/>
          <w:lang w:val="hr-HR"/>
        </w:rPr>
        <w:t>2</w:t>
      </w:r>
      <w:r w:rsidR="003A59A2" w:rsidRPr="006771EA">
        <w:rPr>
          <w:szCs w:val="24"/>
          <w:lang w:val="hr-HR"/>
        </w:rPr>
        <w:t>01</w:t>
      </w:r>
      <w:r w:rsidR="006D4885" w:rsidRPr="006771EA">
        <w:rPr>
          <w:szCs w:val="24"/>
          <w:lang w:val="hr-HR"/>
        </w:rPr>
        <w:t>8</w:t>
      </w:r>
      <w:r w:rsidRPr="006771EA">
        <w:rPr>
          <w:szCs w:val="24"/>
          <w:lang w:val="hr-HR"/>
        </w:rPr>
        <w:t>. pokrenuo prethodni postupak radi utvrđivanja pretpostavki za otvaranje stečajnog postupka</w:t>
      </w:r>
      <w:r w:rsidR="00407497" w:rsidRPr="006771EA">
        <w:rPr>
          <w:szCs w:val="24"/>
          <w:lang w:val="hr-HR"/>
        </w:rPr>
        <w:t xml:space="preserve">, te </w:t>
      </w:r>
      <w:r w:rsidRPr="006771EA">
        <w:rPr>
          <w:lang w:val="hr-HR"/>
        </w:rPr>
        <w:t xml:space="preserve">zakazao </w:t>
      </w:r>
      <w:r w:rsidRPr="006771EA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6771EA">
        <w:rPr>
          <w:lang w:val="hr-HR"/>
        </w:rPr>
        <w:t>zastupnik dužnika po zakonu</w:t>
      </w:r>
      <w:r w:rsidR="004E077D" w:rsidRPr="006771EA">
        <w:rPr>
          <w:lang w:val="hr-HR"/>
        </w:rPr>
        <w:t xml:space="preserve">, </w:t>
      </w:r>
      <w:r w:rsidR="001A7B55" w:rsidRPr="006771EA">
        <w:rPr>
          <w:szCs w:val="24"/>
          <w:lang w:val="hr-HR"/>
        </w:rPr>
        <w:t xml:space="preserve"> banka </w:t>
      </w:r>
      <w:r w:rsidR="004E077D" w:rsidRPr="006771EA">
        <w:rPr>
          <w:szCs w:val="24"/>
          <w:lang w:val="hr-HR"/>
        </w:rPr>
        <w:t>koja za dužnika vodi poslove platnog prometa i privremeni stečajni upravitelj.</w:t>
      </w:r>
    </w:p>
    <w:p w:rsidRDefault="001E5C38" w:rsidP="00047756" w:rsidR="008E0F43" w:rsidRPr="006771EA">
      <w:pPr>
        <w:ind w:firstLine="720"/>
        <w:jc w:val="both"/>
        <w:textAlignment w:val="auto"/>
        <w:rPr>
          <w:szCs w:val="24"/>
          <w:lang w:val="hr-HR"/>
        </w:rPr>
      </w:pPr>
      <w:r w:rsidRPr="006771EA">
        <w:rPr>
          <w:szCs w:val="24"/>
          <w:lang w:val="hr-HR"/>
        </w:rPr>
        <w:t>Tijekom daljnjeg postupka p</w:t>
      </w:r>
      <w:r w:rsidR="009B11A2" w:rsidRPr="006771EA">
        <w:rPr>
          <w:szCs w:val="24"/>
          <w:lang w:val="hr-HR"/>
        </w:rPr>
        <w:t xml:space="preserve">redlagatelj </w:t>
      </w:r>
      <w:r w:rsidR="00715876" w:rsidRPr="006771EA">
        <w:rPr>
          <w:szCs w:val="24"/>
          <w:lang w:val="hr-HR"/>
        </w:rPr>
        <w:t xml:space="preserve">se pisano očitovao </w:t>
      </w:r>
      <w:r w:rsidR="002C3CEF" w:rsidRPr="006771EA">
        <w:rPr>
          <w:szCs w:val="24"/>
          <w:lang w:val="hr-HR"/>
        </w:rPr>
        <w:t xml:space="preserve">u podnesku od na način da je ostao kod navoda iz prijedloga, </w:t>
      </w:r>
      <w:r w:rsidR="00465457" w:rsidRPr="006771EA">
        <w:rPr>
          <w:szCs w:val="24"/>
          <w:lang w:val="hr-HR"/>
        </w:rPr>
        <w:t xml:space="preserve">osobe koje vode poslove društva </w:t>
      </w:r>
      <w:r w:rsidR="004E077D" w:rsidRPr="006771EA">
        <w:rPr>
          <w:szCs w:val="24"/>
          <w:lang w:val="hr-HR"/>
        </w:rPr>
        <w:t>nisu podnijele pisano očitovanje o prijedlogu</w:t>
      </w:r>
      <w:r w:rsidRPr="006771EA">
        <w:rPr>
          <w:szCs w:val="24"/>
          <w:lang w:val="hr-HR"/>
        </w:rPr>
        <w:t xml:space="preserve">, dok je </w:t>
      </w:r>
      <w:r w:rsidRPr="006771EA">
        <w:rPr>
          <w:lang w:val="hr-HR"/>
        </w:rPr>
        <w:t>privremen</w:t>
      </w:r>
      <w:r w:rsidR="006D4885" w:rsidRPr="006771EA">
        <w:rPr>
          <w:lang w:val="hr-HR"/>
        </w:rPr>
        <w:t xml:space="preserve">i </w:t>
      </w:r>
      <w:r w:rsidRPr="006771EA">
        <w:rPr>
          <w:lang w:val="hr-HR"/>
        </w:rPr>
        <w:t>stečajn</w:t>
      </w:r>
      <w:r w:rsidR="006D4885" w:rsidRPr="006771EA">
        <w:rPr>
          <w:lang w:val="hr-HR"/>
        </w:rPr>
        <w:t>i</w:t>
      </w:r>
      <w:r w:rsidRPr="006771EA">
        <w:rPr>
          <w:lang w:val="hr-HR"/>
        </w:rPr>
        <w:t xml:space="preserve"> upravitelj dana </w:t>
      </w:r>
      <w:r w:rsidR="002C3CEF" w:rsidRPr="006771EA">
        <w:rPr>
          <w:lang w:val="hr-HR"/>
        </w:rPr>
        <w:t>20</w:t>
      </w:r>
      <w:r w:rsidR="004012E4" w:rsidRPr="006771EA">
        <w:rPr>
          <w:lang w:val="hr-HR"/>
        </w:rPr>
        <w:t xml:space="preserve">. </w:t>
      </w:r>
      <w:r w:rsidR="002C3CEF" w:rsidRPr="006771EA">
        <w:rPr>
          <w:lang w:val="hr-HR"/>
        </w:rPr>
        <w:t xml:space="preserve">lipnja </w:t>
      </w:r>
      <w:r w:rsidRPr="006771EA">
        <w:rPr>
          <w:lang w:val="hr-HR"/>
        </w:rPr>
        <w:t>201</w:t>
      </w:r>
      <w:r w:rsidR="006D4885" w:rsidRPr="006771EA">
        <w:rPr>
          <w:lang w:val="hr-HR"/>
        </w:rPr>
        <w:t>8</w:t>
      </w:r>
      <w:r w:rsidRPr="006771EA">
        <w:rPr>
          <w:lang w:val="hr-HR"/>
        </w:rPr>
        <w:t xml:space="preserve">. </w:t>
      </w:r>
      <w:r w:rsidR="00597789" w:rsidRPr="006771EA">
        <w:rPr>
          <w:lang w:val="hr-HR"/>
        </w:rPr>
        <w:t xml:space="preserve">podnio sudu </w:t>
      </w:r>
      <w:r w:rsidRPr="006771EA">
        <w:rPr>
          <w:lang w:val="hr-HR"/>
        </w:rPr>
        <w:t xml:space="preserve"> svoje Izvješće. </w:t>
      </w:r>
    </w:p>
    <w:p w:rsidRDefault="006D4885" w:rsidP="006D4885" w:rsidR="006D4885" w:rsidRPr="006771EA">
      <w:pPr>
        <w:ind w:firstLine="720"/>
        <w:jc w:val="both"/>
        <w:rPr>
          <w:szCs w:val="24"/>
          <w:lang w:val="hr-HR"/>
        </w:rPr>
      </w:pPr>
      <w:r w:rsidRPr="006771EA">
        <w:rPr>
          <w:szCs w:val="24"/>
          <w:lang w:val="hr-HR"/>
        </w:rPr>
        <w:t xml:space="preserve">Na ročištu održanom dana </w:t>
      </w:r>
      <w:r w:rsidR="002C3CEF" w:rsidRPr="006771EA">
        <w:rPr>
          <w:szCs w:val="24"/>
          <w:lang w:val="hr-HR"/>
        </w:rPr>
        <w:t>11</w:t>
      </w:r>
      <w:r w:rsidRPr="006771EA">
        <w:rPr>
          <w:szCs w:val="24"/>
          <w:lang w:val="hr-HR"/>
        </w:rPr>
        <w:t xml:space="preserve">. </w:t>
      </w:r>
      <w:r w:rsidR="002C3CEF" w:rsidRPr="006771EA">
        <w:rPr>
          <w:szCs w:val="24"/>
          <w:lang w:val="hr-HR"/>
        </w:rPr>
        <w:t xml:space="preserve">rujna </w:t>
      </w:r>
      <w:r w:rsidRPr="006771EA">
        <w:rPr>
          <w:szCs w:val="24"/>
          <w:lang w:val="hr-HR"/>
        </w:rPr>
        <w:t xml:space="preserve">2018. utvrđeno je da postoje stečajni </w:t>
      </w:r>
      <w:r w:rsidR="00597789" w:rsidRPr="006771EA">
        <w:rPr>
          <w:szCs w:val="24"/>
          <w:lang w:val="hr-HR"/>
        </w:rPr>
        <w:t>r</w:t>
      </w:r>
      <w:r w:rsidRPr="006771EA">
        <w:rPr>
          <w:szCs w:val="24"/>
          <w:lang w:val="hr-HR"/>
        </w:rPr>
        <w:t xml:space="preserve">azlozi za otvaranje stečajnog postupka, </w:t>
      </w:r>
      <w:r w:rsidR="00597789" w:rsidRPr="006771EA">
        <w:rPr>
          <w:szCs w:val="24"/>
          <w:lang w:val="hr-HR"/>
        </w:rPr>
        <w:t xml:space="preserve">time da su </w:t>
      </w:r>
      <w:r w:rsidRPr="006771EA">
        <w:rPr>
          <w:szCs w:val="24"/>
          <w:lang w:val="hr-HR"/>
        </w:rPr>
        <w:t>zastupnici po zakonu dužnika</w:t>
      </w:r>
      <w:r w:rsidR="00597789" w:rsidRPr="006771EA">
        <w:rPr>
          <w:szCs w:val="24"/>
          <w:lang w:val="hr-HR"/>
        </w:rPr>
        <w:t xml:space="preserve"> su naveli </w:t>
      </w:r>
      <w:r w:rsidRPr="006771EA">
        <w:rPr>
          <w:szCs w:val="24"/>
          <w:lang w:val="hr-HR"/>
        </w:rPr>
        <w:t xml:space="preserve">da se ne protive otvaranju stečajnog postupka. </w:t>
      </w:r>
    </w:p>
    <w:p w:rsidRDefault="006D4885" w:rsidP="006D4885" w:rsidR="0024689A" w:rsidRPr="006771EA">
      <w:pPr>
        <w:ind w:firstLine="720"/>
        <w:jc w:val="both"/>
        <w:rPr>
          <w:lang w:val="hr-HR"/>
        </w:rPr>
      </w:pPr>
      <w:r w:rsidRPr="006771EA">
        <w:rPr>
          <w:szCs w:val="24"/>
          <w:lang w:val="hr-HR"/>
        </w:rPr>
        <w:t>O</w:t>
      </w:r>
      <w:r w:rsidR="0024689A" w:rsidRPr="006771EA">
        <w:rPr>
          <w:lang w:val="hr-HR"/>
        </w:rPr>
        <w:t>dlučeno je da se neće ispitivati gospodarsko-financijsko stanje dužnika, jer se nesposobnost dužnika za plaćanje može nedvojbeno utvrditi na temelju potvrde  Financijske agencije, te da će se ročište radi izjašnjenja o prijedlogu za otvaranje stečajnoga postupka spojiti s ročištem radi rasprave o uvjetima za otvaranje stečajnog postupka.</w:t>
      </w:r>
    </w:p>
    <w:p w:rsidRDefault="00597789" w:rsidP="006D4885" w:rsidR="006D4885" w:rsidRPr="006771EA">
      <w:pPr>
        <w:ind w:firstLine="720"/>
        <w:jc w:val="both"/>
        <w:rPr>
          <w:lang w:val="hr-HR"/>
        </w:rPr>
      </w:pPr>
      <w:r w:rsidRPr="006771EA">
        <w:rPr>
          <w:lang w:val="hr-HR"/>
        </w:rPr>
        <w:t>Na ročištu je p</w:t>
      </w:r>
      <w:r w:rsidR="006D4885" w:rsidRPr="006771EA">
        <w:rPr>
          <w:lang w:val="hr-HR"/>
        </w:rPr>
        <w:t xml:space="preserve">rivremeni stečajni upravitelj </w:t>
      </w:r>
      <w:r w:rsidRPr="006771EA">
        <w:rPr>
          <w:lang w:val="hr-HR"/>
        </w:rPr>
        <w:t xml:space="preserve">naveo </w:t>
      </w:r>
      <w:r w:rsidR="006D4885" w:rsidRPr="006771EA">
        <w:rPr>
          <w:lang w:val="hr-HR"/>
        </w:rPr>
        <w:t>da dužnik nema imovine za pokriće troška postupka.</w:t>
      </w:r>
    </w:p>
    <w:p w:rsidRDefault="00047756" w:rsidP="00047756" w:rsidR="00047756" w:rsidRPr="006771EA">
      <w:pPr>
        <w:ind w:firstLine="720"/>
        <w:jc w:val="both"/>
        <w:textAlignment w:val="auto"/>
        <w:rPr>
          <w:lang w:val="hr-HR"/>
        </w:rPr>
      </w:pPr>
      <w:r w:rsidRPr="006771EA">
        <w:rPr>
          <w:lang w:val="hr-HR"/>
        </w:rPr>
        <w:t xml:space="preserve">Odredbom članka </w:t>
      </w:r>
      <w:r w:rsidR="00B85CF0" w:rsidRPr="006771EA">
        <w:rPr>
          <w:lang w:val="hr-HR"/>
        </w:rPr>
        <w:t>5</w:t>
      </w:r>
      <w:r w:rsidRPr="006771EA">
        <w:rPr>
          <w:lang w:val="hr-HR"/>
        </w:rPr>
        <w:t>. stavak 1. SZ propisano je da se stečaj  može otvoriti ako s</w:t>
      </w:r>
      <w:r w:rsidR="00B85CF0" w:rsidRPr="006771EA">
        <w:rPr>
          <w:lang w:val="hr-HR"/>
        </w:rPr>
        <w:t>ud</w:t>
      </w:r>
      <w:r w:rsidRPr="006771EA">
        <w:rPr>
          <w:lang w:val="hr-HR"/>
        </w:rPr>
        <w:t xml:space="preserve"> utvrdi postojanje stečajn</w:t>
      </w:r>
      <w:r w:rsidR="00632DD6" w:rsidRPr="006771EA">
        <w:rPr>
          <w:lang w:val="hr-HR"/>
        </w:rPr>
        <w:t xml:space="preserve">og </w:t>
      </w:r>
      <w:r w:rsidRPr="006771EA">
        <w:rPr>
          <w:lang w:val="hr-HR"/>
        </w:rPr>
        <w:t>razloga, time da je odredbom stavka 2. istog članka propisano da su stečajni razlozi</w:t>
      </w:r>
      <w:r w:rsidR="00632DD6" w:rsidRPr="006771EA">
        <w:rPr>
          <w:lang w:val="hr-HR"/>
        </w:rPr>
        <w:t xml:space="preserve"> </w:t>
      </w:r>
      <w:r w:rsidRPr="006771EA">
        <w:rPr>
          <w:lang w:val="hr-HR"/>
        </w:rPr>
        <w:t>nesposobnost za plaćanje i prezaduženost.</w:t>
      </w:r>
    </w:p>
    <w:p w:rsidRDefault="00226568" w:rsidP="000943D1" w:rsidR="006B1356" w:rsidRPr="006771EA">
      <w:pPr>
        <w:ind w:firstLine="720"/>
        <w:jc w:val="both"/>
        <w:rPr>
          <w:bCs/>
          <w:szCs w:val="24"/>
          <w:lang w:val="hr-HR"/>
        </w:rPr>
      </w:pPr>
      <w:r w:rsidRPr="006771EA">
        <w:rPr>
          <w:lang w:val="hr-HR"/>
        </w:rPr>
        <w:t xml:space="preserve">Iz </w:t>
      </w:r>
      <w:r w:rsidR="002C3CEF" w:rsidRPr="006771EA">
        <w:rPr>
          <w:lang w:val="hr-HR"/>
        </w:rPr>
        <w:t xml:space="preserve">Očevidnika </w:t>
      </w:r>
      <w:r w:rsidR="00597789" w:rsidRPr="006771EA">
        <w:rPr>
          <w:lang w:val="hr-HR"/>
        </w:rPr>
        <w:t xml:space="preserve">Financijska agencija od </w:t>
      </w:r>
      <w:r w:rsidR="002C3CEF" w:rsidRPr="006771EA">
        <w:rPr>
          <w:lang w:val="hr-HR"/>
        </w:rPr>
        <w:t>11</w:t>
      </w:r>
      <w:r w:rsidR="00597789" w:rsidRPr="006771EA">
        <w:rPr>
          <w:lang w:val="hr-HR"/>
        </w:rPr>
        <w:t xml:space="preserve">. </w:t>
      </w:r>
      <w:r w:rsidR="002C3CEF" w:rsidRPr="006771EA">
        <w:rPr>
          <w:lang w:val="hr-HR"/>
        </w:rPr>
        <w:t xml:space="preserve">rujna </w:t>
      </w:r>
      <w:r w:rsidR="00597789" w:rsidRPr="006771EA">
        <w:rPr>
          <w:lang w:val="hr-HR"/>
        </w:rPr>
        <w:t xml:space="preserve">2018.  utvrđeno je da je dužnik na </w:t>
      </w:r>
      <w:r w:rsidR="002C3CEF" w:rsidRPr="006771EA">
        <w:rPr>
          <w:lang w:val="hr-HR"/>
        </w:rPr>
        <w:t xml:space="preserve">taj dan </w:t>
      </w:r>
      <w:r w:rsidR="00597789" w:rsidRPr="006771EA">
        <w:rPr>
          <w:lang w:val="hr-HR"/>
        </w:rPr>
        <w:t>imao neizvršen</w:t>
      </w:r>
      <w:r w:rsidR="002C3CEF" w:rsidRPr="006771EA">
        <w:rPr>
          <w:lang w:val="hr-HR"/>
        </w:rPr>
        <w:t xml:space="preserve">ih </w:t>
      </w:r>
      <w:r w:rsidR="00597789" w:rsidRPr="006771EA">
        <w:rPr>
          <w:lang w:val="hr-HR"/>
        </w:rPr>
        <w:t>osnov</w:t>
      </w:r>
      <w:r w:rsidR="002C3CEF" w:rsidRPr="006771EA">
        <w:rPr>
          <w:lang w:val="hr-HR"/>
        </w:rPr>
        <w:t xml:space="preserve">a </w:t>
      </w:r>
      <w:r w:rsidR="00597789" w:rsidRPr="006771EA">
        <w:rPr>
          <w:lang w:val="hr-HR"/>
        </w:rPr>
        <w:t xml:space="preserve">za plaćanje u ukupnom iznosu od </w:t>
      </w:r>
      <w:r w:rsidR="002C3CEF" w:rsidRPr="006771EA">
        <w:rPr>
          <w:lang w:val="hr-HR"/>
        </w:rPr>
        <w:t>107.418,19</w:t>
      </w:r>
      <w:r w:rsidR="00597789" w:rsidRPr="006771EA">
        <w:rPr>
          <w:lang w:val="hr-HR"/>
        </w:rPr>
        <w:t xml:space="preserve"> kn.</w:t>
      </w:r>
    </w:p>
    <w:p w:rsidRDefault="00226568" w:rsidP="000943D1" w:rsidR="000943D1" w:rsidRPr="006771EA">
      <w:pPr>
        <w:ind w:firstLine="720"/>
        <w:jc w:val="both"/>
        <w:rPr>
          <w:szCs w:val="24"/>
          <w:lang w:val="hr-HR"/>
        </w:rPr>
      </w:pPr>
      <w:r w:rsidRPr="006771EA">
        <w:rPr>
          <w:szCs w:val="24"/>
          <w:lang w:val="hr-HR"/>
        </w:rPr>
        <w:t>U</w:t>
      </w:r>
      <w:r w:rsidR="00C73A7D" w:rsidRPr="006771EA">
        <w:rPr>
          <w:szCs w:val="24"/>
          <w:lang w:val="hr-HR"/>
        </w:rPr>
        <w:t xml:space="preserve">vidom u </w:t>
      </w:r>
      <w:r w:rsidRPr="006771EA">
        <w:rPr>
          <w:szCs w:val="24"/>
          <w:lang w:val="hr-HR"/>
        </w:rPr>
        <w:t xml:space="preserve">Izvješće </w:t>
      </w:r>
      <w:r w:rsidR="00C56070" w:rsidRPr="006771EA">
        <w:rPr>
          <w:szCs w:val="24"/>
          <w:lang w:val="hr-HR"/>
        </w:rPr>
        <w:t>privremen</w:t>
      </w:r>
      <w:r w:rsidR="00597789" w:rsidRPr="006771EA">
        <w:rPr>
          <w:szCs w:val="24"/>
          <w:lang w:val="hr-HR"/>
        </w:rPr>
        <w:t xml:space="preserve">og </w:t>
      </w:r>
      <w:r w:rsidR="00C56070" w:rsidRPr="006771EA">
        <w:rPr>
          <w:szCs w:val="24"/>
          <w:lang w:val="hr-HR"/>
        </w:rPr>
        <w:t xml:space="preserve"> stečajn</w:t>
      </w:r>
      <w:r w:rsidR="00597789" w:rsidRPr="006771EA">
        <w:rPr>
          <w:szCs w:val="24"/>
          <w:lang w:val="hr-HR"/>
        </w:rPr>
        <w:t xml:space="preserve">og </w:t>
      </w:r>
      <w:r w:rsidR="00C56070" w:rsidRPr="006771EA">
        <w:rPr>
          <w:szCs w:val="24"/>
          <w:lang w:val="hr-HR"/>
        </w:rPr>
        <w:t>upravitelj</w:t>
      </w:r>
      <w:r w:rsidR="00597789" w:rsidRPr="006771EA">
        <w:rPr>
          <w:szCs w:val="24"/>
          <w:lang w:val="hr-HR"/>
        </w:rPr>
        <w:t>a</w:t>
      </w:r>
      <w:r w:rsidR="00C56070" w:rsidRPr="006771EA">
        <w:rPr>
          <w:szCs w:val="24"/>
          <w:lang w:val="hr-HR"/>
        </w:rPr>
        <w:t xml:space="preserve"> </w:t>
      </w:r>
      <w:r w:rsidR="00A763AE" w:rsidRPr="006771EA">
        <w:rPr>
          <w:szCs w:val="24"/>
          <w:lang w:val="hr-HR"/>
        </w:rPr>
        <w:t xml:space="preserve">i priložene dokumentacije (list </w:t>
      </w:r>
      <w:r w:rsidR="002C3CEF" w:rsidRPr="006771EA">
        <w:rPr>
          <w:szCs w:val="24"/>
          <w:lang w:val="hr-HR"/>
        </w:rPr>
        <w:t>13</w:t>
      </w:r>
      <w:r w:rsidR="00A763AE" w:rsidRPr="006771EA">
        <w:rPr>
          <w:szCs w:val="24"/>
          <w:lang w:val="hr-HR"/>
        </w:rPr>
        <w:t xml:space="preserve"> do </w:t>
      </w:r>
      <w:r w:rsidR="002C3CEF" w:rsidRPr="006771EA">
        <w:rPr>
          <w:szCs w:val="24"/>
          <w:lang w:val="hr-HR"/>
        </w:rPr>
        <w:t xml:space="preserve">26 </w:t>
      </w:r>
      <w:r w:rsidR="00A763AE" w:rsidRPr="006771EA">
        <w:rPr>
          <w:szCs w:val="24"/>
          <w:lang w:val="hr-HR"/>
        </w:rPr>
        <w:t xml:space="preserve">spisa) </w:t>
      </w:r>
      <w:r w:rsidR="00C56070" w:rsidRPr="006771EA">
        <w:rPr>
          <w:szCs w:val="24"/>
          <w:lang w:val="hr-HR"/>
        </w:rPr>
        <w:t xml:space="preserve">utvrđeno </w:t>
      </w:r>
      <w:r w:rsidRPr="006771EA">
        <w:rPr>
          <w:szCs w:val="24"/>
          <w:lang w:val="hr-HR"/>
        </w:rPr>
        <w:t xml:space="preserve">je </w:t>
      </w:r>
      <w:r w:rsidR="00C56070" w:rsidRPr="006771EA">
        <w:rPr>
          <w:szCs w:val="24"/>
          <w:lang w:val="hr-HR"/>
        </w:rPr>
        <w:t xml:space="preserve">da </w:t>
      </w:r>
      <w:r w:rsidRPr="006771EA">
        <w:rPr>
          <w:szCs w:val="24"/>
          <w:lang w:val="hr-HR"/>
        </w:rPr>
        <w:t xml:space="preserve">dužnik </w:t>
      </w:r>
      <w:r w:rsidR="000943D1" w:rsidRPr="006771EA">
        <w:rPr>
          <w:szCs w:val="24"/>
          <w:lang w:val="hr-HR"/>
        </w:rPr>
        <w:t>nema unovčive imovine za pokriće troškova postupka.</w:t>
      </w:r>
    </w:p>
    <w:p w:rsidRDefault="00224D08" w:rsidP="009A3203" w:rsidR="002313D8" w:rsidRPr="006771EA">
      <w:pPr>
        <w:ind w:firstLine="720"/>
        <w:jc w:val="both"/>
        <w:rPr>
          <w:szCs w:val="24"/>
          <w:lang w:val="hr-HR"/>
        </w:rPr>
      </w:pPr>
      <w:r w:rsidRPr="006771EA">
        <w:rPr>
          <w:szCs w:val="24"/>
          <w:lang w:val="hr-HR"/>
        </w:rPr>
        <w:t xml:space="preserve">Stoga su </w:t>
      </w:r>
      <w:r w:rsidR="00047756" w:rsidRPr="006771EA">
        <w:rPr>
          <w:szCs w:val="24"/>
          <w:lang w:val="hr-HR"/>
        </w:rPr>
        <w:t xml:space="preserve">sukladno odredbi članka 132. stavak 1. </w:t>
      </w:r>
      <w:r w:rsidR="00632DD6" w:rsidRPr="006771EA">
        <w:rPr>
          <w:szCs w:val="24"/>
          <w:lang w:val="hr-HR"/>
        </w:rPr>
        <w:t xml:space="preserve">SZ  ovosudnim </w:t>
      </w:r>
      <w:r w:rsidR="00047756" w:rsidRPr="006771EA">
        <w:rPr>
          <w:szCs w:val="24"/>
          <w:lang w:val="hr-HR"/>
        </w:rPr>
        <w:t xml:space="preserve">rješenjem </w:t>
      </w:r>
      <w:r w:rsidR="00665246" w:rsidRPr="006771EA">
        <w:rPr>
          <w:szCs w:val="24"/>
          <w:lang w:val="hr-HR"/>
        </w:rPr>
        <w:t>7 St-</w:t>
      </w:r>
      <w:r w:rsidR="002C3CEF" w:rsidRPr="006771EA">
        <w:rPr>
          <w:szCs w:val="24"/>
          <w:lang w:val="hr-HR"/>
        </w:rPr>
        <w:t>304</w:t>
      </w:r>
      <w:r w:rsidR="00665246" w:rsidRPr="006771EA">
        <w:rPr>
          <w:szCs w:val="24"/>
          <w:lang w:val="hr-HR"/>
        </w:rPr>
        <w:t>/201</w:t>
      </w:r>
      <w:r w:rsidR="00597789" w:rsidRPr="006771EA">
        <w:rPr>
          <w:szCs w:val="24"/>
          <w:lang w:val="hr-HR"/>
        </w:rPr>
        <w:t>8</w:t>
      </w:r>
      <w:r w:rsidR="00665246" w:rsidRPr="006771EA">
        <w:rPr>
          <w:szCs w:val="24"/>
          <w:lang w:val="hr-HR"/>
        </w:rPr>
        <w:t>-</w:t>
      </w:r>
      <w:r w:rsidR="0018608B" w:rsidRPr="006771EA">
        <w:rPr>
          <w:lang w:val="hr-HR"/>
        </w:rPr>
        <w:t>1</w:t>
      </w:r>
      <w:r w:rsidR="00597789" w:rsidRPr="006771EA">
        <w:rPr>
          <w:lang w:val="hr-HR"/>
        </w:rPr>
        <w:t>2</w:t>
      </w:r>
      <w:r w:rsidR="00683840" w:rsidRPr="006771EA">
        <w:rPr>
          <w:lang w:val="hr-HR"/>
        </w:rPr>
        <w:t xml:space="preserve"> </w:t>
      </w:r>
      <w:r w:rsidR="00047756" w:rsidRPr="006771EA">
        <w:rPr>
          <w:lang w:val="hr-HR"/>
        </w:rPr>
        <w:t xml:space="preserve">od </w:t>
      </w:r>
      <w:r w:rsidR="00597789" w:rsidRPr="006771EA">
        <w:rPr>
          <w:lang w:val="hr-HR"/>
        </w:rPr>
        <w:t>1</w:t>
      </w:r>
      <w:r w:rsidR="002C3CEF" w:rsidRPr="006771EA">
        <w:rPr>
          <w:lang w:val="hr-HR"/>
        </w:rPr>
        <w:t>1</w:t>
      </w:r>
      <w:r w:rsidR="00226568" w:rsidRPr="006771EA">
        <w:rPr>
          <w:szCs w:val="24"/>
          <w:lang w:val="hr-HR"/>
        </w:rPr>
        <w:t xml:space="preserve">. </w:t>
      </w:r>
      <w:r w:rsidR="002C3CEF" w:rsidRPr="006771EA">
        <w:rPr>
          <w:szCs w:val="24"/>
          <w:lang w:val="hr-HR"/>
        </w:rPr>
        <w:t xml:space="preserve">rujna </w:t>
      </w:r>
      <w:r w:rsidR="003A59A2" w:rsidRPr="006771EA">
        <w:rPr>
          <w:szCs w:val="24"/>
          <w:lang w:val="hr-HR"/>
        </w:rPr>
        <w:t>201</w:t>
      </w:r>
      <w:r w:rsidR="00597789" w:rsidRPr="006771EA">
        <w:rPr>
          <w:szCs w:val="24"/>
          <w:lang w:val="hr-HR"/>
        </w:rPr>
        <w:t>8</w:t>
      </w:r>
      <w:r w:rsidR="00047756" w:rsidRPr="006771EA">
        <w:rPr>
          <w:lang w:val="hr-HR"/>
        </w:rPr>
        <w:t xml:space="preserve">. pozvane osobe koje imaju pravni interes za provedbom stečajnoga postupaka </w:t>
      </w:r>
      <w:r w:rsidR="00875A83" w:rsidRPr="006771EA">
        <w:rPr>
          <w:lang w:val="hr-HR"/>
        </w:rPr>
        <w:t xml:space="preserve">na uplatu predujma za pokriće troška postupka, </w:t>
      </w:r>
      <w:r w:rsidR="00047756" w:rsidRPr="006771EA">
        <w:rPr>
          <w:lang w:val="hr-HR"/>
        </w:rPr>
        <w:t xml:space="preserve">uz upozorenje </w:t>
      </w:r>
      <w:r w:rsidR="002313D8" w:rsidRPr="006771EA">
        <w:rPr>
          <w:lang w:val="hr-HR"/>
        </w:rPr>
        <w:t xml:space="preserve">po stavku 2. istog članka. </w:t>
      </w:r>
    </w:p>
    <w:p w:rsidRDefault="00047756" w:rsidP="00047756" w:rsidR="00047756" w:rsidRPr="006771EA">
      <w:pPr>
        <w:ind w:firstLine="720"/>
        <w:jc w:val="both"/>
        <w:textAlignment w:val="auto"/>
        <w:rPr>
          <w:szCs w:val="24"/>
          <w:lang w:val="hr-HR"/>
        </w:rPr>
      </w:pPr>
      <w:r w:rsidRPr="006771EA">
        <w:rPr>
          <w:lang w:val="hr-HR"/>
        </w:rPr>
        <w:t>Navedeno rješenje o</w:t>
      </w:r>
      <w:r w:rsidRPr="006771EA">
        <w:rPr>
          <w:szCs w:val="24"/>
          <w:lang w:val="hr-HR"/>
        </w:rPr>
        <w:t>bjavljeno je istog dana na mrežnoj stranici e-Oglasnoj ploči sudova.</w:t>
      </w:r>
    </w:p>
    <w:p w:rsidRDefault="00047756" w:rsidP="003E69FC" w:rsidR="00047756" w:rsidRPr="006771EA">
      <w:pPr>
        <w:pStyle w:val="Bezproreda"/>
        <w:ind w:firstLine="720"/>
        <w:jc w:val="both"/>
        <w:rPr>
          <w:szCs w:val="24"/>
          <w:lang w:val="hr-HR"/>
        </w:rPr>
      </w:pPr>
      <w:r w:rsidRPr="006771EA">
        <w:rPr>
          <w:lang w:val="hr-HR"/>
        </w:rPr>
        <w:t xml:space="preserve">Uvidom u spis i računovodstvo ovog suda utvrđeno je da osobe koje imaju pravni interes da se nad dužnikom provede stečajni postupak nisu predujmile označen iznos novca </w:t>
      </w:r>
      <w:r w:rsidRPr="006771EA">
        <w:rPr>
          <w:lang w:val="hr-HR"/>
        </w:rPr>
        <w:lastRenderedPageBreak/>
        <w:t xml:space="preserve">za pokriće troškova postupka, pa je valjalo temeljem odredbe članka 132. stavak 2. </w:t>
      </w:r>
      <w:r w:rsidR="002313D8" w:rsidRPr="006771EA">
        <w:rPr>
          <w:lang w:val="hr-HR"/>
        </w:rPr>
        <w:t>do 4</w:t>
      </w:r>
      <w:r w:rsidRPr="006771EA">
        <w:rPr>
          <w:lang w:val="hr-HR"/>
        </w:rPr>
        <w:t xml:space="preserve">. </w:t>
      </w:r>
      <w:r w:rsidR="002313D8" w:rsidRPr="006771EA">
        <w:rPr>
          <w:szCs w:val="24"/>
          <w:lang w:val="hr-HR"/>
        </w:rPr>
        <w:t xml:space="preserve">SZ </w:t>
      </w:r>
      <w:r w:rsidRPr="006771EA">
        <w:rPr>
          <w:szCs w:val="24"/>
          <w:lang w:val="hr-HR"/>
        </w:rPr>
        <w:t>odlučiti kao pod točkom I. – V. izreke ovog rješenja.</w:t>
      </w:r>
    </w:p>
    <w:p w:rsidRDefault="00C73A7D" w:rsidP="008C698B" w:rsidR="00C73A7D" w:rsidRPr="006771EA">
      <w:pPr>
        <w:ind w:firstLine="720"/>
        <w:jc w:val="both"/>
        <w:textAlignment w:val="auto"/>
        <w:rPr>
          <w:szCs w:val="24"/>
          <w:lang w:val="hr-HR"/>
        </w:rPr>
      </w:pPr>
      <w:r w:rsidRPr="006771EA">
        <w:rPr>
          <w:szCs w:val="24"/>
          <w:lang w:val="hr-HR"/>
        </w:rPr>
        <w:t>Sud je privremenoga stečajnog upravitelja</w:t>
      </w:r>
      <w:r w:rsidR="00A763AE" w:rsidRPr="006771EA">
        <w:rPr>
          <w:szCs w:val="24"/>
          <w:lang w:val="hr-HR"/>
        </w:rPr>
        <w:t xml:space="preserve">, </w:t>
      </w:r>
      <w:r w:rsidRPr="006771EA">
        <w:rPr>
          <w:szCs w:val="24"/>
          <w:lang w:val="hr-HR"/>
        </w:rPr>
        <w:t xml:space="preserve"> izabranog  metodom slučajnog odabira s liste A stečajnih upravitelja za područje ovog suda, kako je to propisano odredbom članka 84. stavak 1. u vezi s člankom 119. stavak 6. SZ, na osnovu odredbe članka 85. stavak 2. SZ imenovao stečajnim upraviteljem. </w:t>
      </w:r>
    </w:p>
    <w:p w:rsidRDefault="002313D8" w:rsidP="008C698B" w:rsidR="008C698B" w:rsidRPr="006771EA">
      <w:pPr>
        <w:ind w:firstLine="720"/>
        <w:jc w:val="both"/>
        <w:textAlignment w:val="auto"/>
        <w:rPr>
          <w:lang w:val="hr-HR"/>
        </w:rPr>
      </w:pPr>
      <w:r w:rsidRPr="006771EA">
        <w:rPr>
          <w:lang w:val="hr-HR"/>
        </w:rPr>
        <w:t>Odluka pod točkom VI. izreke ovog rješenja donijeta je primjenom odredbe članka 286. stavak 3. SZ.</w:t>
      </w:r>
    </w:p>
    <w:p w:rsidRDefault="008C698B" w:rsidP="008C698B" w:rsidR="008C698B" w:rsidRPr="006771EA">
      <w:pPr>
        <w:jc w:val="both"/>
        <w:textAlignment w:val="auto"/>
        <w:rPr>
          <w:lang w:val="hr-HR"/>
        </w:rPr>
      </w:pPr>
    </w:p>
    <w:p w:rsidRDefault="00047756" w:rsidP="008C698B" w:rsidR="00047756" w:rsidRPr="006771EA">
      <w:pPr>
        <w:jc w:val="center"/>
        <w:textAlignment w:val="auto"/>
        <w:rPr>
          <w:lang w:val="hr-HR"/>
        </w:rPr>
      </w:pPr>
      <w:r w:rsidRPr="006771EA">
        <w:rPr>
          <w:szCs w:val="24"/>
          <w:lang w:val="hr-HR"/>
        </w:rPr>
        <w:t xml:space="preserve">U Rijeci, </w:t>
      </w:r>
      <w:r w:rsidR="002C3CEF" w:rsidRPr="006771EA">
        <w:rPr>
          <w:bCs/>
          <w:szCs w:val="24"/>
          <w:lang w:val="hr-HR"/>
        </w:rPr>
        <w:t>15. listopada 2018.</w:t>
      </w:r>
    </w:p>
    <w:p w:rsidRDefault="00047756" w:rsidP="00047756" w:rsidR="00047756" w:rsidRPr="006771EA">
      <w:pPr>
        <w:jc w:val="center"/>
        <w:textAlignment w:val="auto"/>
        <w:rPr>
          <w:szCs w:val="24"/>
          <w:lang w:val="hr-HR"/>
        </w:rPr>
      </w:pPr>
      <w:r w:rsidRPr="006771EA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6771EA">
      <w:pPr>
        <w:ind w:left="7200"/>
        <w:jc w:val="both"/>
        <w:textAlignment w:val="auto"/>
        <w:rPr>
          <w:szCs w:val="24"/>
          <w:lang w:val="hr-HR"/>
        </w:rPr>
      </w:pPr>
      <w:r w:rsidRPr="006771EA">
        <w:rPr>
          <w:szCs w:val="24"/>
          <w:lang w:val="hr-HR"/>
        </w:rPr>
        <w:t xml:space="preserve">   </w:t>
      </w:r>
      <w:r w:rsidR="006771EA">
        <w:rPr>
          <w:szCs w:val="24"/>
          <w:lang w:val="hr-HR"/>
        </w:rPr>
        <w:t xml:space="preserve"> </w:t>
      </w:r>
      <w:r w:rsidR="00721D69" w:rsidRPr="006771EA">
        <w:rPr>
          <w:szCs w:val="24"/>
          <w:lang w:val="hr-HR"/>
        </w:rPr>
        <w:t>S</w:t>
      </w:r>
      <w:r w:rsidRPr="006771EA">
        <w:rPr>
          <w:szCs w:val="24"/>
          <w:lang w:val="hr-HR"/>
        </w:rPr>
        <w:t xml:space="preserve">udac                               </w:t>
      </w:r>
    </w:p>
    <w:p w:rsidRDefault="006771EA" w:rsidP="006771EA" w:rsidR="00047756" w:rsidRPr="006771EA">
      <w:pPr>
        <w:ind w:firstLine="720" w:left="576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 </w:t>
      </w:r>
      <w:r w:rsidR="00047756" w:rsidRPr="006771EA">
        <w:rPr>
          <w:szCs w:val="24"/>
          <w:lang w:val="hr-HR"/>
        </w:rPr>
        <w:t>Liljana Ugrin</w:t>
      </w:r>
      <w:r>
        <w:rPr>
          <w:szCs w:val="24"/>
          <w:lang w:val="hr-HR"/>
        </w:rPr>
        <w:t>, v.r.</w:t>
      </w:r>
    </w:p>
    <w:p w:rsidRDefault="00047756" w:rsidP="00047756" w:rsidR="00047756" w:rsidRPr="006771EA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6771EA">
      <w:pPr>
        <w:jc w:val="both"/>
        <w:textAlignment w:val="auto"/>
        <w:rPr>
          <w:szCs w:val="24"/>
          <w:lang w:val="hr-HR"/>
        </w:rPr>
      </w:pPr>
    </w:p>
    <w:p w:rsidRDefault="008C698B" w:rsidP="00047756" w:rsidR="008C698B">
      <w:pPr>
        <w:jc w:val="both"/>
        <w:textAlignment w:val="auto"/>
        <w:rPr>
          <w:szCs w:val="24"/>
          <w:lang w:val="hr-HR"/>
        </w:rPr>
      </w:pPr>
    </w:p>
    <w:p w:rsidRDefault="006771EA" w:rsidP="00047756" w:rsidR="006771EA">
      <w:pPr>
        <w:jc w:val="both"/>
        <w:textAlignment w:val="auto"/>
        <w:rPr>
          <w:szCs w:val="24"/>
          <w:lang w:val="hr-HR"/>
        </w:rPr>
      </w:pPr>
    </w:p>
    <w:p w:rsidRDefault="006771EA" w:rsidP="00047756" w:rsidR="006771EA">
      <w:pPr>
        <w:jc w:val="both"/>
        <w:textAlignment w:val="auto"/>
        <w:rPr>
          <w:szCs w:val="24"/>
          <w:lang w:val="hr-HR"/>
        </w:rPr>
      </w:pPr>
    </w:p>
    <w:p w:rsidRDefault="006771EA" w:rsidP="00047756" w:rsidR="006771EA" w:rsidRPr="006771EA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6771EA">
      <w:pPr>
        <w:jc w:val="both"/>
        <w:textAlignment w:val="auto"/>
        <w:rPr>
          <w:szCs w:val="24"/>
          <w:lang w:val="hr-HR"/>
        </w:rPr>
      </w:pPr>
      <w:r w:rsidRPr="006771EA">
        <w:rPr>
          <w:szCs w:val="24"/>
          <w:lang w:val="hr-HR"/>
        </w:rPr>
        <w:t xml:space="preserve">POUKA O PRAVNOM LIJEKU </w:t>
      </w:r>
    </w:p>
    <w:p w:rsidRDefault="00047756" w:rsidP="00047756" w:rsidR="00047756" w:rsidRPr="006771EA">
      <w:pPr>
        <w:jc w:val="both"/>
        <w:textAlignment w:val="auto"/>
        <w:rPr>
          <w:rFonts w:eastAsia="MS Mincho"/>
          <w:szCs w:val="24"/>
          <w:lang w:val="hr-HR"/>
        </w:rPr>
      </w:pPr>
      <w:r w:rsidRPr="006771EA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6771EA">
        <w:rPr>
          <w:lang w:val="hr-HR"/>
        </w:rPr>
        <w:t>osobe koje imaju pravni interes da se provede stečajni postupak nad dužnikom</w:t>
      </w:r>
      <w:r w:rsidRPr="006771EA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6771EA">
        <w:rPr>
          <w:rFonts w:eastAsia="MS Mincho"/>
          <w:szCs w:val="24"/>
          <w:lang w:val="hr-HR"/>
        </w:rPr>
        <w:t xml:space="preserve"> </w:t>
      </w:r>
      <w:r w:rsidRPr="006771EA">
        <w:rPr>
          <w:rFonts w:eastAsia="MS Mincho"/>
          <w:szCs w:val="24"/>
          <w:lang w:val="hr-HR"/>
        </w:rPr>
        <w:tab/>
      </w:r>
    </w:p>
    <w:p w:rsidRDefault="00047756" w:rsidP="00047756" w:rsidR="00047756" w:rsidRPr="006771EA">
      <w:pPr>
        <w:jc w:val="both"/>
        <w:textAlignment w:val="auto"/>
        <w:rPr>
          <w:szCs w:val="24"/>
          <w:lang w:val="hr-HR"/>
        </w:rPr>
      </w:pPr>
    </w:p>
    <w:p w:rsidRDefault="006771EA" w:rsidP="006771EA" w:rsidR="006771E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6771EA" w:rsidP="006771EA" w:rsidR="006771E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6771EA" w:rsidP="006771EA" w:rsidR="006771EA" w:rsidRPr="00A80164">
      <w:pPr>
        <w:rPr>
          <w:szCs w:val="24"/>
          <w:lang w:val="hr-HR"/>
        </w:rPr>
      </w:pPr>
    </w:p>
    <w:p w:rsidRDefault="00047756" w:rsidP="00047756" w:rsidR="00047756" w:rsidRPr="006771EA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6771EA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6771EA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6771EA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6771EA">
      <w:pPr>
        <w:jc w:val="both"/>
        <w:rPr>
          <w:szCs w:val="24"/>
          <w:lang w:val="hr-HR"/>
        </w:rPr>
      </w:pPr>
    </w:p>
    <w:p w:rsidRDefault="000E7884" w:rsidP="00047756" w:rsidR="0038631F" w:rsidRPr="006771E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6771EA">
        <w:rPr>
          <w:szCs w:val="24"/>
          <w:lang w:val="hr-HR"/>
        </w:rPr>
        <w:t xml:space="preserve"> </w:t>
      </w:r>
    </w:p>
    <w:p w:rsidRDefault="00E46205" w:rsidP="00A15F9E" w:rsidR="00E46205" w:rsidRPr="006771EA">
      <w:pPr>
        <w:jc w:val="both"/>
        <w:rPr>
          <w:szCs w:val="24"/>
          <w:lang w:val="hr-HR"/>
        </w:rPr>
      </w:pPr>
    </w:p>
    <w:p w:rsidRDefault="006771EA" w:rsidR="006771EA" w:rsidRPr="006771EA">
      <w:pPr>
        <w:jc w:val="both"/>
        <w:rPr>
          <w:szCs w:val="24"/>
          <w:lang w:val="hr-HR"/>
        </w:rPr>
      </w:pPr>
    </w:p>
    <w:sectPr w:rsidSect="006771EA" w:rsidR="006771EA" w:rsidRPr="006771EA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BB1" w:rsidR="00993BB1">
      <w:r>
        <w:separator/>
      </w:r>
    </w:p>
  </w:endnote>
  <w:endnote w:id="0" w:type="continuationSeparator">
    <w:p w:rsidRDefault="00993BB1" w:rsidR="00993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203" w:rsidP="00DB7FF8" w:rsidR="009A3203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E1CD4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BB1" w:rsidR="00993BB1">
      <w:r>
        <w:separator/>
      </w:r>
    </w:p>
  </w:footnote>
  <w:footnote w:id="0" w:type="continuationSeparator">
    <w:p w:rsidRDefault="00993BB1" w:rsidR="00993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1EA" w:rsidP="006771EA" w:rsidR="006771EA" w:rsidRPr="00A15F9E">
    <w:pPr>
      <w:jc w:val="right"/>
    </w:pPr>
    <w:r w:rsidRPr="00A80454">
      <w:t xml:space="preserve">Poslovni broj </w:t>
    </w:r>
    <w:r>
      <w:t>7 St-304/2018-14</w:t>
    </w:r>
  </w:p>
  <w:p w:rsidRDefault="006771EA" w:rsidR="006771E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3957"/>
    <w:rsid w:val="00015A0A"/>
    <w:rsid w:val="00015B3C"/>
    <w:rsid w:val="000160DA"/>
    <w:rsid w:val="00020FE1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76479"/>
    <w:rsid w:val="00083620"/>
    <w:rsid w:val="000943D1"/>
    <w:rsid w:val="00095BE3"/>
    <w:rsid w:val="000B1F99"/>
    <w:rsid w:val="000B399D"/>
    <w:rsid w:val="000B695A"/>
    <w:rsid w:val="000C59D8"/>
    <w:rsid w:val="000C7D2F"/>
    <w:rsid w:val="000D0153"/>
    <w:rsid w:val="000D32EE"/>
    <w:rsid w:val="000D3426"/>
    <w:rsid w:val="000E7884"/>
    <w:rsid w:val="000F5290"/>
    <w:rsid w:val="00100DF1"/>
    <w:rsid w:val="00100E15"/>
    <w:rsid w:val="00103DDA"/>
    <w:rsid w:val="0011326A"/>
    <w:rsid w:val="00114205"/>
    <w:rsid w:val="00114F52"/>
    <w:rsid w:val="001152D8"/>
    <w:rsid w:val="00120094"/>
    <w:rsid w:val="001208C1"/>
    <w:rsid w:val="001555E9"/>
    <w:rsid w:val="0016213F"/>
    <w:rsid w:val="00165A60"/>
    <w:rsid w:val="0016645F"/>
    <w:rsid w:val="00166FC1"/>
    <w:rsid w:val="00170F9F"/>
    <w:rsid w:val="00175B60"/>
    <w:rsid w:val="00181000"/>
    <w:rsid w:val="001816E1"/>
    <w:rsid w:val="0018608B"/>
    <w:rsid w:val="001A23E6"/>
    <w:rsid w:val="001A4750"/>
    <w:rsid w:val="001A7B55"/>
    <w:rsid w:val="001B200E"/>
    <w:rsid w:val="001B2955"/>
    <w:rsid w:val="001B46BB"/>
    <w:rsid w:val="001B4DD0"/>
    <w:rsid w:val="001B6A24"/>
    <w:rsid w:val="001C288F"/>
    <w:rsid w:val="001C4E89"/>
    <w:rsid w:val="001C64E1"/>
    <w:rsid w:val="001D06DE"/>
    <w:rsid w:val="001D0F28"/>
    <w:rsid w:val="001D489C"/>
    <w:rsid w:val="001D4F2D"/>
    <w:rsid w:val="001D5FC0"/>
    <w:rsid w:val="001E1485"/>
    <w:rsid w:val="001E52CD"/>
    <w:rsid w:val="001E5C38"/>
    <w:rsid w:val="001E6B5A"/>
    <w:rsid w:val="001F22CC"/>
    <w:rsid w:val="00201DDA"/>
    <w:rsid w:val="00203B5A"/>
    <w:rsid w:val="00204DF2"/>
    <w:rsid w:val="002103B9"/>
    <w:rsid w:val="00221A3C"/>
    <w:rsid w:val="00223E09"/>
    <w:rsid w:val="00224D08"/>
    <w:rsid w:val="00226568"/>
    <w:rsid w:val="002304D0"/>
    <w:rsid w:val="002313D8"/>
    <w:rsid w:val="00231426"/>
    <w:rsid w:val="00233C95"/>
    <w:rsid w:val="002354BE"/>
    <w:rsid w:val="00243E9A"/>
    <w:rsid w:val="0024689A"/>
    <w:rsid w:val="00247D3B"/>
    <w:rsid w:val="0025249F"/>
    <w:rsid w:val="00257AB3"/>
    <w:rsid w:val="00260E94"/>
    <w:rsid w:val="00265FAF"/>
    <w:rsid w:val="00270AC5"/>
    <w:rsid w:val="00272B4E"/>
    <w:rsid w:val="00273801"/>
    <w:rsid w:val="00275B01"/>
    <w:rsid w:val="0027604B"/>
    <w:rsid w:val="00280C1E"/>
    <w:rsid w:val="00292C51"/>
    <w:rsid w:val="002950E2"/>
    <w:rsid w:val="002A0995"/>
    <w:rsid w:val="002A2928"/>
    <w:rsid w:val="002B4981"/>
    <w:rsid w:val="002B60D6"/>
    <w:rsid w:val="002C171D"/>
    <w:rsid w:val="002C3CEF"/>
    <w:rsid w:val="002C7144"/>
    <w:rsid w:val="002D285D"/>
    <w:rsid w:val="002E6350"/>
    <w:rsid w:val="002F2D8D"/>
    <w:rsid w:val="00313174"/>
    <w:rsid w:val="0031413E"/>
    <w:rsid w:val="00314A48"/>
    <w:rsid w:val="00323236"/>
    <w:rsid w:val="0032742B"/>
    <w:rsid w:val="00331869"/>
    <w:rsid w:val="00334820"/>
    <w:rsid w:val="00346936"/>
    <w:rsid w:val="00347782"/>
    <w:rsid w:val="00362A7B"/>
    <w:rsid w:val="00370D0D"/>
    <w:rsid w:val="0038631F"/>
    <w:rsid w:val="0039352D"/>
    <w:rsid w:val="00394C35"/>
    <w:rsid w:val="003A12EA"/>
    <w:rsid w:val="003A1CC2"/>
    <w:rsid w:val="003A59A2"/>
    <w:rsid w:val="003A5F29"/>
    <w:rsid w:val="003A6BB0"/>
    <w:rsid w:val="003A7162"/>
    <w:rsid w:val="003A7F6A"/>
    <w:rsid w:val="003B11E1"/>
    <w:rsid w:val="003B15C3"/>
    <w:rsid w:val="003B75D1"/>
    <w:rsid w:val="003C50E2"/>
    <w:rsid w:val="003C52A9"/>
    <w:rsid w:val="003D11B8"/>
    <w:rsid w:val="003D1E44"/>
    <w:rsid w:val="003D574F"/>
    <w:rsid w:val="003E69FC"/>
    <w:rsid w:val="003F0C59"/>
    <w:rsid w:val="003F12C0"/>
    <w:rsid w:val="0040078D"/>
    <w:rsid w:val="004012E4"/>
    <w:rsid w:val="004052DE"/>
    <w:rsid w:val="0040697A"/>
    <w:rsid w:val="00407497"/>
    <w:rsid w:val="004206FE"/>
    <w:rsid w:val="004260B6"/>
    <w:rsid w:val="004364AA"/>
    <w:rsid w:val="00436C45"/>
    <w:rsid w:val="00450751"/>
    <w:rsid w:val="00450D9F"/>
    <w:rsid w:val="0045580B"/>
    <w:rsid w:val="00457284"/>
    <w:rsid w:val="00464C2B"/>
    <w:rsid w:val="00465457"/>
    <w:rsid w:val="0046585E"/>
    <w:rsid w:val="00465B17"/>
    <w:rsid w:val="00466073"/>
    <w:rsid w:val="004703AB"/>
    <w:rsid w:val="004835CA"/>
    <w:rsid w:val="00485119"/>
    <w:rsid w:val="00490C9B"/>
    <w:rsid w:val="0049439E"/>
    <w:rsid w:val="004A03DE"/>
    <w:rsid w:val="004A56BC"/>
    <w:rsid w:val="004B0F82"/>
    <w:rsid w:val="004C2B53"/>
    <w:rsid w:val="004D1870"/>
    <w:rsid w:val="004E077D"/>
    <w:rsid w:val="004E1948"/>
    <w:rsid w:val="004E1CD4"/>
    <w:rsid w:val="004F1318"/>
    <w:rsid w:val="004F1F70"/>
    <w:rsid w:val="004F63C5"/>
    <w:rsid w:val="005123D4"/>
    <w:rsid w:val="0051452D"/>
    <w:rsid w:val="005254B4"/>
    <w:rsid w:val="00525EAA"/>
    <w:rsid w:val="00531CF9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79A"/>
    <w:rsid w:val="005961CE"/>
    <w:rsid w:val="00597789"/>
    <w:rsid w:val="005A527E"/>
    <w:rsid w:val="005A6839"/>
    <w:rsid w:val="005B0360"/>
    <w:rsid w:val="005B36B2"/>
    <w:rsid w:val="005B60B2"/>
    <w:rsid w:val="005B69FD"/>
    <w:rsid w:val="005C044D"/>
    <w:rsid w:val="005D1646"/>
    <w:rsid w:val="005D542B"/>
    <w:rsid w:val="005D672B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2E92"/>
    <w:rsid w:val="00665246"/>
    <w:rsid w:val="00667389"/>
    <w:rsid w:val="006771EA"/>
    <w:rsid w:val="0068114A"/>
    <w:rsid w:val="00683840"/>
    <w:rsid w:val="00685F37"/>
    <w:rsid w:val="00685FD6"/>
    <w:rsid w:val="00687F59"/>
    <w:rsid w:val="0069082F"/>
    <w:rsid w:val="00691BBD"/>
    <w:rsid w:val="00693128"/>
    <w:rsid w:val="00694839"/>
    <w:rsid w:val="006A0652"/>
    <w:rsid w:val="006A1A24"/>
    <w:rsid w:val="006A6C73"/>
    <w:rsid w:val="006B1356"/>
    <w:rsid w:val="006B44BA"/>
    <w:rsid w:val="006C08D9"/>
    <w:rsid w:val="006C5472"/>
    <w:rsid w:val="006D3863"/>
    <w:rsid w:val="006D4885"/>
    <w:rsid w:val="006E0251"/>
    <w:rsid w:val="006E3800"/>
    <w:rsid w:val="006F177C"/>
    <w:rsid w:val="006F7A83"/>
    <w:rsid w:val="00710E86"/>
    <w:rsid w:val="00711ACB"/>
    <w:rsid w:val="00712A65"/>
    <w:rsid w:val="00715876"/>
    <w:rsid w:val="00721D69"/>
    <w:rsid w:val="00735EC7"/>
    <w:rsid w:val="00736065"/>
    <w:rsid w:val="00740E71"/>
    <w:rsid w:val="00742DCE"/>
    <w:rsid w:val="00743E54"/>
    <w:rsid w:val="00746EB6"/>
    <w:rsid w:val="00747950"/>
    <w:rsid w:val="0075481F"/>
    <w:rsid w:val="0075787D"/>
    <w:rsid w:val="00763298"/>
    <w:rsid w:val="007659AF"/>
    <w:rsid w:val="00777A02"/>
    <w:rsid w:val="0078366C"/>
    <w:rsid w:val="007848C2"/>
    <w:rsid w:val="00791D2B"/>
    <w:rsid w:val="007B0120"/>
    <w:rsid w:val="007B3E9A"/>
    <w:rsid w:val="007B5632"/>
    <w:rsid w:val="007B66E6"/>
    <w:rsid w:val="007C73A6"/>
    <w:rsid w:val="007D34E2"/>
    <w:rsid w:val="007E4BB8"/>
    <w:rsid w:val="007E7FBA"/>
    <w:rsid w:val="00801ABE"/>
    <w:rsid w:val="00807156"/>
    <w:rsid w:val="00811FDB"/>
    <w:rsid w:val="00814CE2"/>
    <w:rsid w:val="00815D1E"/>
    <w:rsid w:val="00816101"/>
    <w:rsid w:val="00820A48"/>
    <w:rsid w:val="00830B93"/>
    <w:rsid w:val="00832937"/>
    <w:rsid w:val="0084373D"/>
    <w:rsid w:val="008527CA"/>
    <w:rsid w:val="00856D86"/>
    <w:rsid w:val="008570B1"/>
    <w:rsid w:val="008604B8"/>
    <w:rsid w:val="00870D83"/>
    <w:rsid w:val="008715F3"/>
    <w:rsid w:val="00873B7D"/>
    <w:rsid w:val="00875A83"/>
    <w:rsid w:val="00876E4D"/>
    <w:rsid w:val="008820F6"/>
    <w:rsid w:val="008823F5"/>
    <w:rsid w:val="00896B8C"/>
    <w:rsid w:val="008A0CC9"/>
    <w:rsid w:val="008A5688"/>
    <w:rsid w:val="008A647D"/>
    <w:rsid w:val="008B057B"/>
    <w:rsid w:val="008B1D57"/>
    <w:rsid w:val="008B29D5"/>
    <w:rsid w:val="008B73D8"/>
    <w:rsid w:val="008C37E2"/>
    <w:rsid w:val="008C3EB9"/>
    <w:rsid w:val="008C698B"/>
    <w:rsid w:val="008E0F43"/>
    <w:rsid w:val="008E4F55"/>
    <w:rsid w:val="008F5BDC"/>
    <w:rsid w:val="008F7263"/>
    <w:rsid w:val="00901A89"/>
    <w:rsid w:val="0090246D"/>
    <w:rsid w:val="00905B84"/>
    <w:rsid w:val="00936F25"/>
    <w:rsid w:val="00943560"/>
    <w:rsid w:val="009508D2"/>
    <w:rsid w:val="009532C3"/>
    <w:rsid w:val="00953435"/>
    <w:rsid w:val="00972E20"/>
    <w:rsid w:val="00986454"/>
    <w:rsid w:val="00993BB1"/>
    <w:rsid w:val="009A3203"/>
    <w:rsid w:val="009B11A2"/>
    <w:rsid w:val="009B3383"/>
    <w:rsid w:val="009B6904"/>
    <w:rsid w:val="009C22F0"/>
    <w:rsid w:val="009E3DD4"/>
    <w:rsid w:val="009E3E9C"/>
    <w:rsid w:val="009F09E7"/>
    <w:rsid w:val="009F38CD"/>
    <w:rsid w:val="00A02DF8"/>
    <w:rsid w:val="00A02F57"/>
    <w:rsid w:val="00A0705F"/>
    <w:rsid w:val="00A15F9E"/>
    <w:rsid w:val="00A20459"/>
    <w:rsid w:val="00A2133B"/>
    <w:rsid w:val="00A23185"/>
    <w:rsid w:val="00A31466"/>
    <w:rsid w:val="00A31E9E"/>
    <w:rsid w:val="00A35F58"/>
    <w:rsid w:val="00A36836"/>
    <w:rsid w:val="00A376C5"/>
    <w:rsid w:val="00A37777"/>
    <w:rsid w:val="00A5215C"/>
    <w:rsid w:val="00A56546"/>
    <w:rsid w:val="00A6328F"/>
    <w:rsid w:val="00A717B0"/>
    <w:rsid w:val="00A763AE"/>
    <w:rsid w:val="00A80454"/>
    <w:rsid w:val="00A811C9"/>
    <w:rsid w:val="00A87C73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B6B6B"/>
    <w:rsid w:val="00AC441F"/>
    <w:rsid w:val="00AC7AEF"/>
    <w:rsid w:val="00AD2322"/>
    <w:rsid w:val="00AD349A"/>
    <w:rsid w:val="00AD367D"/>
    <w:rsid w:val="00AD3CCF"/>
    <w:rsid w:val="00AD4072"/>
    <w:rsid w:val="00AD4137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1C34"/>
    <w:rsid w:val="00B347FD"/>
    <w:rsid w:val="00B4414E"/>
    <w:rsid w:val="00B44A38"/>
    <w:rsid w:val="00B458A0"/>
    <w:rsid w:val="00B603F4"/>
    <w:rsid w:val="00B639BE"/>
    <w:rsid w:val="00B70E64"/>
    <w:rsid w:val="00B85C23"/>
    <w:rsid w:val="00B85CF0"/>
    <w:rsid w:val="00B868CF"/>
    <w:rsid w:val="00B87054"/>
    <w:rsid w:val="00BB0444"/>
    <w:rsid w:val="00BD0743"/>
    <w:rsid w:val="00BD7CAA"/>
    <w:rsid w:val="00BE093E"/>
    <w:rsid w:val="00BE24E0"/>
    <w:rsid w:val="00BE2958"/>
    <w:rsid w:val="00BE2D31"/>
    <w:rsid w:val="00BF049A"/>
    <w:rsid w:val="00BF3174"/>
    <w:rsid w:val="00C03E29"/>
    <w:rsid w:val="00C03F47"/>
    <w:rsid w:val="00C04D92"/>
    <w:rsid w:val="00C06A75"/>
    <w:rsid w:val="00C1605D"/>
    <w:rsid w:val="00C16DA5"/>
    <w:rsid w:val="00C21775"/>
    <w:rsid w:val="00C25E83"/>
    <w:rsid w:val="00C31293"/>
    <w:rsid w:val="00C5055A"/>
    <w:rsid w:val="00C54A06"/>
    <w:rsid w:val="00C56070"/>
    <w:rsid w:val="00C610E7"/>
    <w:rsid w:val="00C61C01"/>
    <w:rsid w:val="00C6225A"/>
    <w:rsid w:val="00C65E5D"/>
    <w:rsid w:val="00C73A7D"/>
    <w:rsid w:val="00C80003"/>
    <w:rsid w:val="00C80B20"/>
    <w:rsid w:val="00CA1EDA"/>
    <w:rsid w:val="00CA37E5"/>
    <w:rsid w:val="00CA51FE"/>
    <w:rsid w:val="00CA5646"/>
    <w:rsid w:val="00CA6850"/>
    <w:rsid w:val="00CB1A2A"/>
    <w:rsid w:val="00CB355B"/>
    <w:rsid w:val="00CB766C"/>
    <w:rsid w:val="00CC5E5C"/>
    <w:rsid w:val="00CF3592"/>
    <w:rsid w:val="00CF3A37"/>
    <w:rsid w:val="00CF5617"/>
    <w:rsid w:val="00D06CD6"/>
    <w:rsid w:val="00D262D8"/>
    <w:rsid w:val="00D472D2"/>
    <w:rsid w:val="00D57227"/>
    <w:rsid w:val="00D57746"/>
    <w:rsid w:val="00D663C3"/>
    <w:rsid w:val="00D6683E"/>
    <w:rsid w:val="00D70EE6"/>
    <w:rsid w:val="00D73505"/>
    <w:rsid w:val="00D76205"/>
    <w:rsid w:val="00D94E3E"/>
    <w:rsid w:val="00D97AAC"/>
    <w:rsid w:val="00DA2BAC"/>
    <w:rsid w:val="00DB0D23"/>
    <w:rsid w:val="00DB5121"/>
    <w:rsid w:val="00DB7FF8"/>
    <w:rsid w:val="00DC1C08"/>
    <w:rsid w:val="00DD0C3D"/>
    <w:rsid w:val="00DD2600"/>
    <w:rsid w:val="00DE3D7A"/>
    <w:rsid w:val="00DE7235"/>
    <w:rsid w:val="00DF0003"/>
    <w:rsid w:val="00DF155C"/>
    <w:rsid w:val="00DF1F02"/>
    <w:rsid w:val="00DF6DBD"/>
    <w:rsid w:val="00E00236"/>
    <w:rsid w:val="00E0646A"/>
    <w:rsid w:val="00E10359"/>
    <w:rsid w:val="00E16C06"/>
    <w:rsid w:val="00E31D7D"/>
    <w:rsid w:val="00E32FA9"/>
    <w:rsid w:val="00E33145"/>
    <w:rsid w:val="00E34A85"/>
    <w:rsid w:val="00E35C37"/>
    <w:rsid w:val="00E36C03"/>
    <w:rsid w:val="00E36E7B"/>
    <w:rsid w:val="00E46205"/>
    <w:rsid w:val="00E60AA0"/>
    <w:rsid w:val="00E64757"/>
    <w:rsid w:val="00E82748"/>
    <w:rsid w:val="00E84E0C"/>
    <w:rsid w:val="00E86F95"/>
    <w:rsid w:val="00E87ECA"/>
    <w:rsid w:val="00E908D7"/>
    <w:rsid w:val="00E95704"/>
    <w:rsid w:val="00EB1EF6"/>
    <w:rsid w:val="00EB23A1"/>
    <w:rsid w:val="00EC3B5B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573FD"/>
    <w:rsid w:val="00F772D1"/>
    <w:rsid w:val="00F77844"/>
    <w:rsid w:val="00F80B7C"/>
    <w:rsid w:val="00F90D59"/>
    <w:rsid w:val="00F93476"/>
    <w:rsid w:val="00FA07C7"/>
    <w:rsid w:val="00FA7C6C"/>
    <w:rsid w:val="00FC5BAF"/>
    <w:rsid w:val="00FD0A7D"/>
    <w:rsid w:val="00FD2F8E"/>
    <w:rsid w:val="00FD7316"/>
    <w:rsid w:val="00FE2337"/>
    <w:rsid w:val="00FE514E"/>
    <w:rsid w:val="00FF174B"/>
    <w:rsid w:val="00FF3890"/>
    <w:rsid w:val="00FF39EB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1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CD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CD4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CD4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CD4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1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CD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CD4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CD4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CD4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385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79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97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65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MULTIWAY d.o.o.</izvorni_sadrzaj>
    <derivirana_varijabla naziv="DomainObject.Predmet.ProtustrankaFormated_1">  MULTIWAY d.o.o.</derivirana_varijabla>
  </DomainObject.Predmet.ProtustrankaFormated>
  <DomainObject.Predmet.ProtustrankaFormatedOIB>
    <izvorni_sadrzaj>  MULTIWAY d.o.o., OIB 91759874080</izvorni_sadrzaj>
    <derivirana_varijabla naziv="DomainObject.Predmet.ProtustrankaFormatedOIB_1">  MULTIWAY d.o.o., OIB 91759874080</derivirana_varijabla>
  </DomainObject.Predmet.ProtustrankaFormatedOIB>
  <DomainObject.Predmet.ProtustrankaFormatedWithAdress>
    <izvorni_sadrzaj> MULTIWAY d.o.o., Industrijska zona R-27, 51227 Kukuljanovo</izvorni_sadrzaj>
    <derivirana_varijabla naziv="DomainObject.Predmet.ProtustrankaFormatedWithAdress_1"> MULTIWAY d.o.o., Industrijska zona R-27, 51227 Kukuljanovo</derivirana_varijabla>
  </DomainObject.Predmet.ProtustrankaFormatedWithAdress>
  <DomainObject.Predmet.ProtustrankaFormatedWithAdressOIB>
    <izvorni_sadrzaj> MULTIWAY d.o.o., OIB 91759874080, Industrijska zona R-27, 51227 Kukuljanovo</izvorni_sadrzaj>
    <derivirana_varijabla naziv="DomainObject.Predmet.ProtustrankaFormatedWithAdressOIB_1"> MULTIWAY d.o.o., OIB 91759874080, Industrijska zona R-27, 51227 Kukuljanovo</derivirana_varijabla>
  </DomainObject.Predmet.ProtustrankaFormatedWithAdressOIB>
  <DomainObject.Predmet.ProtustrankaWithAdress>
    <izvorni_sadrzaj>MULTIWAY d.o.o. Industrijska zona R-27, 51227 Kukuljanovo</izvorni_sadrzaj>
    <derivirana_varijabla naziv="DomainObject.Predmet.ProtustrankaWithAdress_1">MULTIWAY d.o.o. Industrijska zona R-27, 51227 Kukuljanovo</derivirana_varijabla>
  </DomainObject.Predmet.ProtustrankaWithAdress>
  <DomainObject.Predmet.ProtustrankaWithAdressOIB>
    <izvorni_sadrzaj>MULTIWAY d.o.o., OIB 91759874080, Industrijska zona R-27, 51227 Kukuljanovo</izvorni_sadrzaj>
    <derivirana_varijabla naziv="DomainObject.Predmet.ProtustrankaWithAdressOIB_1">MULTIWAY d.o.o., OIB 91759874080, Industrijska zona R-27, 51227 Kukuljanovo</derivirana_varijabla>
  </DomainObject.Predmet.ProtustrankaWithAdressOIB>
  <DomainObject.Predmet.ProtustrankaNazivFormated>
    <izvorni_sadrzaj>MULTIWAY d.o.o.</izvorni_sadrzaj>
    <derivirana_varijabla naziv="DomainObject.Predmet.ProtustrankaNazivFormated_1">MULTIWAY d.o.o.</derivirana_varijabla>
  </DomainObject.Predmet.ProtustrankaNazivFormated>
  <DomainObject.Predmet.ProtustrankaNazivFormatedOIB>
    <izvorni_sadrzaj>MULTIWAY d.o.o., OIB 91759874080</izvorni_sadrzaj>
    <derivirana_varijabla naziv="DomainObject.Predmet.ProtustrankaNazivFormatedOIB_1">MULTIWAY d.o.o., OIB 91759874080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MULTIWAY d.o.o.</item>
    </izvorni_sadrzaj>
    <derivirana_varijabla naziv="DomainObject.Predmet.ProtuStrankaListFormated_1">
      <item>MULTIWAY d.o.o.</item>
    </derivirana_varijabla>
  </DomainObject.Predmet.ProtuStrankaListFormated>
  <DomainObject.Predmet.ProtuStrankaListFormatedOIB>
    <izvorni_sadrzaj>
      <item>MULTIWAY d.o.o., OIB 91759874080</item>
    </izvorni_sadrzaj>
    <derivirana_varijabla naziv="DomainObject.Predmet.ProtuStrankaListFormatedOIB_1">
      <item>MULTIWAY d.o.o., OIB 91759874080</item>
    </derivirana_varijabla>
  </DomainObject.Predmet.ProtuStrankaListFormatedOIB>
  <DomainObject.Predmet.ProtuStrankaListFormatedWithAdress>
    <izvorni_sadrzaj>
      <item>MULTIWAY d.o.o., Industrijska zona R-27, 51227 Kukuljanovo</item>
    </izvorni_sadrzaj>
    <derivirana_varijabla naziv="DomainObject.Predmet.ProtuStrankaListFormatedWithAdress_1">
      <item>MULTIWAY d.o.o., Industrijska zona R-27, 51227 Kukuljanovo</item>
    </derivirana_varijabla>
  </DomainObject.Predmet.ProtuStrankaListFormatedWithAdress>
  <DomainObject.Predmet.ProtuStrankaListFormatedWithAdressOIB>
    <izvorni_sadrzaj>
      <item>MULTIWAY d.o.o., OIB 91759874080, Industrijska zona R-27, 51227 Kukuljanovo</item>
    </izvorni_sadrzaj>
    <derivirana_varijabla naziv="DomainObject.Predmet.ProtuStrankaListFormatedWithAdressOIB_1">
      <item>MULTIWAY d.o.o., OIB 91759874080, Industrijska zona R-27, 51227 Kukuljanovo</item>
    </derivirana_varijabla>
  </DomainObject.Predmet.ProtuStrankaListFormatedWithAdressOIB>
  <DomainObject.Predmet.ProtuStrankaListNazivFormated>
    <izvorni_sadrzaj>
      <item>MULTIWAY d.o.o.</item>
    </izvorni_sadrzaj>
    <derivirana_varijabla naziv="DomainObject.Predmet.ProtuStrankaListNazivFormated_1">
      <item>MULTIWAY d.o.o.</item>
    </derivirana_varijabla>
  </DomainObject.Predmet.ProtuStrankaListNazivFormated>
  <DomainObject.Predmet.ProtuStrankaListNazivFormatedOIB>
    <izvorni_sadrzaj>
      <item>MULTIWAY d.o.o., OIB 91759874080</item>
    </izvorni_sadrzaj>
    <derivirana_varijabla naziv="DomainObject.Predmet.ProtuStrankaListNazivFormatedOIB_1">
      <item>MULTIWAY d.o.o., OIB 91759874080</item>
    </derivirana_varijabla>
  </DomainObject.Predmet.ProtuStrankaListNazivFormatedOIB>
  <DomainObject.Predmet.OstaliListFormated>
    <izvorni_sadrzaj>
      <item>Joško Ostojić</item>
    </izvorni_sadrzaj>
    <derivirana_varijabla naziv="DomainObject.Predmet.OstaliListFormated_1">
      <item>Joško Ostojić</item>
    </derivirana_varijabla>
  </DomainObject.Predmet.OstaliListFormated>
  <DomainObject.Predmet.OstaliListFormatedOIB>
    <izvorni_sadrzaj>
      <item>Joško Ostojić, OIB 86003986908</item>
    </izvorni_sadrzaj>
    <derivirana_varijabla naziv="DomainObject.Predmet.OstaliListFormatedOIB_1">
      <item>Joško Ostojić, OIB 86003986908</item>
    </derivirana_varijabla>
  </DomainObject.Predmet.OstaliListFormatedOIB>
  <DomainObject.Predmet.OstaliListFormatedWithAdress>
    <izvorni_sadrzaj>
      <item>Joško Ostojić, Čižići 217/A, 51511 Čižići</item>
    </izvorni_sadrzaj>
    <derivirana_varijabla naziv="DomainObject.Predmet.OstaliListFormatedWithAdress_1">
      <item>Joško Ostojić, Čižići 217/A, 51511 Čižići</item>
    </derivirana_varijabla>
  </DomainObject.Predmet.OstaliListFormatedWithAdress>
  <DomainObject.Predmet.OstaliListFormatedWithAdressOIB>
    <izvorni_sadrzaj>
      <item>Joško Ostojić, OIB 86003986908, Čižići 217/A, 51511 Čižići</item>
    </izvorni_sadrzaj>
    <derivirana_varijabla naziv="DomainObject.Predmet.OstaliListFormatedWithAdressOIB_1">
      <item>Joško Ostojić, OIB 86003986908, Čižići 217/A, 51511 Čižići</item>
    </derivirana_varijabla>
  </DomainObject.Predmet.OstaliListFormatedWithAdressOIB>
  <DomainObject.Predmet.OstaliListNazivFormated>
    <izvorni_sadrzaj>
      <item>Joško Ostojić</item>
    </izvorni_sadrzaj>
    <derivirana_varijabla naziv="DomainObject.Predmet.OstaliListNazivFormated_1">
      <item>Joško Ostojić</item>
    </derivirana_varijabla>
  </DomainObject.Predmet.OstaliListNazivFormated>
  <DomainObject.Predmet.OstaliListNazivFormatedOIB>
    <izvorni_sadrzaj>
      <item>Joško Ostojić, OIB 86003986908</item>
    </izvorni_sadrzaj>
    <derivirana_varijabla naziv="DomainObject.Predmet.OstaliListNazivFormatedOIB_1">
      <item>Joško Ostojić, OIB 86003986908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MULTIWAY d.o.o.</izvorni_sadrzaj>
    <derivirana_varijabla naziv="DomainObject.Predmet.ProtustrankaIDrugi_1">MULTIWAY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MULTIWAY d.o.o., OIB 91759874080, Industrijska zona R-27, 51227 Kukuljanovo</izvorni_sadrzaj>
    <derivirana_varijabla naziv="DomainObject.Predmet.ProtustrankaIDrugiAdressOIB_1">MULTIWAY d.o.o., OIB 91759874080, Industrijska zona R-27,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MULTIWAY d.o.o.</item>
      <item>Joško Ostojić</item>
    </izvorni_sadrzaj>
    <derivirana_varijabla naziv="DomainObject.Predmet.SudioniciListNaziv_1">
      <item>FINA  Rijeka</item>
      <item>MULTIWAY d.o.o.</item>
      <item>Joško Ostojić</item>
    </derivirana_varijabla>
  </DomainObject.Predmet.SudioniciListNaziv>
  <DomainObject.Predmet.SudioniciListAdressOIB>
    <izvorni_sadrzaj>
      <item>FINA  Rijeka, OIB 85821130368, Frana Kurelca 8,51000 Rijeka</item>
      <item>MULTIWAY d.o.o., OIB 91759874080, Industrijska zona R-27,51227 Kukuljanovo</item>
      <item>Joško Ostojić, OIB 86003986908, Čižići 217/A,51511 Čižići</item>
    </izvorni_sadrzaj>
    <derivirana_varijabla naziv="DomainObject.Predmet.SudioniciListAdressOIB_1">
      <item>FINA  Rijeka, OIB 85821130368, Frana Kurelca 8,51000 Rijeka</item>
      <item>MULTIWAY d.o.o., OIB 91759874080, Industrijska zona R-27,51227 Kukuljanovo</item>
      <item>Joško Ostojić, OIB 86003986908, Čižići 217/A,51511 Čižići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91759874080</item>
      <item>, OIB 86003986908</item>
    </izvorni_sadrzaj>
    <derivirana_varijabla naziv="DomainObject.Predmet.SudioniciListNazivOIB_1">
      <item>, OIB 85821130368</item>
      <item>, OIB 91759874080</item>
      <item>, OIB 86003986908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St-304/2018-12</izvorni_sadrzaj>
    <derivirana_varijabla naziv="DomainObject.PredzadnjaOdlukaIzPredmeta.Oznaka_1">St-304/2018-12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C7097-10D9-470E-AADC-78323E1E9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841</properties:Words>
  <properties:Characters>4566</properties:Characters>
  <properties:Lines>128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2018-10-15T12:53:00Z</dcterms:created>
  <dc:creator>T SUD</dc:creator>
  <cp:lastModifiedBy>Elizabet Jovanović</cp:lastModifiedBy>
  <cp:lastPrinted>2018-10-15T12:52:00Z</cp:lastPrinted>
  <dcterms:modified xmlns:xsi="http://www.w3.org/2001/XMLSchema-instance" xsi:type="dcterms:W3CDTF">2018-10-15T12:58:00Z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(304 18 otvaranje i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