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3bda" w14:paraId="d0a3bda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147427">
        <w:t>60</w:t>
      </w:r>
      <w:r w:rsidR="00535BDC">
        <w:t>/2018</w:t>
      </w:r>
      <w:r w:rsidR="00173753">
        <w:t>-</w:t>
      </w:r>
      <w:r w:rsidR="00147427">
        <w:t>3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147427">
        <w:t>CI ANGELI</w:t>
      </w:r>
      <w:r w:rsidR="00535BDC">
        <w:t xml:space="preserve"> d.o.o., Šibenik, </w:t>
      </w:r>
      <w:r w:rsidR="00147427">
        <w:t>Nikole Tesle 2</w:t>
      </w:r>
      <w:r w:rsidR="00535BDC">
        <w:t xml:space="preserve">, OIB: </w:t>
      </w:r>
      <w:r w:rsidR="00147427">
        <w:t>74220141822</w:t>
      </w:r>
      <w:r>
        <w:t xml:space="preserve">, zastupanog po </w:t>
      </w:r>
      <w:r w:rsidR="00535BDC">
        <w:t>osobi ovlaštenoj</w:t>
      </w:r>
      <w:r w:rsidR="00173753">
        <w:t xml:space="preserve"> za zastupanje </w:t>
      </w:r>
      <w:r w:rsidR="00147427">
        <w:t>Igoru Čopu</w:t>
      </w:r>
      <w:r>
        <w:t xml:space="preserve"> od </w:t>
      </w:r>
      <w:r w:rsidR="00147427">
        <w:t>12</w:t>
      </w:r>
      <w:r w:rsidR="00FA6222">
        <w:t xml:space="preserve">. </w:t>
      </w:r>
      <w:r w:rsidR="00147427">
        <w:t>veljače 2018</w:t>
      </w:r>
      <w:r w:rsidR="00FA6222">
        <w:t>.</w:t>
      </w:r>
      <w:r>
        <w:t xml:space="preserve"> za otvaranje predstečajnog</w:t>
      </w:r>
      <w:r w:rsidR="00FA6222">
        <w:t>a</w:t>
      </w:r>
      <w:r>
        <w:t xml:space="preserve"> postupka, </w:t>
      </w:r>
      <w:r w:rsidR="00632213">
        <w:t>23</w:t>
      </w:r>
      <w:r w:rsidR="00FA6222">
        <w:t xml:space="preserve">. </w:t>
      </w:r>
      <w:r w:rsidR="00147427">
        <w:t>veljače</w:t>
      </w:r>
      <w:r w:rsidR="00535BDC">
        <w:t xml:space="preserve"> 2018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predstečajnoga postupka od </w:t>
      </w:r>
      <w:r w:rsidR="00147427">
        <w:t>12</w:t>
      </w:r>
      <w:r w:rsidR="00BD4980">
        <w:t xml:space="preserve">. </w:t>
      </w:r>
      <w:r w:rsidR="00147427">
        <w:t>veljače 2018</w:t>
      </w:r>
      <w:r w:rsidR="001849F6">
        <w:t>. na način da:</w:t>
      </w:r>
    </w:p>
    <w:p w:rsidRDefault="001849F6" w:rsidP="00FA6222" w:rsidR="00FA6222">
      <w:pPr>
        <w:ind w:firstLine="705"/>
        <w:jc w:val="both"/>
      </w:pPr>
      <w:r>
        <w:t xml:space="preserve">- </w:t>
      </w:r>
      <w:r w:rsidR="00BD4980">
        <w:t>dostavi</w:t>
      </w:r>
      <w:r w:rsidR="00FA6222">
        <w:t xml:space="preserve"> u spis predmeta </w:t>
      </w:r>
      <w:r w:rsidR="00E063F7">
        <w:t xml:space="preserve">izvornik potvrde </w:t>
      </w:r>
      <w:r w:rsidR="00FA6222" w:rsidRPr="00721BE7">
        <w:t>Financijske agencije</w:t>
      </w:r>
      <w:r w:rsidR="00FA6222" w:rsidRPr="00FA6222">
        <w:t xml:space="preserve"> </w:t>
      </w:r>
      <w:r w:rsidR="00FA6222">
        <w:t xml:space="preserve">radi utvrđivanja prijeteće nesposobnosti </w:t>
      </w:r>
      <w:r w:rsidR="00E063F7">
        <w:t xml:space="preserve">dužnika </w:t>
      </w:r>
      <w:r w:rsidR="00FA6222">
        <w:t xml:space="preserve">za plaćanje i postojanja okolnosti </w:t>
      </w:r>
      <w:r w:rsidR="00E063F7">
        <w:t xml:space="preserve">pobliže navedenih u članku </w:t>
      </w:r>
      <w:r w:rsidR="00FA6222">
        <w:t xml:space="preserve"> </w:t>
      </w:r>
      <w:r w:rsidR="00E063F7">
        <w:t>4. stavku 2. podstavku</w:t>
      </w:r>
      <w:r w:rsidR="00FA6222">
        <w:t xml:space="preserve"> 1. Stečajnog zakona (Narodne novine</w:t>
      </w:r>
      <w:r w:rsidR="00173753">
        <w:t xml:space="preserve"> broj 71/15 i 104/17</w:t>
      </w:r>
      <w:r w:rsidR="00FA6222">
        <w:t xml:space="preserve"> dalje: SZ)</w:t>
      </w:r>
      <w:r w:rsidR="00BD4980">
        <w:t>.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SZ-a,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1849F6" w:rsidR="001849F6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1849F6" w:rsidP="001849F6" w:rsidR="001849F6">
      <w:pPr>
        <w:ind w:firstLine="705"/>
        <w:jc w:val="both"/>
      </w:pPr>
      <w:r>
        <w:t xml:space="preserve">- uplati predujam za troškove predstečajnog postupka u iznosu od 5.000,00 kuna u roku od 8 dana od dostave </w:t>
      </w:r>
      <w:r w:rsidRPr="001849F6">
        <w:t xml:space="preserve">ovog zaključka </w:t>
      </w:r>
      <w:r>
        <w:t xml:space="preserve">na </w:t>
      </w:r>
      <w:r w:rsidRPr="001849F6">
        <w:t xml:space="preserve">depozitni račun suda HR4323900011300000857, s pozivom na model 00, pozivom na broj 221 – </w:t>
      </w:r>
      <w:r w:rsidR="00535BDC">
        <w:t>32-18</w:t>
      </w:r>
      <w:r>
        <w:t>.</w:t>
      </w:r>
    </w:p>
    <w:p w:rsidRDefault="001849F6" w:rsidP="00BD4980" w:rsidR="00BD4980">
      <w:pPr>
        <w:ind w:firstLine="705"/>
        <w:jc w:val="both"/>
      </w:pPr>
      <w:r>
        <w:t>II</w:t>
      </w:r>
      <w:r w:rsidR="00BD4980">
        <w:t>. Ako dužnik ne dopuni svoj prijedlog za otvaranje predstečajnoga postupka u skladu s uputom suda iz točke I.</w:t>
      </w:r>
      <w:r>
        <w:t xml:space="preserve"> ovog zaključka, odnosno ako ne uplati zatraženi predujam sud će  </w:t>
      </w:r>
      <w:r w:rsidR="00BD4980">
        <w:t xml:space="preserve">odbaciti isti kao nepotpun sukladno odredbi čl. 31. st. 3. SZ-a. 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632213">
        <w:t>23</w:t>
      </w:r>
      <w:r w:rsidR="00BD4980">
        <w:t xml:space="preserve">. </w:t>
      </w:r>
      <w:r w:rsidR="00147427">
        <w:t>veljače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FA403B" w:rsidP="00FA403B" w:rsidR="00FA403B">
      <w:pPr>
        <w:ind w:firstLine="708"/>
        <w:jc w:val="right"/>
      </w:pPr>
      <w:r>
        <w:t xml:space="preserve">                                           Sutkinja</w:t>
      </w:r>
    </w:p>
    <w:p w:rsidRDefault="00FA403B" w:rsidP="00FA403B" w:rsidR="00FA403B">
      <w:pPr>
        <w:ind w:firstLine="708"/>
        <w:jc w:val="right"/>
      </w:pPr>
      <w:r>
        <w:t xml:space="preserve">                                                                               </w:t>
      </w:r>
      <w:r w:rsidR="00173753">
        <w:t>Ardena Bajlo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B34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147427">
          <w:t>60/2018</w:t>
        </w:r>
        <w:r w:rsidR="00344211">
          <w:t>-3</w:t>
        </w:r>
      </w:p>
      <w:p w:rsidRDefault="00B171C7" w:rsidP="00FA6222" w:rsidR="00B171C7" w:rsidRPr="008C3132">
        <w:pPr>
          <w:jc w:val="center"/>
        </w:pPr>
      </w:p>
      <w:p w:rsidRDefault="002C3B34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47427"/>
    <w:rsid w:val="00173753"/>
    <w:rsid w:val="001849F6"/>
    <w:rsid w:val="002C3B34"/>
    <w:rsid w:val="00344211"/>
    <w:rsid w:val="004901DF"/>
    <w:rsid w:val="004D2225"/>
    <w:rsid w:val="00503234"/>
    <w:rsid w:val="0052527F"/>
    <w:rsid w:val="00535BDC"/>
    <w:rsid w:val="00632213"/>
    <w:rsid w:val="0079293D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DC2FFE"/>
    <w:rsid w:val="00E063F7"/>
    <w:rsid w:val="00E253A8"/>
    <w:rsid w:val="00E3451B"/>
    <w:rsid w:val="00E3741B"/>
    <w:rsid w:val="00E80148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 ANGELI d.o.o.</izvorni_sadrzaj>
    <derivirana_varijabla naziv="DomainObject.Predmet.StrankaFormated_1">  CI ANGELI d.o.o.</derivirana_varijabla>
  </DomainObject.Predmet.StrankaFormated>
  <DomainObject.Predmet.StrankaFormatedOIB>
    <izvorni_sadrzaj>  CI ANGELI d.o.o., OIB 74220141822</izvorni_sadrzaj>
    <derivirana_varijabla naziv="DomainObject.Predmet.StrankaFormatedOIB_1">  CI ANGELI d.o.o., OIB 74220141822</derivirana_varijabla>
  </DomainObject.Predmet.StrankaFormatedOIB>
  <DomainObject.Predmet.StrankaFormatedWithAdress>
    <izvorni_sadrzaj> CI ANGELI d.o.o., Nikole Tesle 2, 22000 Šibenik</izvorni_sadrzaj>
    <derivirana_varijabla naziv="DomainObject.Predmet.StrankaFormatedWithAdress_1"> CI ANGELI d.o.o., Nikole Tesle 2, 22000 Šibenik</derivirana_varijabla>
  </DomainObject.Predmet.StrankaFormatedWithAdress>
  <DomainObject.Predmet.StrankaFormatedWithAdressOIB>
    <izvorni_sadrzaj> CI ANGELI d.o.o., OIB 74220141822, Nikole Tesle 2, 22000 Šibenik</izvorni_sadrzaj>
    <derivirana_varijabla naziv="DomainObject.Predmet.StrankaFormatedWithAdressOIB_1"> CI ANGELI d.o.o., OIB 74220141822, Nikole Tesle 2, 22000 Šibenik</derivirana_varijabla>
  </DomainObject.Predmet.StrankaFormatedWithAdressOIB>
  <DomainObject.Predmet.StrankaWithAdress>
    <izvorni_sadrzaj>CI ANGELI d.o.o. Nikole Tesle 2,22000 Šibenik</izvorni_sadrzaj>
    <derivirana_varijabla naziv="DomainObject.Predmet.StrankaWithAdress_1">CI ANGELI d.o.o. Nikole Tesle 2,22000 Šibenik</derivirana_varijabla>
  </DomainObject.Predmet.StrankaWithAdress>
  <DomainObject.Predmet.StrankaWithAdressOIB>
    <izvorni_sadrzaj>CI ANGELI d.o.o., OIB 74220141822, Nikole Tesle 2,22000 Šibenik</izvorni_sadrzaj>
    <derivirana_varijabla naziv="DomainObject.Predmet.StrankaWithAdressOIB_1">CI ANGELI d.o.o., OIB 74220141822, Nikole Tesle 2,22000 Šibenik</derivirana_varijabla>
  </DomainObject.Predmet.StrankaWithAdressOIB>
  <DomainObject.Predmet.StrankaNazivFormated>
    <izvorni_sadrzaj>CI ANGELI d.o.o.</izvorni_sadrzaj>
    <derivirana_varijabla naziv="DomainObject.Predmet.StrankaNazivFormated_1">CI ANGELI d.o.o.</derivirana_varijabla>
  </DomainObject.Predmet.StrankaNazivFormated>
  <DomainObject.Predmet.StrankaNazivFormatedOIB>
    <izvorni_sadrzaj>CI ANGELI d.o.o., OIB 74220141822</izvorni_sadrzaj>
    <derivirana_varijabla naziv="DomainObject.Predmet.StrankaNazivFormatedOIB_1">CI ANGELI d.o.o., OIB 74220141822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CI ANGELI d.o.o.</item>
    </izvorni_sadrzaj>
    <derivirana_varijabla naziv="DomainObject.Predmet.StrankaListFormated_1">
      <item>CI ANGELI d.o.o.</item>
    </derivirana_varijabla>
  </DomainObject.Predmet.StrankaListFormated>
  <DomainObject.Predmet.StrankaListFormatedOIB>
    <izvorni_sadrzaj>
      <item>CI ANGELI d.o.o., OIB 74220141822</item>
    </izvorni_sadrzaj>
    <derivirana_varijabla naziv="DomainObject.Predmet.StrankaListFormatedOIB_1">
      <item>CI ANGELI d.o.o., OIB 74220141822</item>
    </derivirana_varijabla>
  </DomainObject.Predmet.StrankaListFormatedOIB>
  <DomainObject.Predmet.StrankaListFormatedWithAdress>
    <izvorni_sadrzaj>
      <item>CI ANGELI d.o.o., Nikole Tesle 2, 22000 Šibenik</item>
    </izvorni_sadrzaj>
    <derivirana_varijabla naziv="DomainObject.Predmet.StrankaListFormatedWithAdress_1">
      <item>CI ANGELI d.o.o., Nikole Tesle 2, 22000 Šibenik</item>
    </derivirana_varijabla>
  </DomainObject.Predmet.StrankaListFormatedWithAdress>
  <DomainObject.Predmet.StrankaListFormatedWithAdressOIB>
    <izvorni_sadrzaj>
      <item>CI ANGELI d.o.o., OIB 74220141822, Nikole Tesle 2, 22000 Šibenik</item>
    </izvorni_sadrzaj>
    <derivirana_varijabla naziv="DomainObject.Predmet.StrankaListFormatedWithAdressOIB_1">
      <item>CI ANGELI d.o.o., OIB 74220141822, Nikole Tesle 2, 22000 Šibenik</item>
    </derivirana_varijabla>
  </DomainObject.Predmet.StrankaListFormatedWithAdressOIB>
  <DomainObject.Predmet.StrankaListNazivFormated>
    <izvorni_sadrzaj>
      <item>CI ANGELI d.o.o.</item>
    </izvorni_sadrzaj>
    <derivirana_varijabla naziv="DomainObject.Predmet.StrankaListNazivFormated_1">
      <item>CI ANGELI d.o.o.</item>
    </derivirana_varijabla>
  </DomainObject.Predmet.StrankaListNazivFormated>
  <DomainObject.Predmet.StrankaListNazivFormatedOIB>
    <izvorni_sadrzaj>
      <item>CI ANGELI d.o.o., OIB 74220141822</item>
    </izvorni_sadrzaj>
    <derivirana_varijabla naziv="DomainObject.Predmet.StrankaListNazivFormatedOIB_1">
      <item>CI ANGELI d.o.o., OIB 74220141822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 ANGELI d.o.o.</izvorni_sadrzaj>
    <derivirana_varijabla naziv="DomainObject.Predmet.StrankaIDrugi_1">CI ANGELI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 ANGELI d.o.o., OIB 74220141822, Nikole Tesle 2, 22000 Šibenik</izvorni_sadrzaj>
    <derivirana_varijabla naziv="DomainObject.Predmet.StrankaIDrugiAdressOIB_1">CI ANGELI d.o.o., OIB 74220141822, Nikole Tesle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 ANGELI d.o.o.</item>
    </izvorni_sadrzaj>
    <derivirana_varijabla naziv="DomainObject.Predmet.SudioniciListNaziv_1">
      <item>CI ANGELI d.o.o.</item>
    </derivirana_varijabla>
  </DomainObject.Predmet.SudioniciListNaziv>
  <DomainObject.Predmet.SudioniciListAdressOIB>
    <izvorni_sadrzaj>
      <item>CI ANGELI d.o.o., OIB 74220141822, Nikole Tesle 2,22000 Šibenik</item>
    </izvorni_sadrzaj>
    <derivirana_varijabla naziv="DomainObject.Predmet.SudioniciListAdressOIB_1">
      <item>CI ANGELI d.o.o., OIB 74220141822, Nikole Tesle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74220141822</item>
    </izvorni_sadrzaj>
    <derivirana_varijabla naziv="DomainObject.Predmet.SudioniciListNazivOIB_1">
      <item>, OIB 74220141822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2028</properties:Characters>
  <properties:Lines>58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2018-02-21T08:01:00Z</dcterms:created>
  <dc:creator>Tina Grgas</dc:creator>
  <cp:lastModifiedBy>Ante Rubelj</cp:lastModifiedBy>
  <cp:lastPrinted>2017-12-20T09:10:00Z</cp:lastPrinted>
  <dcterms:modified xmlns:xsi="http://www.w3.org/2001/XMLSchema-instance" xsi:type="dcterms:W3CDTF">2018-02-26T06:59:00Z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(St-60-18 zaključak-poziv na dostavu potrebnih dokumenata.docx)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