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bcfd" w14:paraId="7b6bcfd" w:rsidRDefault="00CB5557" w:rsidP="001940FB" w:rsidR="00CB5557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654CB9" w:rsidP="001940FB" w:rsidR="00654CB9">
      <w:pPr>
        <w:spacing w:lineRule="auto" w:line="276"/>
        <w:rPr>
          <w:rFonts w:cs="Calibri" w:eastAsia="Calibri" w:hAnsi="Calibri" w:ascii="Calibri"/>
          <w:b/>
          <w:lang w:val="hr-HR"/>
        </w:rPr>
      </w:pPr>
    </w:p>
    <w:p w:rsidRDefault="00C655B4" w:rsidP="00CB5557" w:rsidR="001065A0" w:rsidRPr="00CB5557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E57F67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CB5557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B5557" w:rsidP="00AA6BCF" w:rsidR="00CB5557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B5557" w:rsidP="00CB5557" w:rsidR="00CB555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CB5557" w:rsidP="00CB5557" w:rsidR="00CB555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CB5557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CB5557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CB5557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8D4162" w:rsidRPr="008D4162">
        <w:rPr>
          <w:rFonts w:cs="Calibri" w:eastAsia="Times New Roman" w:hAnsi="Calibri" w:ascii="Calibri"/>
          <w:lang w:val="hr-HR"/>
        </w:rPr>
        <w:t>MARJANKA GLUŠEVIĆ</w:t>
      </w:r>
      <w:r w:rsidR="008D4162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CB5557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 </w:t>
      </w:r>
      <w:r w:rsidR="008D4162" w:rsidRPr="008D4162">
        <w:rPr>
          <w:rFonts w:cs="Calibri" w:eastAsia="Arial Unicode MS" w:hAnsi="Calibri" w:ascii="Calibri"/>
          <w:kern w:val="1"/>
          <w:lang w:eastAsia="ar-SA" w:val="hr-HR"/>
        </w:rPr>
        <w:t>193.202,03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8D4162" w:rsidRPr="008D4162">
        <w:rPr>
          <w:rFonts w:cs="Calibri" w:eastAsia="Arial Unicode MS" w:hAnsi="Calibri" w:ascii="Calibri"/>
          <w:kern w:val="1"/>
          <w:lang w:eastAsia="ar-SA" w:val="hr-HR"/>
        </w:rPr>
        <w:t>176.102,03 kn</w:t>
      </w:r>
      <w:r w:rsidR="00CB5557">
        <w:rPr>
          <w:rFonts w:cs="Calibri" w:eastAsia="Arial Unicode MS" w:hAnsi="Calibri" w:ascii="Calibri"/>
          <w:kern w:val="1"/>
          <w:lang w:eastAsia="ar-SA" w:val="hr-HR"/>
        </w:rPr>
        <w:t xml:space="preserve">,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8D4162">
        <w:rPr>
          <w:rFonts w:cs="Calibri" w:eastAsia="Arial Unicode MS" w:hAnsi="Calibri" w:ascii="Calibri"/>
          <w:kern w:val="1"/>
          <w:lang w:eastAsia="ar-SA" w:val="hr-HR"/>
        </w:rPr>
        <w:t>17</w:t>
      </w:r>
      <w:r w:rsidR="001D182A" w:rsidRPr="001D182A">
        <w:rPr>
          <w:rFonts w:cs="Calibri" w:hAnsi="Calibri" w:ascii="Calibri"/>
        </w:rPr>
        <w:t>.</w:t>
      </w:r>
      <w:r w:rsidR="00E27D06">
        <w:rPr>
          <w:rFonts w:cs="Calibri" w:hAnsi="Calibri" w:ascii="Calibri"/>
        </w:rPr>
        <w:t>1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CB5557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CB5557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CB5557" w:rsidRPr="00CB5557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CB5557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8D4162" w:rsidP="001D182A" w:rsidR="008D416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CB5557" w:rsidP="001D182A" w:rsidR="00CB5557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D4162" w:rsidP="00E27D0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D4162">
              <w:rPr>
                <w:rFonts w:cs="Calibri" w:eastAsia="Times New Roman" w:hAnsi="Calibri" w:ascii="Calibri"/>
                <w:lang w:val="hr-HR"/>
              </w:rPr>
              <w:t>MARJANKA GLUŠEVIĆ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8D4162">
              <w:rPr>
                <w:rFonts w:cs="Calibri" w:eastAsia="Times New Roman" w:hAnsi="Calibri" w:ascii="Calibri"/>
                <w:lang w:val="hr-HR"/>
              </w:rPr>
              <w:t>Vukovarska 171,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8D4162">
              <w:rPr>
                <w:rFonts w:cs="Calibri" w:eastAsia="Times New Roman" w:hAnsi="Calibri" w:ascii="Calibri"/>
                <w:lang w:val="hr-HR"/>
              </w:rPr>
              <w:t>14815792685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27D06" w:rsidP="00E27D06" w:rsidR="00E27D06" w:rsidRPr="00E27D06">
            <w:pPr>
              <w:rPr>
                <w:rFonts w:cs="Calibri" w:hAnsi="Calibri" w:ascii="Calibri"/>
              </w:rPr>
            </w:pPr>
            <w:r w:rsidRPr="00E27D06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D416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D4162">
              <w:rPr>
                <w:rFonts w:cs="Calibri" w:hAnsi="Calibri" w:ascii="Calibri"/>
              </w:rPr>
              <w:t>193.202,03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D4162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D4162">
              <w:rPr>
                <w:rFonts w:cs="Calibri" w:eastAsia="Times New Roman" w:hAnsi="Calibri" w:ascii="Calibri"/>
                <w:lang w:val="hr-HR"/>
              </w:rPr>
              <w:t>176.102,03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D4162" w:rsidP="00E27D0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17</w:t>
            </w:r>
            <w:r w:rsidR="001D182A" w:rsidRPr="001D182A">
              <w:rPr>
                <w:rFonts w:cs="Calibri" w:hAnsi="Calibri" w:ascii="Calibri"/>
              </w:rPr>
              <w:t>.</w:t>
            </w:r>
            <w:r w:rsidR="00E27D06">
              <w:rPr>
                <w:rFonts w:cs="Calibri" w:hAnsi="Calibri" w:ascii="Calibri"/>
              </w:rPr>
              <w:t>1</w:t>
            </w:r>
            <w:r w:rsidR="001D182A"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CB5557" w:rsidP="00CB5557" w:rsidR="00CB555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60249" w:rsidP="00CB5557" w:rsidR="0066024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54CB9" w:rsidP="00660249" w:rsidR="00660249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0249" w:rsidP="00660249" w:rsidR="00660249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660249" w:rsidP="00660249" w:rsidR="0066024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660249" w:rsidP="00660249" w:rsidR="00660249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2665" w:rsidR="002E2665">
      <w:pPr>
        <w:spacing w:after="0"/>
      </w:pPr>
      <w:r>
        <w:separator/>
      </w:r>
    </w:p>
  </w:endnote>
  <w:endnote w:id="0" w:type="continuationSeparator">
    <w:p w:rsidRDefault="002E2665" w:rsidR="002E266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10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2665" w:rsidR="002E2665">
      <w:pPr>
        <w:spacing w:after="0"/>
      </w:pPr>
      <w:r>
        <w:separator/>
      </w:r>
    </w:p>
  </w:footnote>
  <w:footnote w:id="0" w:type="continuationSeparator">
    <w:p w:rsidRDefault="002E2665" w:rsidR="002E266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1038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57B889C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40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4799F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B1A52"/>
    <w:rsid w:val="002C48B8"/>
    <w:rsid w:val="002D1978"/>
    <w:rsid w:val="002D6F3E"/>
    <w:rsid w:val="002E2665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0A37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1BC9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5F7E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4CB9"/>
    <w:rsid w:val="006579E3"/>
    <w:rsid w:val="00660249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345B2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4162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3BC7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B5557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7D06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57F67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C103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1D8B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C1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038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038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038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038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C1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03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038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038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038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C625D3-33B3-40F0-8729-F205FB76BC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1453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2018-08-23T10:44:00Z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2018-08-23T11:48:00Z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St-651/2017-234 / Podnesak - Podnesak (-234.docx)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