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6014" w:rsidR="00EF59FB" w:rsidP="00D9704E" w:rsidRDefault="00654ECC" w14:paraId="a950198" w14:textId="a950198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C6014" w:rsidR="00915235" w:rsidP="00654ECC" w:rsidRDefault="00915235">
      <w:pPr>
        <w:tabs>
          <w:tab w:val="left" w:pos="6660"/>
        </w:tabs>
        <w:jc w:val="both"/>
      </w:pPr>
      <w:r w:rsidRPr="008C6014">
        <w:t xml:space="preserve">REPUBLIKA HRVATSKA </w:t>
      </w:r>
      <w:r w:rsidRPr="008C6014" w:rsidR="00654ECC">
        <w:tab/>
        <w:t>4 St</w:t>
      </w:r>
      <w:r w:rsidR="00C75395">
        <w:t>-</w:t>
      </w:r>
      <w:r w:rsidR="00203605">
        <w:t>342</w:t>
      </w:r>
      <w:r w:rsidR="0053258C">
        <w:t>/2019</w:t>
      </w:r>
      <w:r w:rsidR="00EF0A29">
        <w:t>-</w:t>
      </w:r>
      <w:r w:rsidR="00203605">
        <w:t>19</w:t>
      </w:r>
    </w:p>
    <w:p w:rsidRPr="008C6014" w:rsidR="00915235" w:rsidRDefault="00915235">
      <w:r w:rsidRPr="008C6014">
        <w:t xml:space="preserve">TRGOVAČKI SUD U ZAGREBU </w:t>
      </w:r>
    </w:p>
    <w:p w:rsidRPr="008C6014" w:rsidR="00915235" w:rsidRDefault="00915235">
      <w:r w:rsidRPr="008C6014">
        <w:t xml:space="preserve">STALNA SLUŽBA </w:t>
      </w:r>
      <w:r w:rsidR="001B2A4C">
        <w:t>U KARLOVCU</w:t>
      </w:r>
    </w:p>
    <w:p w:rsidRPr="008C6014" w:rsidR="001528EE" w:rsidRDefault="001528EE">
      <w:r w:rsidRPr="008C6014">
        <w:t xml:space="preserve">Karlovac, </w:t>
      </w:r>
      <w:r w:rsidR="00896DAF">
        <w:t>Trg hrvatskih branitelja 1</w:t>
      </w:r>
    </w:p>
    <w:p w:rsidRPr="008C6014" w:rsidR="00D9704E" w:rsidP="00D9704E" w:rsidRDefault="00F066BB">
      <w:r w:rsidRPr="008C6014">
        <w:t xml:space="preserve"> </w:t>
      </w:r>
    </w:p>
    <w:p w:rsidRPr="008C6014" w:rsidR="004424C7" w:rsidP="00D9704E" w:rsidRDefault="004424C7"/>
    <w:p w:rsidR="0080790D" w:rsidP="0080790D" w:rsidRDefault="0080790D">
      <w:pPr>
        <w:jc w:val="center"/>
      </w:pPr>
      <w:r>
        <w:t>REPUBLIKA HRVATSKA</w:t>
      </w:r>
    </w:p>
    <w:p w:rsidR="0080790D" w:rsidP="0080790D" w:rsidRDefault="0080790D">
      <w:pPr>
        <w:jc w:val="center"/>
      </w:pPr>
      <w:r>
        <w:t>Z A K L J U Č A K</w:t>
      </w:r>
    </w:p>
    <w:p w:rsidR="0080790D" w:rsidP="0080790D" w:rsidRDefault="0080790D">
      <w:r>
        <w:t xml:space="preserve"> </w:t>
      </w:r>
      <w:r>
        <w:tab/>
        <w:t xml:space="preserve">  </w:t>
      </w:r>
    </w:p>
    <w:p w:rsidR="0080790D" w:rsidP="0080790D" w:rsidRDefault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203605">
        <w:t>INDIGO PARTNERI d.o.o.</w:t>
      </w:r>
      <w:r w:rsidRPr="00DC0F5E" w:rsidR="00203605">
        <w:t xml:space="preserve">, Zagreb, </w:t>
      </w:r>
      <w:proofErr w:type="spellStart"/>
      <w:r w:rsidR="00203605">
        <w:t>Bijenik</w:t>
      </w:r>
      <w:proofErr w:type="spellEnd"/>
      <w:r w:rsidR="00203605">
        <w:t xml:space="preserve"> 1</w:t>
      </w:r>
      <w:r w:rsidRPr="00DC0F5E" w:rsidR="00203605">
        <w:t xml:space="preserve">, OIB </w:t>
      </w:r>
      <w:r w:rsidR="00203605">
        <w:t>99534750308</w:t>
      </w:r>
      <w:r w:rsidR="00390AC0">
        <w:t>,</w:t>
      </w:r>
      <w:r>
        <w:t xml:space="preserve"> dana </w:t>
      </w:r>
      <w:r w:rsidR="00203605">
        <w:t>4. rujna</w:t>
      </w:r>
      <w:r w:rsidR="00782F38">
        <w:t xml:space="preserve"> 2019</w:t>
      </w:r>
      <w:r>
        <w:t xml:space="preserve">. </w:t>
      </w:r>
    </w:p>
    <w:p w:rsidR="0080790D" w:rsidP="0080790D" w:rsidRDefault="0053258C">
      <w:pPr>
        <w:ind w:firstLine="708"/>
        <w:jc w:val="both"/>
      </w:pPr>
      <w:r>
        <w:t xml:space="preserve"> </w:t>
      </w:r>
    </w:p>
    <w:p w:rsidR="0080790D" w:rsidP="0080790D" w:rsidRDefault="0080790D">
      <w:pPr>
        <w:jc w:val="center"/>
      </w:pPr>
      <w:r>
        <w:t>z a k l j u č i o  j e</w:t>
      </w:r>
    </w:p>
    <w:p w:rsidR="0080790D" w:rsidP="0080790D" w:rsidRDefault="0080790D"/>
    <w:p w:rsidR="0080790D" w:rsidP="0080790D" w:rsidRDefault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="0080790D" w:rsidP="0080790D" w:rsidRDefault="0080790D">
      <w:pPr>
        <w:jc w:val="both"/>
      </w:pPr>
    </w:p>
    <w:p w:rsidR="0080790D" w:rsidP="0080790D" w:rsidRDefault="00203605">
      <w:pPr>
        <w:jc w:val="both"/>
        <w:rPr>
          <w:b/>
        </w:rPr>
      </w:pPr>
      <w:r>
        <w:rPr>
          <w:b/>
        </w:rPr>
        <w:t>9. listopada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12,00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="0080790D" w:rsidP="0080790D" w:rsidRDefault="0080790D"/>
    <w:p w:rsidR="0080790D" w:rsidP="0080790D" w:rsidRDefault="0080790D">
      <w:r>
        <w:t>na koje ročište se dostavom ovog zaključka pozivaju:</w:t>
      </w:r>
    </w:p>
    <w:p w:rsidR="0080790D" w:rsidP="0080790D" w:rsidRDefault="0080790D"/>
    <w:p w:rsidR="00C02F00" w:rsidP="00534D8A" w:rsidRDefault="00EF0A29">
      <w:r>
        <w:t xml:space="preserve">- </w:t>
      </w:r>
      <w:r w:rsidR="00FF2067">
        <w:t xml:space="preserve">dužnik </w:t>
      </w:r>
      <w:r w:rsidR="00203605">
        <w:t>INDIGO PARTNERI d.o.o.</w:t>
      </w:r>
      <w:r w:rsidRPr="00DC0F5E" w:rsidR="00203605">
        <w:t xml:space="preserve">, Zagreb, </w:t>
      </w:r>
      <w:proofErr w:type="spellStart"/>
      <w:r w:rsidR="00203605">
        <w:t>Bijenik</w:t>
      </w:r>
      <w:proofErr w:type="spellEnd"/>
      <w:r w:rsidR="00203605">
        <w:t xml:space="preserve"> 1</w:t>
      </w:r>
    </w:p>
    <w:p w:rsidR="0080790D" w:rsidP="00534D8A" w:rsidRDefault="00513C1A">
      <w:r>
        <w:t>- zakonski zastupnik</w:t>
      </w:r>
      <w:r w:rsidR="00534D8A">
        <w:t xml:space="preserve"> dužnika</w:t>
      </w:r>
      <w:r w:rsidRPr="00274DCC" w:rsidR="00274DCC">
        <w:t xml:space="preserve"> </w:t>
      </w:r>
      <w:r w:rsidR="00203605">
        <w:t>Dragan Popić</w:t>
      </w:r>
      <w:r w:rsidRPr="00F05E49" w:rsidR="00203605">
        <w:t>, Opuzen, Ante Starčevića 31</w:t>
      </w:r>
      <w:r w:rsidR="00861357">
        <w:t>.</w:t>
      </w:r>
    </w:p>
    <w:p w:rsidRPr="008C6014" w:rsidR="004424C7" w:rsidP="004424C7" w:rsidRDefault="004424C7">
      <w:pPr>
        <w:jc w:val="both"/>
        <w:rPr>
          <w:lang w:val="es-ES_tradnl"/>
        </w:rPr>
      </w:pPr>
    </w:p>
    <w:p w:rsidRPr="008C6014" w:rsidR="004424C7" w:rsidP="004424C7" w:rsidRDefault="00CE6934">
      <w:pPr>
        <w:jc w:val="both"/>
      </w:pPr>
      <w:r>
        <w:t xml:space="preserve"> </w:t>
      </w:r>
    </w:p>
    <w:p w:rsidRPr="008C6014" w:rsidR="00D9704E" w:rsidP="00D9704E" w:rsidRDefault="00D9704E">
      <w:pPr>
        <w:jc w:val="center"/>
      </w:pPr>
      <w:r w:rsidRPr="008C6014">
        <w:t xml:space="preserve">U Karlovcu, </w:t>
      </w:r>
      <w:r w:rsidR="00203605">
        <w:t>4. rujna</w:t>
      </w:r>
      <w:r w:rsidR="00782F38">
        <w:t xml:space="preserve"> 2019.</w:t>
      </w:r>
    </w:p>
    <w:p w:rsidRPr="008C6014" w:rsidR="004424C7" w:rsidP="00D9704E" w:rsidRDefault="004424C7">
      <w:pPr>
        <w:jc w:val="center"/>
      </w:pP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</w:t>
      </w:r>
      <w:r w:rsidRPr="008C6014" w:rsidR="004424C7">
        <w:t xml:space="preserve">                           </w:t>
      </w:r>
      <w:r w:rsidRPr="008C6014">
        <w:t xml:space="preserve">   </w:t>
      </w:r>
      <w:r w:rsidRPr="008C6014" w:rsidR="004424C7">
        <w:t>Stečajni s</w:t>
      </w:r>
      <w:r w:rsidRPr="008C6014">
        <w:t>udac:</w:t>
      </w:r>
    </w:p>
    <w:p w:rsidRPr="008C6014" w:rsidR="00D9704E" w:rsidP="00D9704E" w:rsidRDefault="00D9704E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Pr="008C6014" w:rsidR="00B331ED">
        <w:t>,v.r.</w:t>
      </w:r>
    </w:p>
    <w:p w:rsidRPr="008C6014" w:rsidR="00B331ED" w:rsidP="00D9704E" w:rsidRDefault="00B331ED">
      <w:pPr>
        <w:jc w:val="both"/>
      </w:pP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Pr="008C6014" w:rsidR="00B331ED" w:rsidP="00D9704E" w:rsidRDefault="00B331ED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="00782F38" w:rsidP="00782F38" w:rsidRDefault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Pr="008C6014" w:rsidR="002F06E3" w:rsidP="00782F38" w:rsidRDefault="00782F38">
      <w:pPr>
        <w:jc w:val="both"/>
      </w:pPr>
      <w:r>
        <w:t>Protiv ovog zaključka nije dopuštena žalba.</w:t>
      </w:r>
    </w:p>
    <w:sectPr w:rsidRPr="008C6014" w:rsidR="002F06E3" w:rsidSect="00922376">
      <w:pgSz w:w="11906" w:h="16838" w:code="9"/>
      <w:pgMar w:top="1418" w:right="1469" w:bottom="1418" w:left="1440" w:header="709" w:footer="709" w:gutter="0"/>
      <w:paperSrc w:first="280" w:other="28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76865" w:rsidP="008F69E1" w:rsidRDefault="00676865">
      <w:r>
        <w:separator/>
      </w:r>
    </w:p>
  </w:endnote>
  <w:endnote w:type="continuationSeparator" w:id="0">
    <w:p w:rsidR="00676865" w:rsidP="008F69E1" w:rsidRDefault="0067686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76865" w:rsidP="008F69E1" w:rsidRDefault="00676865">
      <w:r>
        <w:separator/>
      </w:r>
    </w:p>
  </w:footnote>
  <w:footnote w:type="continuationSeparator" w:id="0">
    <w:p w:rsidR="00676865" w:rsidP="008F69E1" w:rsidRDefault="00676865"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35"/>
    <w:rsid w:val="000565FA"/>
    <w:rsid w:val="00056D92"/>
    <w:rsid w:val="00070FD4"/>
    <w:rsid w:val="000A748C"/>
    <w:rsid w:val="000D3AAA"/>
    <w:rsid w:val="000D6D24"/>
    <w:rsid w:val="00105CCC"/>
    <w:rsid w:val="00112E91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03605"/>
    <w:rsid w:val="00225705"/>
    <w:rsid w:val="00235D90"/>
    <w:rsid w:val="00250AF7"/>
    <w:rsid w:val="00274DCC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74D3D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865"/>
    <w:rsid w:val="00676D41"/>
    <w:rsid w:val="00681B8D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47D12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22B38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9E7820"/>
    <w:rsid w:val="00A07F1A"/>
    <w:rsid w:val="00A2028F"/>
    <w:rsid w:val="00A202D3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D6AAF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2F00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C3C24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A6C1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47B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9704E"/>
    <w:rPr>
      <w:rFonts w:ascii="Tahoma" w:hAnsi="Tahoma" w:cs="Tahoma"/>
      <w:sz w:val="16"/>
      <w:szCs w:val="16"/>
    </w:rPr>
  </w:style>
  <w:style w:type="paragraph" w:styleId="Bezproreda1" w:customStyle="true">
    <w:name w:val="Bez proreda1"/>
    <w:rsid w:val="00494520"/>
    <w:pPr>
      <w:suppressAutoHyphens/>
    </w:pPr>
    <w:rPr>
      <w:rFonts w:ascii="Calibri" w:hAnsi="Calibri" w:eastAsia="Calibri"/>
      <w:kern w:val="1"/>
      <w:sz w:val="22"/>
      <w:szCs w:val="22"/>
      <w:lang w:eastAsia="ar-SA"/>
    </w:rPr>
  </w:style>
  <w:style w:type="paragraph" w:styleId="Zaglavlje">
    <w:name w:val="header"/>
    <w:basedOn w:val="Normal"/>
    <w:link w:val="ZaglavljeChar"/>
    <w:rsid w:val="008F69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8F69E1"/>
    <w:rPr>
      <w:sz w:val="24"/>
      <w:szCs w:val="24"/>
    </w:rPr>
  </w:style>
  <w:style w:type="paragraph" w:styleId="Podnoje">
    <w:name w:val="footer"/>
    <w:basedOn w:val="Normal"/>
    <w:link w:val="PodnojeChar"/>
    <w:rsid w:val="008F69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8F69E1"/>
    <w:rPr>
      <w:sz w:val="24"/>
      <w:szCs w:val="24"/>
    </w:rPr>
  </w:style>
  <w:style w:type="paragraph" w:styleId="Bezproreda2" w:customStyle="true">
    <w:name w:val="Bez proreda2"/>
    <w:rsid w:val="00655E17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Odlomakpopisa">
    <w:name w:val="List Paragraph"/>
    <w:basedOn w:val="Normal"/>
    <w:uiPriority w:val="34"/>
    <w:qFormat/>
    <w:rsid w:val="009E782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D6A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6A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6A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6A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6A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3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7725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57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307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329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87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691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111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5521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461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528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243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0787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30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9138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63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St-342/2019</izvorni_sadrzaj>
    <derivirana_varijabla naziv="DomainObject.Predmet.OznakaBroj_1">St-342/2019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PARTNERI d.o.o.</izvorni_sadrzaj>
    <derivirana_varijabla naziv="DomainObject.Predmet.ProtustrankaFormated_1">  INDIGO PARTNERI d.o.o.</derivirana_varijabla>
  </DomainObject.Predmet.ProtustrankaFormated>
  <DomainObject.Predmet.ProtustrankaFormatedOIB>
    <izvorni_sadrzaj>  INDIGO PARTNERI d.o.o., OIB 99534750308</izvorni_sadrzaj>
    <derivirana_varijabla naziv="DomainObject.Predmet.ProtustrankaFormatedOIB_1">  INDIGO PARTNERI d.o.o., OIB 99534750308</derivirana_varijabla>
  </DomainObject.Predmet.ProtustrankaFormatedOIB>
  <DomainObject.Predmet.ProtustrankaFormatedWithAdress>
    <izvorni_sadrzaj> INDIGO PARTNERI d.o.o., Bijenik 1, 10000 Zagreb</izvorni_sadrzaj>
    <derivirana_varijabla naziv="DomainObject.Predmet.ProtustrankaFormatedWithAdress_1"> INDIGO PARTNERI d.o.o., Bijenik 1, 10000 Zagreb</derivirana_varijabla>
  </DomainObject.Predmet.ProtustrankaFormatedWithAdress>
  <DomainObject.Predmet.ProtustrankaFormatedWithAdressOIB>
    <izvorni_sadrzaj> INDIGO PARTNERI d.o.o., OIB 99534750308, Bijenik 1, 10000 Zagreb</izvorni_sadrzaj>
    <derivirana_varijabla naziv="DomainObject.Predmet.ProtustrankaFormatedWithAdressOIB_1"> INDIGO PARTNERI d.o.o., OIB 99534750308, Bijenik 1, 10000 Zagreb</derivirana_varijabla>
  </DomainObject.Predmet.ProtustrankaFormatedWithAdressOIB>
  <DomainObject.Predmet.ProtustrankaWithAdress>
    <izvorni_sadrzaj>INDIGO PARTNERI d.o.o. Bijenik 1, 10000 Zagreb</izvorni_sadrzaj>
    <derivirana_varijabla naziv="DomainObject.Predmet.ProtustrankaWithAdress_1">INDIGO PARTNERI d.o.o. Bijenik 1, 10000 Zagreb</derivirana_varijabla>
  </DomainObject.Predmet.ProtustrankaWithAdress>
  <DomainObject.Predmet.ProtustrankaWithAdressOIB>
    <izvorni_sadrzaj>INDIGO PARTNERI d.o.o., OIB 99534750308, Bijenik 1, 10000 Zagreb</izvorni_sadrzaj>
    <derivirana_varijabla naziv="DomainObject.Predmet.ProtustrankaWithAdressOIB_1">INDIGO PARTNERI d.o.o., OIB 99534750308, Bijenik 1, 10000 Zagreb</derivirana_varijabla>
  </DomainObject.Predmet.ProtustrankaWithAdressOIB>
  <DomainObject.Predmet.ProtustrankaNazivFormated>
    <izvorni_sadrzaj>INDIGO PARTNERI d.o.o.</izvorni_sadrzaj>
    <derivirana_varijabla naziv="DomainObject.Predmet.ProtustrankaNazivFormated_1">INDIGO PARTNERI d.o.o.</derivirana_varijabla>
  </DomainObject.Predmet.ProtustrankaNazivFormated>
  <DomainObject.Predmet.ProtustrankaNazivFormatedOIB>
    <izvorni_sadrzaj>INDIGO PARTNERI d.o.o., OIB 99534750308</izvorni_sadrzaj>
    <derivirana_varijabla naziv="DomainObject.Predmet.ProtustrankaNazivFormatedOIB_1">INDIGO PARTNERI d.o.o., OIB 99534750308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INDIGO PARTNERI d.o.o.</item>
    </izvorni_sadrzaj>
    <derivirana_varijabla naziv="DomainObject.Predmet.ProtuStrankaListFormated_1">
      <item>INDIGO PARTNERI d.o.o.</item>
    </derivirana_varijabla>
  </DomainObject.Predmet.ProtuStrankaListFormated>
  <DomainObject.Predmet.ProtuStrankaListFormatedOIB>
    <izvorni_sadrzaj>
      <item>INDIGO PARTNERI d.o.o., OIB 99534750308</item>
    </izvorni_sadrzaj>
    <derivirana_varijabla naziv="DomainObject.Predmet.ProtuStrankaListFormatedOIB_1">
      <item>INDIGO PARTNERI d.o.o., OIB 99534750308</item>
    </derivirana_varijabla>
  </DomainObject.Predmet.ProtuStrankaListFormatedOIB>
  <DomainObject.Predmet.ProtuStrankaListFormatedWithAdress>
    <izvorni_sadrzaj>
      <item>INDIGO PARTNERI d.o.o., Bijenik 1, 10000 Zagreb</item>
    </izvorni_sadrzaj>
    <derivirana_varijabla naziv="DomainObject.Predmet.ProtuStrankaListFormatedWithAdress_1">
      <item>INDIGO PARTNERI d.o.o., Bijenik 1, 10000 Zagreb</item>
    </derivirana_varijabla>
  </DomainObject.Predmet.ProtuStrankaListFormatedWithAdress>
  <DomainObject.Predmet.ProtuStrankaListFormatedWithAdressOIB>
    <izvorni_sadrzaj>
      <item>INDIGO PARTNERI d.o.o., OIB 99534750308, Bijenik 1, 10000 Zagreb</item>
    </izvorni_sadrzaj>
    <derivirana_varijabla naziv="DomainObject.Predmet.ProtuStrankaListFormatedWithAdressOIB_1">
      <item>INDIGO PARTNERI d.o.o., OIB 99534750308, Bijenik 1, 10000 Zagreb</item>
    </derivirana_varijabla>
  </DomainObject.Predmet.ProtuStrankaListFormatedWithAdressOIB>
  <DomainObject.Predmet.ProtuStrankaListNazivFormated>
    <izvorni_sadrzaj>
      <item>INDIGO PARTNERI d.o.o.</item>
    </izvorni_sadrzaj>
    <derivirana_varijabla naziv="DomainObject.Predmet.ProtuStrankaListNazivFormated_1">
      <item>INDIGO PARTNERI d.o.o.</item>
    </derivirana_varijabla>
  </DomainObject.Predmet.ProtuStrankaListNazivFormated>
  <DomainObject.Predmet.ProtuStrankaListNazivFormatedOIB>
    <izvorni_sadrzaj>
      <item>INDIGO PARTNERI d.o.o., OIB 99534750308</item>
    </izvorni_sadrzaj>
    <derivirana_varijabla naziv="DomainObject.Predmet.ProtuStrankaListNazivFormatedOIB_1">
      <item>INDIGO PARTNERI d.o.o., OIB 99534750308</item>
    </derivirana_varijabla>
  </DomainObject.Predmet.ProtuStrankaListNazivFormatedOIB>
  <DomainObject.Predmet.OstaliListFormated>
    <izvorni_sadrzaj>
      <item>Dragan Popić</item>
    </izvorni_sadrzaj>
    <derivirana_varijabla naziv="DomainObject.Predmet.OstaliListFormated_1">
      <item>Dragan Popić</item>
    </derivirana_varijabla>
  </DomainObject.Predmet.OstaliListFormated>
  <DomainObject.Predmet.OstaliListFormatedOIB>
    <izvorni_sadrzaj>
      <item>Dragan Popić, OIB 09641260620</item>
    </izvorni_sadrzaj>
    <derivirana_varijabla naziv="DomainObject.Predmet.OstaliListFormatedOIB_1">
      <item>Dragan Popić, OIB 09641260620</item>
    </derivirana_varijabla>
  </DomainObject.Predmet.OstaliListFormatedOIB>
  <DomainObject.Predmet.OstaliListFormatedWithAdress>
    <izvorni_sadrzaj>
      <item>Dragan Popić, Ante Starčevića 31, 20355 Opuzen</item>
    </izvorni_sadrzaj>
    <derivirana_varijabla naziv="DomainObject.Predmet.OstaliListFormatedWithAdress_1">
      <item>Dragan Popić, Ante Starčevića 31, 20355 Opuzen</item>
    </derivirana_varijabla>
  </DomainObject.Predmet.OstaliListFormatedWithAdress>
  <DomainObject.Predmet.OstaliListFormatedWithAdressOIB>
    <izvorni_sadrzaj>
      <item>Dragan Popić, OIB 09641260620, Ante Starčevića 31, 20355 Opuzen</item>
    </izvorni_sadrzaj>
    <derivirana_varijabla naziv="DomainObject.Predmet.OstaliListFormatedWithAdressOIB_1">
      <item>Dragan Popić, OIB 09641260620, Ante Starčevića 31, 20355 Opuzen</item>
    </derivirana_varijabla>
  </DomainObject.Predmet.OstaliListFormatedWithAdressOIB>
  <DomainObject.Predmet.OstaliListNazivFormated>
    <izvorni_sadrzaj>
      <item>Dragan Popić</item>
    </izvorni_sadrzaj>
    <derivirana_varijabla naziv="DomainObject.Predmet.OstaliListNazivFormated_1">
      <item>Dragan Popić</item>
    </derivirana_varijabla>
  </DomainObject.Predmet.OstaliListNazivFormated>
  <DomainObject.Predmet.OstaliListNazivFormatedOIB>
    <izvorni_sadrzaj>
      <item>Dragan Popić, OIB 09641260620</item>
    </izvorni_sadrzaj>
    <derivirana_varijabla naziv="DomainObject.Predmet.OstaliListNazivFormatedOIB_1">
      <item>Dragan Popić, OIB 09641260620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INDIGO PARTNERI d.o.o.</izvorni_sadrzaj>
    <derivirana_varijabla naziv="DomainObject.Predmet.ProtustrankaIDrugi_1">INDIGO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INDIGO PARTNERI d.o.o., OIB 99534750308, Bijenik 1, 10000 Zagreb</izvorni_sadrzaj>
    <derivirana_varijabla naziv="DomainObject.Predmet.ProtustrankaIDrugiAdressOIB_1">INDIGO PARTNERI d.o.o., OIB 99534750308,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INDIGO PARTNERI d.o.o.</item>
      <item>Dragan Popić</item>
    </izvorni_sadrzaj>
    <derivirana_varijabla naziv="DomainObject.Predmet.SudioniciListNaziv_1">
      <item>FINA Regionalni centar Zagreb</item>
      <item>INDIGO PARTNERI d.o.o.</item>
      <item>Dragan Popić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INDIGO PARTNERI d.o.o., OIB 99534750308, Bijenik 1,10000 Zagreb</item>
      <item>Dragan Popić, OIB 09641260620, Ante Starčevića 31,20355 Opuzen</item>
    </izvorni_sadrzaj>
    <derivirana_varijabla naziv="DomainObject.Predmet.SudioniciListAdressOIB_1">
      <item>FINA Regionalni centar Zagreb, OIB 85821130368, Trg svibanjskih žrtava 1995. 1,10000 Zagreb</item>
      <item>INDIGO PARTNERI d.o.o., OIB 99534750308, Bijenik 1,10000 Zagreb</item>
      <item>Dragan Popić, OIB 09641260620, Ante Starčevića 31,20355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99534750308</item>
      <item>, OIB 09641260620</item>
    </izvorni_sadrzaj>
    <derivirana_varijabla naziv="DomainObject.Predmet.SudioniciListNazivOIB_1">
      <item>, OIB 85821130368</item>
      <item>, OIB 99534750308</item>
      <item>, OIB 09641260620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2019.</izvorni_sadrzaj>
    <derivirana_varijabla naziv="DomainObject.Predmet.DatumZadnjeOdrzaneSudskeRadnje_1">4. rujna 2019.</derivirana_varijabla>
  </DomainObject.Predmet.DatumZadnjeOdrzaneSudskeRadnje>
  <DomainObject.PredzadnjaOdlukaIzPredmeta.DatumDonosenjaOdluke>
    <izvorni_sadrzaj>3. srpnja 2019.</izvorni_sadrzaj>
    <derivirana_varijabla naziv="DomainObject.PredzadnjaOdlukaIzPredmeta.DatumDonosenjaOdluke_1">3. srpnja 2019.</derivirana_varijabla>
  </DomainObject.PredzadnjaOdlukaIzPredmeta.DatumDonosenjaOdluke>
  <DomainObject.PredzadnjaOdlukaIzPredmeta.Oznaka>
    <izvorni_sadrzaj>St-342/2019-11</izvorni_sadrzaj>
    <derivirana_varijabla naziv="DomainObject.PredzadnjaOdlukaIzPredmeta.Oznaka_1">St-342/2019-11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DC7C0-8911-48D0-B3ED-1081059BB82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160</properties:Words>
  <properties:Characters>837</properties:Characters>
  <properties:Lines>37</properties:Lines>
  <properties:Paragraphs>20</properties:Paragraphs>
  <properties:TotalTime>655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2019-07-18T09:59:00Z</cp:lastPrinted>
  <dcterms:modified xmlns:xsi="http://www.w3.org/2001/XMLSchema-instance" xsi:type="dcterms:W3CDTF">2019-09-09T08:36:00Z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(ZAKLJUČAK-POZIV ZA ROČIŠTE radi rasprave-St-604-19------2019.docx)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