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e256" w14:paraId="a83e256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824173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St-114/14-</w:t>
      </w:r>
      <w:r w:rsidR="002726A2">
        <w:t>5</w:t>
      </w:r>
      <w:r w:rsidR="00A37953">
        <w:t>75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934E02" w:rsidR="00934E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934E02" w:rsidR="003A7EC8" w:rsidRPr="00934E02">
      <w:pPr>
        <w:ind w:hanging="720" w:left="360"/>
        <w:rPr>
          <w:sz w:val="22"/>
          <w:szCs w:val="22"/>
        </w:rPr>
      </w:pPr>
      <w:r>
        <w:tab/>
      </w:r>
      <w:r>
        <w:tab/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F91325" w:rsidP="00143A12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A01778" w:rsidRPr="00A01778">
        <w:rPr>
          <w:bCs/>
        </w:rPr>
        <w:t>VUKOVIĆ-COMPANY d.o.o. za proizvodnju, trgovinu i usluge, u stečaju, Vukovar, J.J. Strossmayera 21, MBS 030074939, OIB: 08199614791</w:t>
      </w:r>
      <w:r w:rsidRPr="00D53A3A">
        <w:rPr>
          <w:bCs/>
        </w:rPr>
        <w:t>,</w:t>
      </w:r>
      <w:r>
        <w:t xml:space="preserve"> dana </w:t>
      </w:r>
      <w:r w:rsidR="00A37953">
        <w:t>29</w:t>
      </w:r>
      <w:r>
        <w:t xml:space="preserve">. </w:t>
      </w:r>
      <w:r w:rsidR="00A37953">
        <w:t>studenog</w:t>
      </w:r>
      <w:r w:rsidR="002726A2">
        <w:t xml:space="preserve"> </w:t>
      </w:r>
      <w:r>
        <w:t>201</w:t>
      </w:r>
      <w:r w:rsidR="006249CD">
        <w:t>6</w:t>
      </w:r>
      <w:r>
        <w:t xml:space="preserve">. </w:t>
      </w:r>
    </w:p>
    <w:p w:rsidRDefault="00143A12" w:rsidP="00143A12" w:rsidR="00143A12">
      <w:pPr>
        <w:ind w:firstLine="720"/>
        <w:jc w:val="both"/>
      </w:pPr>
    </w:p>
    <w:p w:rsidRDefault="000C7781" w:rsidP="00143A12" w:rsidR="000C7781">
      <w:pPr>
        <w:ind w:firstLine="720"/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143A12" w:rsidP="003A7EC8" w:rsidR="00143A12">
      <w:pPr>
        <w:jc w:val="both"/>
      </w:pPr>
    </w:p>
    <w:p w:rsidRDefault="000C7781" w:rsidP="003A7EC8" w:rsidR="000C7781">
      <w:pPr>
        <w:jc w:val="both"/>
      </w:pPr>
    </w:p>
    <w:p w:rsidRDefault="0052008A" w:rsidP="00F82F83" w:rsidR="00F553E2">
      <w:pPr>
        <w:numPr>
          <w:ilvl w:val="0"/>
          <w:numId w:val="6"/>
        </w:numPr>
        <w:suppressAutoHyphens/>
        <w:contextualSpacing/>
        <w:jc w:val="both"/>
      </w:pPr>
      <w:r>
        <w:t>Kupc</w:t>
      </w:r>
      <w:r w:rsidR="00714C6F">
        <w:t>u</w:t>
      </w:r>
      <w:r>
        <w:t xml:space="preserve"> </w:t>
      </w:r>
      <w:r w:rsidR="00A37953" w:rsidRPr="00A37953">
        <w:rPr>
          <w:bCs/>
        </w:rPr>
        <w:t>B2 KAPITAL d.o.o. Zagreb, Radnička cesta 41, OIB 57509775367</w:t>
      </w:r>
      <w:r>
        <w:t>, predaj</w:t>
      </w:r>
      <w:r w:rsidR="00F82F83">
        <w:t>e</w:t>
      </w:r>
      <w:r>
        <w:t xml:space="preserve"> se u posjed </w:t>
      </w:r>
      <w:r w:rsidR="003C5D3B">
        <w:t>nekretnin</w:t>
      </w:r>
      <w:r w:rsidR="00F82F83">
        <w:t>a</w:t>
      </w:r>
      <w:r w:rsidR="003C5D3B">
        <w:t xml:space="preserve"> upisan</w:t>
      </w:r>
      <w:r w:rsidR="00F82F83">
        <w:t>a</w:t>
      </w:r>
      <w:r w:rsidR="003C5D3B">
        <w:t xml:space="preserve"> </w:t>
      </w:r>
      <w:r w:rsidR="003C5D3B">
        <w:rPr>
          <w:lang w:eastAsia="zh-CN"/>
        </w:rPr>
        <w:t>u zk.ul.</w:t>
      </w:r>
      <w:r w:rsidR="003C5D3B" w:rsidRPr="00CE110A">
        <w:rPr>
          <w:lang w:eastAsia="zh-CN"/>
        </w:rPr>
        <w:t>br</w:t>
      </w:r>
      <w:r w:rsidR="003C5D3B">
        <w:rPr>
          <w:lang w:eastAsia="zh-CN"/>
        </w:rPr>
        <w:t>.</w:t>
      </w:r>
      <w:r w:rsidR="003C5D3B" w:rsidRPr="00CE110A">
        <w:rPr>
          <w:lang w:eastAsia="zh-CN"/>
        </w:rPr>
        <w:t xml:space="preserve"> </w:t>
      </w:r>
      <w:r w:rsidR="00F82F83" w:rsidRPr="002C0D46">
        <w:t>9410 k.o. Vukovar, kč.br. 3710, kuća br. 56, zgrada i dvorište Radićeva ulica, površine 781 m</w:t>
      </w:r>
      <w:r w:rsidR="00F82F83" w:rsidRPr="002C0D46">
        <w:rPr>
          <w:vertAlign w:val="superscript"/>
        </w:rPr>
        <w:t>2</w:t>
      </w:r>
      <w:r w:rsidR="00596C3C">
        <w:t>,</w:t>
      </w:r>
    </w:p>
    <w:p w:rsidRDefault="00A01778" w:rsidP="00A01778" w:rsidR="00A01778">
      <w:pPr>
        <w:ind w:firstLine="720" w:left="720"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AF3B1F" w:rsidR="00715072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AA1F0D">
        <w:t>Vukovar</w:t>
      </w:r>
      <w:r>
        <w:t>u nalaže se prijenos prava vlasništva na nekretnin</w:t>
      </w:r>
      <w:r w:rsidR="00F82F83">
        <w:t>i</w:t>
      </w:r>
      <w:r>
        <w:t xml:space="preserve"> iz točke 1. ovoga zaključka, na kupca, kao i brisanje svih upisanih prava, tereta i zabilježbi i to:</w:t>
      </w:r>
    </w:p>
    <w:p w:rsidRDefault="0081220F" w:rsidP="0081220F" w:rsidR="0081220F">
      <w:pPr>
        <w:pStyle w:val="Odlomakpopisa"/>
        <w:ind w:left="1701"/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C630E7" w:rsidP="00C630E7" w:rsidR="00C630E7">
      <w:pPr>
        <w:tabs>
          <w:tab w:pos="1418" w:val="left"/>
          <w:tab w:pos="1701" w:val="left"/>
        </w:tabs>
        <w:ind w:left="1418"/>
        <w:jc w:val="both"/>
      </w:pP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1. Vlasnički dio: 1/1  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VUKOVIĆ-COMPANY D.O.O., VUKOVAR, J. J. STROSSMAYERA 21  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Upisi koji vrijede za sve udjele na B listu: 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>1.1 Zaprimljeno 02.05.2013. broj Z-2305/13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Financijske agencije, Regionalni centar Zagreb od 24. travnja 2013. godine zabilježuje se otvaranje postupka predstečajne nagodbe na nekretnine u A. 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>2.1 Zaprimljeno 16.06.2014. broj Z-1845/14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poslovni broj: St-350/12-6 od 31. listopada 2012. godine zabilježuje se otvaranje stečajnog postupka na nekretnine Vuković - Company d.o.o. Vukovar. 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  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lastRenderedPageBreak/>
        <w:t>3.1 Zaprimljeno 23.09.2014. broj Z-2844/14</w:t>
      </w:r>
    </w:p>
    <w:p w:rsidRDefault="00907FBC" w:rsidP="00E33502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St-114/14-40 od 17. rujna 2014.g., zabilježuje se sudska prodaja na nekretnine u A.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>4.1 Zaprimljeno 04.11.2014. broj</w:t>
      </w:r>
      <w:r w:rsidR="00E33502">
        <w:t xml:space="preserve"> Z-3264/14</w:t>
      </w:r>
    </w:p>
    <w:p w:rsidRDefault="00907FBC" w:rsidP="00E33502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 od 28. listopada 2014. godine, zabilježuje se sudska prodaja nekretnina u A.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>5.1 Zapriml</w:t>
      </w:r>
      <w:r w:rsidR="00E33502">
        <w:t>jeno 20.11.2014. broj Z-3448/14</w:t>
      </w:r>
    </w:p>
    <w:p w:rsidRDefault="00907FBC" w:rsidP="00E33502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St-114/14-85 od 18. studenoga 2014. godine, zabilježuje se sudska prodaja na nekretnine u A.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>6.1 Zapriml</w:t>
      </w:r>
      <w:r w:rsidR="00E33502">
        <w:t>jeno 30.12.2014. broj Z-3888/14</w:t>
      </w:r>
    </w:p>
    <w:p w:rsidRDefault="00907FBC" w:rsidP="00E33502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Na temelju rješenja Trgovačkog suda u Osijeku broj: St-114/14-155 od 23. prosinca 2014. godine zabilježuje se treća sudska prodaja na nekretnine u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  <w:r w:rsidR="00E33502">
        <w:t>Na listu "</w:t>
      </w:r>
      <w:r>
        <w:t>C</w:t>
      </w:r>
      <w:r w:rsidR="00E33502">
        <w:t>" - Teretovnica</w:t>
      </w:r>
      <w:r>
        <w:t xml:space="preserve">  </w:t>
      </w:r>
    </w:p>
    <w:p w:rsidRDefault="00907FBC" w:rsidP="00E33502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 </w:t>
      </w:r>
    </w:p>
    <w:p w:rsidRDefault="00E33502" w:rsidP="00907FBC" w:rsidR="00046FDD">
      <w:pPr>
        <w:tabs>
          <w:tab w:pos="1418" w:val="left"/>
          <w:tab w:pos="1701" w:val="left"/>
        </w:tabs>
        <w:ind w:left="1418"/>
        <w:jc w:val="both"/>
      </w:pPr>
      <w:r>
        <w:t xml:space="preserve">1. 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>1.1 Zaprimljeno 29.12.2008. broj Z-4991/08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Temeljem ugovora o okvirnom iznosu zaduženja i osiguranju br. ES 1201/081 od 22. prosinca 2008.godine i aneksa br. 1 ugovora o okvirnom iznosu zaduženja i osiguranju br. ES 1201/081 od 29. prosinca 2008.godine uknjižuje se pravo zaloga na nekretnine u A za iznos kredita od 800.000,00 EUR (slovima: osamstotisuća eura) u kunskoj protuvrijednosti, uvećano za ugovorene kamate, kamate korisnika garancije, ugovorene kamate za zakašnjenje u plaćanju odnosno zakonske zatezne kamate ukoliko bude veće, te naknade i troškove prisilne naplate bilo sudske i izvansudske prirode, za korist: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B2 KAPITAL D.O.O., OIB: 57509775367, ZAGREB, RADNIČKA CESTA 41   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5.   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>5.1 Zaprimljeno: 29. ožujka 2013. broj: Z-1639/13.</w:t>
      </w:r>
    </w:p>
    <w:p w:rsidRDefault="00907FBC" w:rsidP="00907FBC" w:rsidR="00907FBC">
      <w:pPr>
        <w:tabs>
          <w:tab w:pos="1418" w:val="left"/>
          <w:tab w:pos="1701" w:val="left"/>
        </w:tabs>
        <w:ind w:left="1418"/>
        <w:jc w:val="both"/>
      </w:pPr>
      <w:r>
        <w:t xml:space="preserve">Na temelju ovosudnog rješenja poslovni broj: Ovr-321/13. od 03. travnja 2013. godine, uknjižuje se pravo zaloga na nekretnine u A, radi osiguranja novčane tražbine predlagatelja osiguranja u iznosu od 2.499.610,55 kuna uvećano za redovnu kamatu u iznosu od 38.732,33 kuna, sa daljnjom zakonskom zateznom kamatom na glavnicu duga od 20. ožujka 2013. godine pa do isplate po stopi od 12% a u slučaju promjene stope uvećanjem eskontne stope HNB koja je vrijedila zadnjeg dana polugodišta koje je prethodilo tekućem polugodištu za pet postotnih poena do isplate, te prema čl. 14. st. 4. i 8. u svezi čl. 290. Ovršnog zakona i troškova ovog postupka osiguranja u iznosu od 5.000,00 kuna, kako je to određeno točkom I navedenog rješenja, uz zabilježbu ovršivosti tražbine koje imaju učinak da se ovrha na tim nekretninama smije provesti i prema trećoj osobi koja je ove nekretnine kasnije stekla, za korist:    </w:t>
      </w:r>
    </w:p>
    <w:p w:rsidRDefault="00907FBC" w:rsidP="00907FBC" w:rsidR="007D7B3D" w:rsidRPr="00893614">
      <w:pPr>
        <w:tabs>
          <w:tab w:pos="1418" w:val="left"/>
          <w:tab w:pos="1701" w:val="left"/>
        </w:tabs>
        <w:ind w:left="1418"/>
        <w:jc w:val="both"/>
      </w:pPr>
      <w:r>
        <w:t xml:space="preserve"> OTP BANKA HRVATSKA D.D., OIB: 52508873833, ZADAR, DOMOVINSKOG RATA 3</w:t>
      </w:r>
    </w:p>
    <w:p w:rsidRDefault="00A01778" w:rsidP="00AF3B1F" w:rsidR="003F44FC" w:rsidRPr="00A01778">
      <w:pPr>
        <w:pStyle w:val="Odlomakpopisa"/>
        <w:numPr>
          <w:ilvl w:val="0"/>
          <w:numId w:val="6"/>
        </w:numPr>
        <w:jc w:val="both"/>
      </w:pPr>
      <w:r w:rsidRPr="00AF3B1F">
        <w:rPr>
          <w:bCs/>
        </w:rPr>
        <w:lastRenderedPageBreak/>
        <w:t xml:space="preserve">Kupac je u cijelosti platio </w:t>
      </w:r>
      <w:r w:rsidR="00847F51">
        <w:rPr>
          <w:bCs/>
        </w:rPr>
        <w:t>troškove utvrđivanja tražbina, troškove unovčenja i troškove PDV-a</w:t>
      </w:r>
      <w:r w:rsidRPr="00AF3B1F">
        <w:rPr>
          <w:bCs/>
        </w:rPr>
        <w:t xml:space="preserve"> u iznosu od </w:t>
      </w:r>
      <w:r w:rsidR="00847F51">
        <w:t>12.870,64</w:t>
      </w:r>
      <w:r w:rsidR="00E25BC3">
        <w:t xml:space="preserve"> </w:t>
      </w:r>
      <w:r w:rsidRPr="00AF3B1F">
        <w:rPr>
          <w:bCs/>
          <w:lang w:eastAsia="zh-CN"/>
        </w:rPr>
        <w:t>kn</w:t>
      </w:r>
      <w:r w:rsidR="003F44FC" w:rsidRPr="00AF3B1F">
        <w:rPr>
          <w:bCs/>
        </w:rPr>
        <w:t>.</w:t>
      </w:r>
    </w:p>
    <w:p w:rsidRDefault="00D20CE3" w:rsidP="003C3419" w:rsidR="00D20CE3">
      <w:pPr>
        <w:jc w:val="both"/>
        <w:rPr>
          <w:bCs/>
        </w:rPr>
      </w:pPr>
    </w:p>
    <w:p w:rsidRDefault="00D20CE3" w:rsidP="003C3419" w:rsidR="00D20CE3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D20CE3" w:rsidP="00EC34B8" w:rsidR="00D20CE3" w:rsidRPr="00EC34B8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EB1E92" w:rsidR="00EB1E92">
      <w:pPr>
        <w:jc w:val="both"/>
      </w:pPr>
      <w:r>
        <w:tab/>
      </w:r>
      <w:r w:rsidR="00071835" w:rsidRPr="00071835">
        <w:t>Kako je rješenje ovoga suda broj 14 St-11</w:t>
      </w:r>
      <w:r w:rsidR="00A01778">
        <w:t>4</w:t>
      </w:r>
      <w:r w:rsidR="00071835" w:rsidRPr="00071835">
        <w:t>/1</w:t>
      </w:r>
      <w:r w:rsidR="00A01778">
        <w:t>4</w:t>
      </w:r>
      <w:r w:rsidR="00071835" w:rsidRPr="00071835">
        <w:t>-</w:t>
      </w:r>
      <w:r w:rsidR="00BF20F1">
        <w:t>5</w:t>
      </w:r>
      <w:r w:rsidR="00847F51">
        <w:t>63</w:t>
      </w:r>
      <w:r w:rsidR="00071835" w:rsidRPr="00071835">
        <w:t xml:space="preserve"> od </w:t>
      </w:r>
      <w:r w:rsidR="00847F51">
        <w:t>27</w:t>
      </w:r>
      <w:r w:rsidR="00071835" w:rsidRPr="00071835">
        <w:t>.</w:t>
      </w:r>
      <w:r w:rsidR="00847F51">
        <w:t>1</w:t>
      </w:r>
      <w:r w:rsidR="00E25BC3">
        <w:t>0</w:t>
      </w:r>
      <w:r w:rsidR="00071835" w:rsidRPr="00071835">
        <w:t>.201</w:t>
      </w:r>
      <w:r w:rsidR="00E25BC3">
        <w:t>6</w:t>
      </w:r>
      <w:r w:rsidR="00071835" w:rsidRPr="00071835">
        <w:t>. godine, kojim se dosuđuj</w:t>
      </w:r>
      <w:r w:rsidR="00847F51">
        <w:t>e</w:t>
      </w:r>
      <w:r w:rsidR="00071835" w:rsidRPr="00071835">
        <w:t xml:space="preserve"> nekretnin</w:t>
      </w:r>
      <w:r w:rsidR="00847F51">
        <w:t>a</w:t>
      </w:r>
      <w:r w:rsidR="00071835" w:rsidRPr="00071835">
        <w:t xml:space="preserve"> iz t. 1. izreke ovoga zaključka kupcu, postalo pravomoćno dana </w:t>
      </w:r>
      <w:r w:rsidR="00710577">
        <w:t>1</w:t>
      </w:r>
      <w:r w:rsidR="00BF20F1">
        <w:t>7</w:t>
      </w:r>
      <w:r w:rsidR="00071835" w:rsidRPr="00071835">
        <w:t>.</w:t>
      </w:r>
      <w:r w:rsidR="00710577">
        <w:t>11</w:t>
      </w:r>
      <w:r w:rsidR="00071835" w:rsidRPr="00071835">
        <w:t>.201</w:t>
      </w:r>
      <w:r w:rsidR="00A40054">
        <w:t>6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A343C0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710577" w:rsidRPr="00710577">
        <w:t>troškove utvrđivanja tražbina, troškove unovčenja i troškove PDV-a</w:t>
      </w:r>
      <w:r w:rsidR="00A01778" w:rsidRPr="00A01778">
        <w:t xml:space="preserve"> u iznosu od </w:t>
      </w:r>
      <w:r w:rsidR="00710577" w:rsidRPr="00710577">
        <w:t xml:space="preserve">12.870,64 </w:t>
      </w:r>
      <w:r w:rsidR="00A01778" w:rsidRPr="00A01778">
        <w:t xml:space="preserve">kn </w:t>
      </w:r>
      <w:r w:rsidR="003B3DA8">
        <w:t xml:space="preserve">dana </w:t>
      </w:r>
      <w:r w:rsidR="00710577">
        <w:t>24</w:t>
      </w:r>
      <w:r w:rsidR="003B3DA8">
        <w:t>.1</w:t>
      </w:r>
      <w:r w:rsidR="00710577">
        <w:t>1</w:t>
      </w:r>
      <w:r w:rsidR="003B3DA8">
        <w:t>.2016.</w:t>
      </w:r>
      <w:r w:rsidR="00A01778" w:rsidRPr="00A01778">
        <w:t xml:space="preserve">, </w:t>
      </w:r>
      <w:r w:rsidR="00EB1E92" w:rsidRPr="00A01778">
        <w:t xml:space="preserve">odlučeno je kao u izreci zaključka, a temeljem čl. 107. i 108. st. 4. Ovršnog zakona i čl. 164. </w:t>
      </w:r>
      <w:r w:rsidR="00EB1E92" w:rsidRPr="007439E7">
        <w:t>Stečajnog zakona (NN 44/96, 29/99, 129/00, 123/03, 82/06, 116/10, 25/12 i 133/12), a u vezi s čl. 441. Stečajnog zakona (NN 71/15)</w:t>
      </w:r>
      <w:r w:rsidR="00EB1E92" w:rsidRPr="00A01778">
        <w:t>.</w:t>
      </w:r>
    </w:p>
    <w:p w:rsidRDefault="00C42E2F" w:rsidP="007439E7" w:rsidR="00C42E2F">
      <w:pPr>
        <w:jc w:val="both"/>
      </w:pPr>
    </w:p>
    <w:p w:rsidRDefault="0066173B" w:rsidP="00D92DD2" w:rsidR="0066173B">
      <w:pPr>
        <w:rPr>
          <w:bCs/>
        </w:rPr>
      </w:pPr>
    </w:p>
    <w:p w:rsidRDefault="00D81710" w:rsidP="00D92DD2" w:rsidR="00D81710">
      <w:pPr>
        <w:rPr>
          <w:bCs/>
        </w:rPr>
      </w:pPr>
    </w:p>
    <w:p w:rsidRDefault="0022794F" w:rsidP="007439E7" w:rsidR="007439E7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EB1E92">
        <w:rPr>
          <w:bCs/>
        </w:rPr>
        <w:t>2</w:t>
      </w:r>
      <w:r w:rsidR="006A5797">
        <w:rPr>
          <w:bCs/>
        </w:rPr>
        <w:t>9</w:t>
      </w:r>
      <w:r w:rsidRPr="004948B8">
        <w:rPr>
          <w:bCs/>
        </w:rPr>
        <w:t xml:space="preserve">. </w:t>
      </w:r>
      <w:r w:rsidR="00EB1E92">
        <w:rPr>
          <w:bCs/>
        </w:rPr>
        <w:t>studenog</w:t>
      </w:r>
      <w:r w:rsidRPr="004948B8">
        <w:rPr>
          <w:bCs/>
        </w:rPr>
        <w:t xml:space="preserve"> 201</w:t>
      </w:r>
      <w:r w:rsidR="0066173B">
        <w:rPr>
          <w:bCs/>
        </w:rPr>
        <w:t>6</w:t>
      </w:r>
      <w:r w:rsidRPr="004948B8">
        <w:rPr>
          <w:bCs/>
        </w:rPr>
        <w:t xml:space="preserve">. </w:t>
      </w:r>
    </w:p>
    <w:p w:rsidRDefault="00D81710" w:rsidP="007439E7" w:rsidR="00D81710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66173B" w:rsidP="00D9352F" w:rsidR="0066173B">
      <w:pPr>
        <w:pStyle w:val="Tijeloteksta"/>
        <w:rPr>
          <w:bCs/>
        </w:rPr>
      </w:pPr>
    </w:p>
    <w:p w:rsidRDefault="00D81710" w:rsidP="00D9352F" w:rsidR="00D81710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393020" w:rsidP="00393020" w:rsidR="00393020" w:rsidRPr="00393020">
      <w:pPr>
        <w:pStyle w:val="Tijeloteksta"/>
        <w:numPr>
          <w:ilvl w:val="0"/>
          <w:numId w:val="7"/>
        </w:numPr>
        <w:rPr>
          <w:bCs/>
        </w:rPr>
      </w:pPr>
      <w:r w:rsidRPr="00393020">
        <w:rPr>
          <w:bCs/>
        </w:rPr>
        <w:t>Stečajni upravitelj</w:t>
      </w:r>
    </w:p>
    <w:p w:rsidRDefault="00EB1E92" w:rsidP="00393020" w:rsidR="00393020" w:rsidRPr="00393020">
      <w:pPr>
        <w:pStyle w:val="Tijeloteksta"/>
        <w:numPr>
          <w:ilvl w:val="0"/>
          <w:numId w:val="7"/>
        </w:numPr>
        <w:rPr>
          <w:bCs/>
        </w:rPr>
      </w:pPr>
      <w:r>
        <w:rPr>
          <w:bCs/>
        </w:rPr>
        <w:t>B2 KAPITAL d.o.o. Zagreb, Radnička cesta 41</w:t>
      </w:r>
    </w:p>
    <w:p w:rsidRDefault="00393020" w:rsidP="00393020" w:rsidR="00393020" w:rsidRPr="00393020">
      <w:pPr>
        <w:pStyle w:val="Tijeloteksta"/>
        <w:numPr>
          <w:ilvl w:val="0"/>
          <w:numId w:val="7"/>
        </w:numPr>
        <w:rPr>
          <w:bCs/>
        </w:rPr>
      </w:pPr>
      <w:r w:rsidRPr="00393020">
        <w:rPr>
          <w:bCs/>
        </w:rPr>
        <w:t xml:space="preserve">Općinski sud u Vukovar zk odjel </w:t>
      </w:r>
    </w:p>
    <w:p w:rsidRDefault="00393020" w:rsidP="00393020" w:rsidR="00393020" w:rsidRPr="00393020">
      <w:pPr>
        <w:pStyle w:val="Tijeloteksta"/>
        <w:numPr>
          <w:ilvl w:val="0"/>
          <w:numId w:val="7"/>
        </w:numPr>
        <w:rPr>
          <w:bCs/>
        </w:rPr>
      </w:pPr>
      <w:r w:rsidRPr="00393020">
        <w:rPr>
          <w:bCs/>
        </w:rPr>
        <w:t xml:space="preserve">Ministarstvo financija Porezna uprava Vukovar </w:t>
      </w:r>
    </w:p>
    <w:p w:rsidRDefault="00393020" w:rsidP="00393020" w:rsidR="008A0C9E" w:rsidRPr="00BD6CDC">
      <w:pPr>
        <w:pStyle w:val="Tijeloteksta"/>
        <w:numPr>
          <w:ilvl w:val="0"/>
          <w:numId w:val="7"/>
        </w:numPr>
        <w:rPr>
          <w:bCs/>
        </w:rPr>
      </w:pPr>
      <w:r w:rsidRPr="00393020">
        <w:rPr>
          <w:bCs/>
        </w:rPr>
        <w:t xml:space="preserve">mrežna stranica e-Oglasna ploča sudova </w:t>
      </w:r>
    </w:p>
    <w:sectPr w:rsidSect="006D0927" w:rsidR="008A0C9E" w:rsidRPr="00BD6CDC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7F10" w:rsidR="00F57F10">
      <w:r>
        <w:separator/>
      </w:r>
    </w:p>
  </w:endnote>
  <w:endnote w:id="0" w:type="continuationSeparator">
    <w:p w:rsidRDefault="00F57F10" w:rsidR="00F57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7F10" w:rsidR="00F57F10">
      <w:r>
        <w:separator/>
      </w:r>
    </w:p>
  </w:footnote>
  <w:footnote w:id="0" w:type="continuationSeparator">
    <w:p w:rsidRDefault="00F57F10" w:rsidR="00F57F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4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A01778" w:rsidRPr="00A01778">
      <w:t>14 St-114/14-</w:t>
    </w:r>
    <w:r w:rsidR="002726A2">
      <w:t>5</w:t>
    </w:r>
    <w:r w:rsidR="00A37953">
      <w:t>75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9537FD"/>
    <w:multiLevelType w:val="hybridMultilevel"/>
    <w:tmpl w:val="5B16E79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0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79B61D6"/>
    <w:multiLevelType w:val="hybridMultilevel"/>
    <w:tmpl w:val="D012F2D4"/>
    <w:lvl w:tplc="FCD633A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4CB64A8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7"/>
  </w:num>
  <w:num w:numId="3">
    <w:abstractNumId w:val="12"/>
  </w:num>
  <w:num w:numId="4">
    <w:abstractNumId w:val="8"/>
  </w:num>
  <w:num w:numId="5">
    <w:abstractNumId w:val="19"/>
  </w:num>
  <w:num w:numId="6">
    <w:abstractNumId w:val="26"/>
  </w:num>
  <w:num w:numId="7">
    <w:abstractNumId w:val="21"/>
  </w:num>
  <w:num w:numId="8">
    <w:abstractNumId w:val="23"/>
  </w:num>
  <w:num w:numId="9">
    <w:abstractNumId w:val="24"/>
  </w:num>
  <w:num w:numId="10">
    <w:abstractNumId w:val="7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8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9"/>
  </w:num>
  <w:num w:numId="23">
    <w:abstractNumId w:val="15"/>
  </w:num>
  <w:num w:numId="24">
    <w:abstractNumId w:val="10"/>
  </w:num>
  <w:num w:numId="25">
    <w:abstractNumId w:val="20"/>
  </w:num>
  <w:num w:numId="26">
    <w:abstractNumId w:val="14"/>
  </w:num>
  <w:num w:numId="27">
    <w:abstractNumId w:val="4"/>
  </w:num>
  <w:num w:numId="28">
    <w:abstractNumId w:val="17"/>
  </w:num>
  <w:num w:numId="29">
    <w:abstractNumId w:val="22"/>
  </w:num>
  <w:num w:numId="30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17964"/>
    <w:rsid w:val="00030487"/>
    <w:rsid w:val="00046FDD"/>
    <w:rsid w:val="00071835"/>
    <w:rsid w:val="000B6FA4"/>
    <w:rsid w:val="000B7214"/>
    <w:rsid w:val="000C67C5"/>
    <w:rsid w:val="000C7781"/>
    <w:rsid w:val="000E5E0C"/>
    <w:rsid w:val="00104DC5"/>
    <w:rsid w:val="00112B8D"/>
    <w:rsid w:val="001215E8"/>
    <w:rsid w:val="00143A12"/>
    <w:rsid w:val="00162B94"/>
    <w:rsid w:val="001637C9"/>
    <w:rsid w:val="0016477D"/>
    <w:rsid w:val="00175859"/>
    <w:rsid w:val="00177F42"/>
    <w:rsid w:val="001806F9"/>
    <w:rsid w:val="00186E88"/>
    <w:rsid w:val="001A241A"/>
    <w:rsid w:val="001A4D26"/>
    <w:rsid w:val="001A5FBA"/>
    <w:rsid w:val="001E0D31"/>
    <w:rsid w:val="001E45EE"/>
    <w:rsid w:val="001F26E0"/>
    <w:rsid w:val="00210A06"/>
    <w:rsid w:val="0021403D"/>
    <w:rsid w:val="0022794F"/>
    <w:rsid w:val="002513CC"/>
    <w:rsid w:val="002519B9"/>
    <w:rsid w:val="0025773B"/>
    <w:rsid w:val="00270225"/>
    <w:rsid w:val="002726A2"/>
    <w:rsid w:val="002B3EAF"/>
    <w:rsid w:val="002C4FF6"/>
    <w:rsid w:val="002C767F"/>
    <w:rsid w:val="002D68D9"/>
    <w:rsid w:val="002F0B5C"/>
    <w:rsid w:val="00304D4D"/>
    <w:rsid w:val="00323BEB"/>
    <w:rsid w:val="003251A7"/>
    <w:rsid w:val="00326AEC"/>
    <w:rsid w:val="003305EF"/>
    <w:rsid w:val="0035017C"/>
    <w:rsid w:val="00362411"/>
    <w:rsid w:val="003716AD"/>
    <w:rsid w:val="00377BD5"/>
    <w:rsid w:val="00380B55"/>
    <w:rsid w:val="003845E5"/>
    <w:rsid w:val="00393020"/>
    <w:rsid w:val="003A1746"/>
    <w:rsid w:val="003A6EC0"/>
    <w:rsid w:val="003A7D1A"/>
    <w:rsid w:val="003A7EC8"/>
    <w:rsid w:val="003B3DA8"/>
    <w:rsid w:val="003C3419"/>
    <w:rsid w:val="003C5D3B"/>
    <w:rsid w:val="003D02ED"/>
    <w:rsid w:val="003D26E1"/>
    <w:rsid w:val="003D64F0"/>
    <w:rsid w:val="003E3F57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802FF"/>
    <w:rsid w:val="004810D4"/>
    <w:rsid w:val="00492F59"/>
    <w:rsid w:val="004948B8"/>
    <w:rsid w:val="004A1730"/>
    <w:rsid w:val="004A4B84"/>
    <w:rsid w:val="004C2357"/>
    <w:rsid w:val="004C5333"/>
    <w:rsid w:val="004D57B9"/>
    <w:rsid w:val="004D6F16"/>
    <w:rsid w:val="004F3634"/>
    <w:rsid w:val="004F5BAA"/>
    <w:rsid w:val="004F6D34"/>
    <w:rsid w:val="005025EB"/>
    <w:rsid w:val="0052008A"/>
    <w:rsid w:val="005252F2"/>
    <w:rsid w:val="00587F48"/>
    <w:rsid w:val="0059696D"/>
    <w:rsid w:val="00596C3C"/>
    <w:rsid w:val="005A3B88"/>
    <w:rsid w:val="005C66BD"/>
    <w:rsid w:val="005E4353"/>
    <w:rsid w:val="005F1E9A"/>
    <w:rsid w:val="005F2261"/>
    <w:rsid w:val="006249CD"/>
    <w:rsid w:val="00625242"/>
    <w:rsid w:val="00630093"/>
    <w:rsid w:val="006300FA"/>
    <w:rsid w:val="0063711C"/>
    <w:rsid w:val="006479B6"/>
    <w:rsid w:val="0066173B"/>
    <w:rsid w:val="00670BD7"/>
    <w:rsid w:val="006A2FD7"/>
    <w:rsid w:val="006A3802"/>
    <w:rsid w:val="006A5797"/>
    <w:rsid w:val="006C23D5"/>
    <w:rsid w:val="006C7AFF"/>
    <w:rsid w:val="006D0927"/>
    <w:rsid w:val="006D371F"/>
    <w:rsid w:val="006D61B1"/>
    <w:rsid w:val="006F5BEB"/>
    <w:rsid w:val="007005D1"/>
    <w:rsid w:val="00710577"/>
    <w:rsid w:val="00714C6F"/>
    <w:rsid w:val="00715072"/>
    <w:rsid w:val="00726E14"/>
    <w:rsid w:val="00730472"/>
    <w:rsid w:val="0073489B"/>
    <w:rsid w:val="00741FBF"/>
    <w:rsid w:val="007439E7"/>
    <w:rsid w:val="007670B5"/>
    <w:rsid w:val="007676F8"/>
    <w:rsid w:val="00795F5B"/>
    <w:rsid w:val="007A3E58"/>
    <w:rsid w:val="007A425F"/>
    <w:rsid w:val="007A67C1"/>
    <w:rsid w:val="007B3EF6"/>
    <w:rsid w:val="007C7AD7"/>
    <w:rsid w:val="007D7B3D"/>
    <w:rsid w:val="007E073A"/>
    <w:rsid w:val="007E2D85"/>
    <w:rsid w:val="008029F9"/>
    <w:rsid w:val="0081220F"/>
    <w:rsid w:val="008222C7"/>
    <w:rsid w:val="00824173"/>
    <w:rsid w:val="00832032"/>
    <w:rsid w:val="00833D07"/>
    <w:rsid w:val="00840C74"/>
    <w:rsid w:val="00847F51"/>
    <w:rsid w:val="008551FD"/>
    <w:rsid w:val="008609C3"/>
    <w:rsid w:val="008752D0"/>
    <w:rsid w:val="00881A85"/>
    <w:rsid w:val="00893614"/>
    <w:rsid w:val="008A0C9E"/>
    <w:rsid w:val="008D2504"/>
    <w:rsid w:val="008E74D5"/>
    <w:rsid w:val="009039A6"/>
    <w:rsid w:val="00907FBC"/>
    <w:rsid w:val="00913339"/>
    <w:rsid w:val="0091682C"/>
    <w:rsid w:val="009207B3"/>
    <w:rsid w:val="00925046"/>
    <w:rsid w:val="00926749"/>
    <w:rsid w:val="00934E02"/>
    <w:rsid w:val="00935E65"/>
    <w:rsid w:val="00952367"/>
    <w:rsid w:val="009E1755"/>
    <w:rsid w:val="009E4A10"/>
    <w:rsid w:val="009E57D7"/>
    <w:rsid w:val="00A01778"/>
    <w:rsid w:val="00A11F8F"/>
    <w:rsid w:val="00A27732"/>
    <w:rsid w:val="00A31444"/>
    <w:rsid w:val="00A343C0"/>
    <w:rsid w:val="00A37953"/>
    <w:rsid w:val="00A40054"/>
    <w:rsid w:val="00A63E76"/>
    <w:rsid w:val="00A73999"/>
    <w:rsid w:val="00A90482"/>
    <w:rsid w:val="00A9695A"/>
    <w:rsid w:val="00AA1F0D"/>
    <w:rsid w:val="00AA56F8"/>
    <w:rsid w:val="00AB5190"/>
    <w:rsid w:val="00AC15B1"/>
    <w:rsid w:val="00AD2CAF"/>
    <w:rsid w:val="00AF3B1F"/>
    <w:rsid w:val="00B01843"/>
    <w:rsid w:val="00B47BB7"/>
    <w:rsid w:val="00B6319C"/>
    <w:rsid w:val="00B73243"/>
    <w:rsid w:val="00B8564B"/>
    <w:rsid w:val="00BA6F2B"/>
    <w:rsid w:val="00BB746F"/>
    <w:rsid w:val="00BC23CF"/>
    <w:rsid w:val="00BC2639"/>
    <w:rsid w:val="00BC3E72"/>
    <w:rsid w:val="00BD6CDC"/>
    <w:rsid w:val="00BE50EE"/>
    <w:rsid w:val="00BF20F1"/>
    <w:rsid w:val="00C328B1"/>
    <w:rsid w:val="00C341D0"/>
    <w:rsid w:val="00C40769"/>
    <w:rsid w:val="00C42781"/>
    <w:rsid w:val="00C42E2F"/>
    <w:rsid w:val="00C46C93"/>
    <w:rsid w:val="00C507C3"/>
    <w:rsid w:val="00C55F49"/>
    <w:rsid w:val="00C630E7"/>
    <w:rsid w:val="00C74E88"/>
    <w:rsid w:val="00C76408"/>
    <w:rsid w:val="00C93B06"/>
    <w:rsid w:val="00CB1228"/>
    <w:rsid w:val="00CB5537"/>
    <w:rsid w:val="00CC62F9"/>
    <w:rsid w:val="00CC7272"/>
    <w:rsid w:val="00CD16E3"/>
    <w:rsid w:val="00CF348E"/>
    <w:rsid w:val="00CF617D"/>
    <w:rsid w:val="00D20CE3"/>
    <w:rsid w:val="00D2645A"/>
    <w:rsid w:val="00D53A3A"/>
    <w:rsid w:val="00D70083"/>
    <w:rsid w:val="00D81710"/>
    <w:rsid w:val="00D92DD2"/>
    <w:rsid w:val="00D9352F"/>
    <w:rsid w:val="00DA14E7"/>
    <w:rsid w:val="00DB678F"/>
    <w:rsid w:val="00DD2EDE"/>
    <w:rsid w:val="00DD3BCA"/>
    <w:rsid w:val="00DE29F9"/>
    <w:rsid w:val="00E02FB3"/>
    <w:rsid w:val="00E03A54"/>
    <w:rsid w:val="00E205EF"/>
    <w:rsid w:val="00E21B85"/>
    <w:rsid w:val="00E230BC"/>
    <w:rsid w:val="00E25BC3"/>
    <w:rsid w:val="00E333AD"/>
    <w:rsid w:val="00E33502"/>
    <w:rsid w:val="00E47FC8"/>
    <w:rsid w:val="00E505E3"/>
    <w:rsid w:val="00E70DA8"/>
    <w:rsid w:val="00E86819"/>
    <w:rsid w:val="00E94F52"/>
    <w:rsid w:val="00EB1E92"/>
    <w:rsid w:val="00EB7BBC"/>
    <w:rsid w:val="00EC34B8"/>
    <w:rsid w:val="00EC389E"/>
    <w:rsid w:val="00EC46C4"/>
    <w:rsid w:val="00ED232D"/>
    <w:rsid w:val="00EE3DA7"/>
    <w:rsid w:val="00EF1E9B"/>
    <w:rsid w:val="00EF459B"/>
    <w:rsid w:val="00F01A99"/>
    <w:rsid w:val="00F027F4"/>
    <w:rsid w:val="00F118C9"/>
    <w:rsid w:val="00F411CB"/>
    <w:rsid w:val="00F43331"/>
    <w:rsid w:val="00F553E2"/>
    <w:rsid w:val="00F57F10"/>
    <w:rsid w:val="00F62FF5"/>
    <w:rsid w:val="00F82F83"/>
    <w:rsid w:val="00F90484"/>
    <w:rsid w:val="00F91325"/>
    <w:rsid w:val="00FA119B"/>
    <w:rsid w:val="00FB7FBA"/>
    <w:rsid w:val="00FC177C"/>
    <w:rsid w:val="00FD4D01"/>
    <w:rsid w:val="00FF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F348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F348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48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48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F3B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F348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F348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48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48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7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74663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4422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8798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77936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7783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391187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23654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61142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8841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50831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248633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894463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851556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477920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85677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4611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752911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23834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23674374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06978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410001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28760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40480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2418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06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804291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092254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912080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08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7676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90891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9690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4624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2008089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83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8394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6952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8309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5392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36644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756</properties:Words>
  <properties:Characters>4152</properties:Characters>
  <properties:Lines>117</properties:Lines>
  <properties:Paragraphs>46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2016-11-29T07:12:00Z</dcterms:created>
  <dc:creator>jbekavac</dc:creator>
  <cp:lastModifiedBy>Elizabeta Đeke</cp:lastModifiedBy>
  <cp:lastPrinted>2016-10-18T12:03:00Z</cp:lastPrinted>
  <dcterms:modified xmlns:xsi="http://www.w3.org/2001/XMLSchema-instance" xsi:type="dcterms:W3CDTF">2016-11-29T07:47:00Z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