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300b2" w14:paraId="4a300b2" w:rsidRDefault="004D6BBB" w:rsidP="00232FC5" w:rsidR="00F93423" w:rsidRPr="00015E36">
      <w:pPr>
        <w:spacing w:after="0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015E36">
        <w:rPr>
          <w:rFonts w:hAnsi="Times New Roman" w:ascii="Times New Roman"/>
          <w:sz w:val="24"/>
          <w:szCs w:val="24"/>
        </w:rPr>
        <w:t xml:space="preserve"> </w:t>
      </w:r>
      <w:r w:rsidR="00232FC5" w:rsidRPr="00015E36">
        <w:rPr>
          <w:rFonts w:hAnsi="Times New Roman" w:ascii="Times New Roman"/>
          <w:sz w:val="24"/>
          <w:szCs w:val="24"/>
        </w:rPr>
        <w:t>REPUBLIKA HRVATSKA</w:t>
      </w:r>
    </w:p>
    <w:p w:rsidRDefault="00232FC5" w:rsidP="00232FC5" w:rsidR="00232FC5" w:rsidRPr="00015E36">
      <w:pPr>
        <w:spacing w:after="0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 xml:space="preserve">TRGOVAČKI SUD U </w:t>
      </w:r>
      <w:r w:rsidR="006F0A83" w:rsidRPr="00015E36">
        <w:rPr>
          <w:rFonts w:hAnsi="Times New Roman" w:ascii="Times New Roman"/>
          <w:sz w:val="24"/>
          <w:szCs w:val="24"/>
        </w:rPr>
        <w:t>PAZINU</w:t>
      </w:r>
    </w:p>
    <w:p w:rsidRDefault="006F0A83" w:rsidP="00232FC5" w:rsidR="00232FC5" w:rsidRPr="00015E36">
      <w:pPr>
        <w:spacing w:after="0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 xml:space="preserve">            Pazin, Dršćevka 1</w:t>
      </w:r>
    </w:p>
    <w:p w:rsidRDefault="00232FC5" w:rsidP="00232FC5" w:rsidR="00232FC5" w:rsidRPr="00015E36">
      <w:pPr>
        <w:spacing w:after="0"/>
        <w:rPr>
          <w:rFonts w:hAnsi="Times New Roman" w:ascii="Times New Roman"/>
          <w:sz w:val="24"/>
          <w:szCs w:val="24"/>
        </w:rPr>
      </w:pPr>
    </w:p>
    <w:p w:rsidRDefault="00232FC5" w:rsidP="006F0A83" w:rsidR="00AE3AC5" w:rsidRPr="00015E36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 xml:space="preserve">Prijepis zapisnika od </w:t>
      </w:r>
      <w:r w:rsidR="005E0081">
        <w:rPr>
          <w:rFonts w:hAnsi="Times New Roman" w:ascii="Times New Roman"/>
          <w:sz w:val="24"/>
          <w:szCs w:val="24"/>
        </w:rPr>
        <w:t>4. prosinca</w:t>
      </w:r>
      <w:r w:rsidR="005302FD" w:rsidRPr="00015E36">
        <w:rPr>
          <w:rFonts w:hAnsi="Times New Roman" w:ascii="Times New Roman"/>
          <w:sz w:val="24"/>
          <w:szCs w:val="24"/>
        </w:rPr>
        <w:t xml:space="preserve"> 201</w:t>
      </w:r>
      <w:r w:rsidR="00370013">
        <w:rPr>
          <w:rFonts w:hAnsi="Times New Roman" w:ascii="Times New Roman"/>
          <w:sz w:val="24"/>
          <w:szCs w:val="24"/>
        </w:rPr>
        <w:t>8</w:t>
      </w:r>
      <w:r w:rsidR="00A80748" w:rsidRPr="00015E36">
        <w:rPr>
          <w:rFonts w:hAnsi="Times New Roman" w:ascii="Times New Roman"/>
          <w:sz w:val="24"/>
          <w:szCs w:val="24"/>
        </w:rPr>
        <w:t>. godine</w:t>
      </w:r>
      <w:r w:rsidR="006F0A83" w:rsidRPr="00015E36">
        <w:rPr>
          <w:rFonts w:hAnsi="Times New Roman" w:ascii="Times New Roman"/>
          <w:sz w:val="24"/>
          <w:szCs w:val="24"/>
        </w:rPr>
        <w:t xml:space="preserve"> </w:t>
      </w:r>
    </w:p>
    <w:p w:rsidRDefault="005E0081" w:rsidP="005E0081" w:rsidR="005E0081">
      <w:pPr>
        <w:spacing w:after="0"/>
        <w:ind w:left="708"/>
        <w:rPr>
          <w:rFonts w:hAnsi="Times New Roman" w:ascii="Times New Roman"/>
          <w:sz w:val="24"/>
          <w:szCs w:val="24"/>
        </w:rPr>
      </w:pPr>
      <w:r w:rsidRPr="005E0081">
        <w:rPr>
          <w:rFonts w:hAnsi="Times New Roman" w:ascii="Times New Roman"/>
          <w:sz w:val="24"/>
          <w:szCs w:val="24"/>
        </w:rPr>
        <w:t>o provedbi prisilnog ispražnjenja i predaje u posjed nekretnina stečajno</w:t>
      </w:r>
      <w:r>
        <w:rPr>
          <w:rFonts w:hAnsi="Times New Roman" w:ascii="Times New Roman"/>
          <w:sz w:val="24"/>
          <w:szCs w:val="24"/>
        </w:rPr>
        <w:t>m upravitelju</w:t>
      </w:r>
      <w:r w:rsidRPr="005E0081">
        <w:rPr>
          <w:rFonts w:hAnsi="Times New Roman" w:ascii="Times New Roman"/>
          <w:sz w:val="24"/>
          <w:szCs w:val="24"/>
        </w:rPr>
        <w:t xml:space="preserve"> stečajnog dužnika Stečajna masa iza M.B.M. d.o.o. u stečaju, Pazin, Stari trg 7, </w:t>
      </w:r>
    </w:p>
    <w:p w:rsidRDefault="005E0081" w:rsidP="005E0081" w:rsidR="005E0081" w:rsidRPr="005E0081">
      <w:pPr>
        <w:spacing w:after="0"/>
        <w:ind w:firstLine="708" w:left="2832"/>
        <w:rPr>
          <w:rFonts w:hAnsi="Times New Roman" w:ascii="Times New Roman"/>
          <w:sz w:val="24"/>
          <w:szCs w:val="24"/>
        </w:rPr>
      </w:pPr>
      <w:r w:rsidRPr="005E0081">
        <w:rPr>
          <w:rFonts w:hAnsi="Times New Roman" w:ascii="Times New Roman"/>
          <w:sz w:val="24"/>
          <w:szCs w:val="24"/>
        </w:rPr>
        <w:t>OIB: 39645082885</w:t>
      </w:r>
    </w:p>
    <w:p w:rsidRDefault="00895485" w:rsidP="00E7118A" w:rsidR="00895485" w:rsidRPr="00015E36">
      <w:pPr>
        <w:spacing w:after="0"/>
        <w:rPr>
          <w:rFonts w:hAnsi="Times New Roman" w:ascii="Times New Roman"/>
          <w:sz w:val="24"/>
          <w:szCs w:val="24"/>
        </w:rPr>
      </w:pPr>
    </w:p>
    <w:p w:rsidRDefault="00D035F4" w:rsidP="00E7118A" w:rsidR="00D035F4" w:rsidRPr="00015E36">
      <w:pPr>
        <w:spacing w:after="0"/>
        <w:rPr>
          <w:rFonts w:hAnsi="Times New Roman" w:ascii="Times New Roman"/>
          <w:sz w:val="24"/>
          <w:szCs w:val="24"/>
        </w:rPr>
      </w:pP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25438">
        <w:rPr>
          <w:rFonts w:hAnsi="Times New Roman" w:ascii="Times New Roman"/>
          <w:sz w:val="24"/>
          <w:szCs w:val="24"/>
        </w:rPr>
        <w:t xml:space="preserve">NAZOČNI OD SUDA:                                    </w:t>
      </w:r>
      <w:r w:rsidRPr="00825438">
        <w:rPr>
          <w:rFonts w:hAnsi="Times New Roman" w:ascii="Times New Roman"/>
          <w:sz w:val="24"/>
          <w:szCs w:val="24"/>
        </w:rPr>
        <w:tab/>
      </w:r>
    </w:p>
    <w:p w:rsidRDefault="00825438" w:rsidP="00825438" w:rsid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25438">
        <w:rPr>
          <w:rFonts w:hAnsi="Times New Roman" w:ascii="Times New Roman"/>
          <w:sz w:val="24"/>
          <w:szCs w:val="24"/>
        </w:rPr>
        <w:t xml:space="preserve">:                          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Damir Rabar</w:t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25438">
        <w:rPr>
          <w:rFonts w:hAnsi="Times New Roman" w:ascii="Times New Roman"/>
          <w:sz w:val="24"/>
          <w:szCs w:val="24"/>
        </w:rPr>
        <w:tab/>
        <w:t xml:space="preserve">                                                   </w:t>
      </w:r>
      <w:r w:rsidRPr="00825438">
        <w:rPr>
          <w:rFonts w:hAnsi="Times New Roman" w:ascii="Times New Roman"/>
          <w:sz w:val="24"/>
          <w:szCs w:val="24"/>
        </w:rPr>
        <w:tab/>
        <w:t xml:space="preserve">   </w:t>
      </w:r>
      <w:r w:rsidRPr="0082543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25438">
        <w:rPr>
          <w:rFonts w:hAnsi="Times New Roman" w:ascii="Times New Roman"/>
          <w:sz w:val="24"/>
          <w:szCs w:val="24"/>
        </w:rPr>
        <w:t xml:space="preserve">Zapisničarka: </w:t>
      </w:r>
      <w:r w:rsidRPr="00825438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Lorena Paris Aničić</w:t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</w:r>
      <w:r w:rsidRPr="00825438">
        <w:rPr>
          <w:rFonts w:hAnsi="Times New Roman" w:ascii="Times New Roman"/>
          <w:sz w:val="24"/>
          <w:szCs w:val="24"/>
        </w:rPr>
        <w:tab/>
        <w:t xml:space="preserve">   </w:t>
      </w:r>
      <w:r w:rsidRPr="00825438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25438">
        <w:rPr>
          <w:rFonts w:hAnsi="Times New Roman" w:ascii="Times New Roman"/>
          <w:sz w:val="24"/>
          <w:szCs w:val="24"/>
        </w:rPr>
        <w:t xml:space="preserve">Početak u 9:30 sati.  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825438">
        <w:rPr>
          <w:rFonts w:hAnsi="Times New Roman" w:ascii="Times New Roman"/>
          <w:sz w:val="24"/>
          <w:szCs w:val="24"/>
        </w:rPr>
        <w:t>Utvrđuje se da su pristupili: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825438">
        <w:rPr>
          <w:rFonts w:hAnsi="Times New Roman" w:ascii="Times New Roman"/>
          <w:sz w:val="24"/>
          <w:szCs w:val="24"/>
        </w:rPr>
        <w:t>steč</w:t>
      </w:r>
      <w:r>
        <w:rPr>
          <w:rFonts w:hAnsi="Times New Roman" w:ascii="Times New Roman"/>
          <w:sz w:val="24"/>
          <w:szCs w:val="24"/>
        </w:rPr>
        <w:t>ajni upravitelj Kristijan Mijandrušić</w:t>
      </w:r>
    </w:p>
    <w:p w:rsidRDefault="00825438" w:rsidP="00825438" w:rsid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b</w:t>
      </w:r>
      <w:r w:rsidRPr="00825438">
        <w:rPr>
          <w:rFonts w:hAnsi="Times New Roman" w:ascii="Times New Roman"/>
          <w:sz w:val="24"/>
          <w:szCs w:val="24"/>
        </w:rPr>
        <w:t>ivši direktor</w:t>
      </w:r>
      <w:r>
        <w:rPr>
          <w:rFonts w:hAnsi="Times New Roman" w:ascii="Times New Roman"/>
          <w:sz w:val="24"/>
          <w:szCs w:val="24"/>
        </w:rPr>
        <w:t>i</w:t>
      </w:r>
      <w:r w:rsidRPr="00825438">
        <w:rPr>
          <w:rFonts w:hAnsi="Times New Roman" w:ascii="Times New Roman"/>
          <w:sz w:val="24"/>
          <w:szCs w:val="24"/>
        </w:rPr>
        <w:t xml:space="preserve"> steč. dužnika </w:t>
      </w:r>
      <w:r>
        <w:rPr>
          <w:rFonts w:hAnsi="Times New Roman" w:ascii="Times New Roman"/>
          <w:sz w:val="24"/>
          <w:szCs w:val="24"/>
        </w:rPr>
        <w:t>Milan Buršić, supruga Mirela Buršić uz pun. Stelia Lapića, odvjetnika u Rovinju</w:t>
      </w:r>
    </w:p>
    <w:p w:rsidRDefault="00825438" w:rsidP="00825438" w:rsid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u svojstvu javnosti: Ivan Buršić</w:t>
      </w:r>
    </w:p>
    <w:p w:rsidRDefault="00825438" w:rsidP="00825438" w:rsid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djelatnici PP Rovinj Damir Udovičić i Ivica Matan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svjedok</w:t>
      </w:r>
      <w:r w:rsidRPr="00825438">
        <w:rPr>
          <w:rFonts w:hAnsi="Times New Roman" w:ascii="Times New Roman"/>
          <w:sz w:val="24"/>
          <w:szCs w:val="24"/>
        </w:rPr>
        <w:t xml:space="preserve">: Marko Horvat, djelatnik suda </w:t>
      </w:r>
    </w:p>
    <w:p w:rsidRDefault="00825438" w:rsidP="00825438" w:rsidR="00825438" w:rsidRPr="00825438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b</w:t>
      </w:r>
      <w:r w:rsidRPr="00825438">
        <w:rPr>
          <w:rFonts w:hAnsi="Times New Roman" w:ascii="Times New Roman"/>
          <w:sz w:val="24"/>
          <w:szCs w:val="24"/>
        </w:rPr>
        <w:t xml:space="preserve">ravar </w:t>
      </w:r>
      <w:r>
        <w:rPr>
          <w:rFonts w:hAnsi="Times New Roman" w:ascii="Times New Roman"/>
          <w:sz w:val="24"/>
          <w:szCs w:val="24"/>
        </w:rPr>
        <w:t>Žarko Bajin</w:t>
      </w:r>
    </w:p>
    <w:p w:rsidRDefault="0076378F" w:rsidP="001E5FE8" w:rsidR="00DA04EA" w:rsidRPr="00015E36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ab/>
      </w:r>
    </w:p>
    <w:p w:rsidRDefault="00825438" w:rsidP="00825438" w:rsidR="00825438" w:rsidRPr="00825438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25438">
        <w:rPr>
          <w:rFonts w:hAnsi="Times New Roman" w:ascii="Times New Roman"/>
          <w:sz w:val="24"/>
          <w:szCs w:val="24"/>
        </w:rPr>
        <w:t xml:space="preserve">Na temelju </w:t>
      </w:r>
      <w:r>
        <w:rPr>
          <w:rFonts w:hAnsi="Times New Roman" w:ascii="Times New Roman"/>
          <w:sz w:val="24"/>
          <w:szCs w:val="24"/>
        </w:rPr>
        <w:t>rješenja ovoga suda posl. broj 1</w:t>
      </w:r>
      <w:r w:rsidRPr="00825438">
        <w:rPr>
          <w:rFonts w:hAnsi="Times New Roman" w:ascii="Times New Roman"/>
          <w:sz w:val="24"/>
          <w:szCs w:val="24"/>
        </w:rPr>
        <w:t xml:space="preserve"> St-</w:t>
      </w:r>
      <w:r>
        <w:rPr>
          <w:rFonts w:hAnsi="Times New Roman" w:ascii="Times New Roman"/>
          <w:sz w:val="24"/>
          <w:szCs w:val="24"/>
        </w:rPr>
        <w:t>1108/</w:t>
      </w:r>
      <w:r w:rsidRPr="00825438">
        <w:rPr>
          <w:rFonts w:hAnsi="Times New Roman" w:ascii="Times New Roman"/>
          <w:sz w:val="24"/>
          <w:szCs w:val="24"/>
        </w:rPr>
        <w:t>16-</w:t>
      </w:r>
      <w:r>
        <w:rPr>
          <w:rFonts w:hAnsi="Times New Roman" w:ascii="Times New Roman"/>
          <w:sz w:val="24"/>
          <w:szCs w:val="24"/>
        </w:rPr>
        <w:t>71</w:t>
      </w:r>
      <w:r w:rsidRPr="00825438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21. studenog 2018</w:t>
      </w:r>
      <w:r w:rsidRPr="00825438">
        <w:rPr>
          <w:rFonts w:hAnsi="Times New Roman" w:ascii="Times New Roman"/>
          <w:sz w:val="24"/>
          <w:szCs w:val="24"/>
        </w:rPr>
        <w:t>., pristupa se prisilnom ispražnje</w:t>
      </w:r>
      <w:r>
        <w:rPr>
          <w:rFonts w:hAnsi="Times New Roman" w:ascii="Times New Roman"/>
          <w:sz w:val="24"/>
          <w:szCs w:val="24"/>
        </w:rPr>
        <w:t>nju i predaji u posjed stečajnom</w:t>
      </w:r>
      <w:r w:rsidRPr="00825438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u</w:t>
      </w:r>
      <w:r w:rsidRPr="00825438">
        <w:rPr>
          <w:rFonts w:hAnsi="Times New Roman" w:ascii="Times New Roman"/>
          <w:sz w:val="24"/>
          <w:szCs w:val="24"/>
        </w:rPr>
        <w:t xml:space="preserve"> ovog stečajnog dužnika, </w:t>
      </w:r>
      <w:r>
        <w:rPr>
          <w:rFonts w:hAnsi="Times New Roman" w:ascii="Times New Roman"/>
          <w:sz w:val="24"/>
          <w:szCs w:val="24"/>
        </w:rPr>
        <w:t>Kristijanu Mijandrušiću iz Pazina, Stari trg 7, OIB: 96007816779</w:t>
      </w:r>
      <w:r w:rsidRPr="00825438">
        <w:rPr>
          <w:rFonts w:hAnsi="Times New Roman" w:ascii="Times New Roman"/>
          <w:sz w:val="24"/>
          <w:szCs w:val="24"/>
        </w:rPr>
        <w:t>, sljedeć</w:t>
      </w:r>
      <w:r>
        <w:rPr>
          <w:rFonts w:hAnsi="Times New Roman" w:ascii="Times New Roman"/>
          <w:sz w:val="24"/>
          <w:szCs w:val="24"/>
        </w:rPr>
        <w:t>ih nekretnina stečajnog dužnika</w:t>
      </w:r>
      <w:r w:rsidRPr="00825438">
        <w:rPr>
          <w:rFonts w:hAnsi="Times New Roman" w:ascii="Times New Roman"/>
          <w:sz w:val="24"/>
          <w:szCs w:val="24"/>
        </w:rPr>
        <w:t>:</w:t>
      </w:r>
    </w:p>
    <w:p w:rsidRDefault="00825438" w:rsidP="00825438" w:rsidR="00825438">
      <w:pPr>
        <w:spacing w:after="0"/>
        <w:ind w:left="72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 k.č.3827/3 k.o. Bale upisane</w:t>
      </w:r>
      <w:r w:rsidRPr="00825438">
        <w:rPr>
          <w:rFonts w:hAnsi="Times New Roman" w:ascii="Times New Roman"/>
          <w:bCs/>
          <w:sz w:val="24"/>
          <w:szCs w:val="24"/>
        </w:rPr>
        <w:t xml:space="preserve"> u zk. uložak 2994,</w:t>
      </w:r>
    </w:p>
    <w:p w:rsidRDefault="00825438" w:rsidP="00825438" w:rsidR="00825438" w:rsidRPr="00825438">
      <w:pPr>
        <w:spacing w:after="0"/>
        <w:ind w:left="72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 k.č.3827/5 k.o. Bale upisane</w:t>
      </w:r>
      <w:r w:rsidRPr="00825438">
        <w:rPr>
          <w:rFonts w:hAnsi="Times New Roman" w:ascii="Times New Roman"/>
          <w:bCs/>
          <w:sz w:val="24"/>
          <w:szCs w:val="24"/>
        </w:rPr>
        <w:t xml:space="preserve"> u </w:t>
      </w:r>
      <w:r>
        <w:rPr>
          <w:rFonts w:hAnsi="Times New Roman" w:ascii="Times New Roman"/>
          <w:bCs/>
          <w:sz w:val="24"/>
          <w:szCs w:val="24"/>
        </w:rPr>
        <w:t>zk. uložak 2994,</w:t>
      </w:r>
      <w:r w:rsidRPr="00825438">
        <w:rPr>
          <w:rFonts w:hAnsi="Times New Roman" w:ascii="Times New Roman"/>
          <w:bCs/>
          <w:sz w:val="24"/>
          <w:szCs w:val="24"/>
        </w:rPr>
        <w:t>.</w:t>
      </w:r>
    </w:p>
    <w:p w:rsidRDefault="00825438" w:rsidP="00825438" w:rsidR="00825438">
      <w:pPr>
        <w:spacing w:after="0"/>
        <w:ind w:left="720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 k.č.3827/2 k.o. Bale upisane</w:t>
      </w:r>
      <w:r w:rsidRPr="00825438">
        <w:rPr>
          <w:rFonts w:hAnsi="Times New Roman" w:ascii="Times New Roman"/>
          <w:bCs/>
          <w:sz w:val="24"/>
          <w:szCs w:val="24"/>
        </w:rPr>
        <w:t xml:space="preserve"> u </w:t>
      </w:r>
      <w:r>
        <w:rPr>
          <w:rFonts w:hAnsi="Times New Roman" w:ascii="Times New Roman"/>
          <w:bCs/>
          <w:sz w:val="24"/>
          <w:szCs w:val="24"/>
        </w:rPr>
        <w:t>zk. uložak 2182,</w:t>
      </w:r>
    </w:p>
    <w:p w:rsidRDefault="00825438" w:rsidP="00825438" w:rsidR="00825438">
      <w:pPr>
        <w:spacing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 k.č.3829/1 k.o. Bale upisane</w:t>
      </w:r>
      <w:r w:rsidRPr="00825438">
        <w:rPr>
          <w:rFonts w:hAnsi="Times New Roman" w:ascii="Times New Roman"/>
          <w:bCs/>
          <w:sz w:val="24"/>
          <w:szCs w:val="24"/>
        </w:rPr>
        <w:t xml:space="preserve"> </w:t>
      </w:r>
      <w:r>
        <w:rPr>
          <w:rFonts w:hAnsi="Times New Roman" w:ascii="Times New Roman"/>
          <w:bCs/>
          <w:sz w:val="24"/>
          <w:szCs w:val="24"/>
        </w:rPr>
        <w:t>u zk. uložak 3138,</w:t>
      </w:r>
      <w:r w:rsidRPr="00825438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825438" w:rsidP="00825438" w:rsidR="002A320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- k.č.3829/2 k.o. Bale upisane u zk. uloćak 3243.</w:t>
      </w:r>
    </w:p>
    <w:p w:rsidRDefault="00825438" w:rsidP="000F1939" w:rsidR="00825438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5438" w:rsidP="000F1939" w:rsidR="00825438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5438" w:rsidP="002A320E" w:rsidR="002A320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 se stečajni upravitelj da pokaže poslovne prostore radi predaje posjeda. Nazočni Milan Buršić otvara poslovni prostor za kojeg se pregledom utvrđuje da se sastoji od ukupno tri etaže, a koja je prije otvaranja stečajnog postupka služila kao poslovni prostor - prodaja namještaja. Zgradu okružuje zemljište površine nešto manje od 4000 m2. Zgrada ima ukupno 5 ulaza od kojih se glavni ulaz nalazi na južnoj strani zgrade a služio je kao glavni ulaz u prostor, zatim kao sporedni ulaz nalaze se vrata sa istočne strane zgrade, te se sa </w:t>
      </w:r>
      <w:r>
        <w:rPr>
          <w:rFonts w:hAnsi="Times New Roman" w:ascii="Times New Roman"/>
          <w:sz w:val="24"/>
          <w:szCs w:val="24"/>
        </w:rPr>
        <w:lastRenderedPageBreak/>
        <w:t>sjeverne strane zgrade nalaze tri ulaza u podrum koji je služio kao skladište a radi se o metalnim dvokrilnim vratima.</w:t>
      </w:r>
    </w:p>
    <w:p w:rsidRDefault="00825438" w:rsidP="002A320E" w:rsidR="002A320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Raniji zz društva Milan Buršić zahtijeva da mu se nakon zamjene postojeće brave predaju u posjed.</w:t>
      </w:r>
    </w:p>
    <w:p w:rsidRDefault="007C7351" w:rsidP="002A320E" w:rsidR="007C735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C7351" w:rsidP="002A320E" w:rsidR="007C735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25438" w:rsidP="002A320E" w:rsidR="007C735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s</w:t>
      </w:r>
      <w:r w:rsidR="007C7351">
        <w:rPr>
          <w:rFonts w:hAnsi="Times New Roman" w:ascii="Times New Roman"/>
          <w:sz w:val="24"/>
          <w:szCs w:val="24"/>
        </w:rPr>
        <w:t>ud</w:t>
      </w:r>
      <w:r>
        <w:rPr>
          <w:rFonts w:hAnsi="Times New Roman" w:ascii="Times New Roman"/>
          <w:sz w:val="24"/>
          <w:szCs w:val="24"/>
        </w:rPr>
        <w:t>ac</w:t>
      </w:r>
      <w:r w:rsidR="007C7351">
        <w:rPr>
          <w:rFonts w:hAnsi="Times New Roman" w:ascii="Times New Roman"/>
          <w:sz w:val="24"/>
          <w:szCs w:val="24"/>
        </w:rPr>
        <w:t xml:space="preserve"> donosi</w:t>
      </w:r>
    </w:p>
    <w:p w:rsidRDefault="007C7351" w:rsidP="007C7351" w:rsidR="007C7351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rješenje</w:t>
      </w:r>
    </w:p>
    <w:p w:rsidRDefault="007C7351" w:rsidP="007C7351" w:rsidR="007C7351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25438" w:rsidP="007C7351" w:rsidR="007C735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 predmetni posl. prostor ima ukupno pet ulaza te bravar ima zamijeniti svih pet brava.</w:t>
      </w:r>
    </w:p>
    <w:p w:rsidRDefault="00825438" w:rsidP="007C7351" w:rsidR="007C735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Steč. upravitelju nalaže se da nakon zamjene brava stare brave preda u posjed Milanu Buršiću.</w:t>
      </w:r>
    </w:p>
    <w:p w:rsidRDefault="001524A1" w:rsidP="007C7351" w:rsidR="00825438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je Milan Buršić neposredno predao u ruke ključeve svih ulaznih vrata st. upravitelju. </w:t>
      </w:r>
    </w:p>
    <w:p w:rsidRDefault="001524A1" w:rsidP="007C7351" w:rsidR="001524A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 je bravar zamijenio brave na svim vratima, te se stare brave predaju u posjed Milanu Buršiću.</w:t>
      </w:r>
    </w:p>
    <w:p w:rsidRDefault="001524A1" w:rsidP="007C7351" w:rsidR="001524A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524A1" w:rsidP="007C7351" w:rsidR="001524A1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 provedenoj zamjeni brava otpušta se bravar.</w:t>
      </w:r>
    </w:p>
    <w:p w:rsidRDefault="002A320E" w:rsidP="002A320E" w:rsidR="002A320E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D45FF" w:rsidP="00C60648" w:rsidR="007D45FF" w:rsidRPr="00015E36">
      <w:pPr>
        <w:spacing w:after="0"/>
        <w:ind w:firstLine="708"/>
        <w:rPr>
          <w:rFonts w:hAnsi="Times New Roman" w:ascii="Times New Roman"/>
          <w:sz w:val="24"/>
          <w:szCs w:val="24"/>
        </w:rPr>
      </w:pPr>
    </w:p>
    <w:p w:rsidRDefault="000B0395" w:rsidP="007D45FF" w:rsidR="007D45FF" w:rsidRPr="00015E36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Dovršeno u </w:t>
      </w:r>
      <w:r w:rsidR="007C7351">
        <w:rPr>
          <w:rFonts w:hAnsi="Times New Roman" w:ascii="Times New Roman"/>
          <w:sz w:val="24"/>
          <w:szCs w:val="24"/>
        </w:rPr>
        <w:t>10</w:t>
      </w:r>
      <w:r>
        <w:rPr>
          <w:rFonts w:hAnsi="Times New Roman" w:ascii="Times New Roman"/>
          <w:sz w:val="24"/>
          <w:szCs w:val="24"/>
        </w:rPr>
        <w:t>,</w:t>
      </w:r>
      <w:r w:rsidR="001524A1">
        <w:rPr>
          <w:rFonts w:hAnsi="Times New Roman" w:ascii="Times New Roman"/>
          <w:sz w:val="24"/>
          <w:szCs w:val="24"/>
        </w:rPr>
        <w:t>25</w:t>
      </w:r>
      <w:r w:rsidR="007D45FF" w:rsidRPr="00015E36">
        <w:rPr>
          <w:rFonts w:hAnsi="Times New Roman" w:ascii="Times New Roman"/>
          <w:sz w:val="24"/>
          <w:szCs w:val="24"/>
        </w:rPr>
        <w:t xml:space="preserve"> sati</w:t>
      </w:r>
    </w:p>
    <w:p w:rsidRDefault="001D67A5" w:rsidP="00015E36" w:rsidR="001D67A5" w:rsidRPr="00015E36">
      <w:pPr>
        <w:spacing w:after="0"/>
        <w:rPr>
          <w:rFonts w:hAnsi="Times New Roman" w:ascii="Times New Roman"/>
          <w:sz w:val="24"/>
          <w:szCs w:val="24"/>
        </w:rPr>
      </w:pPr>
    </w:p>
    <w:p w:rsidRDefault="001524A1" w:rsidP="007D45FF" w:rsidR="001D67A5" w:rsidRPr="00015E36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7930B8">
        <w:rPr>
          <w:rFonts w:hAnsi="Times New Roman" w:ascii="Times New Roman"/>
          <w:sz w:val="24"/>
          <w:szCs w:val="24"/>
        </w:rPr>
        <w:t>, v.r.</w:t>
      </w:r>
    </w:p>
    <w:p w:rsidRDefault="002A262B" w:rsidP="007D45FF" w:rsidR="002A262B" w:rsidRPr="00015E36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2A262B" w:rsidP="002A262B" w:rsidR="001D67A5" w:rsidRPr="00015E36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 xml:space="preserve">      </w:t>
      </w:r>
      <w:r w:rsidR="001524A1">
        <w:rPr>
          <w:rFonts w:hAnsi="Times New Roman" w:ascii="Times New Roman"/>
          <w:sz w:val="24"/>
          <w:szCs w:val="24"/>
        </w:rPr>
        <w:t>Stečajni upravitelj</w:t>
      </w:r>
      <w:r w:rsidR="007930B8">
        <w:rPr>
          <w:rFonts w:hAnsi="Times New Roman" w:ascii="Times New Roman"/>
          <w:sz w:val="24"/>
          <w:szCs w:val="24"/>
        </w:rPr>
        <w:t>, v.r.</w:t>
      </w:r>
      <w:r w:rsidR="001524A1">
        <w:rPr>
          <w:rFonts w:hAnsi="Times New Roman" w:ascii="Times New Roman"/>
          <w:sz w:val="24"/>
          <w:szCs w:val="24"/>
        </w:rPr>
        <w:t xml:space="preserve"> </w:t>
      </w: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="001524A1">
        <w:rPr>
          <w:rFonts w:hAnsi="Times New Roman" w:ascii="Times New Roman"/>
          <w:sz w:val="24"/>
          <w:szCs w:val="24"/>
        </w:rPr>
        <w:t>Nazočni</w:t>
      </w:r>
      <w:r w:rsidR="007930B8">
        <w:rPr>
          <w:rFonts w:hAnsi="Times New Roman" w:ascii="Times New Roman"/>
          <w:sz w:val="24"/>
          <w:szCs w:val="24"/>
        </w:rPr>
        <w:t>, v.r.</w:t>
      </w:r>
    </w:p>
    <w:p w:rsidRDefault="002A262B" w:rsidP="00020B73" w:rsidR="001E5FE8">
      <w:pPr>
        <w:spacing w:after="0"/>
        <w:ind w:firstLine="708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Pr="00015E36">
        <w:rPr>
          <w:rFonts w:hAnsi="Times New Roman" w:ascii="Times New Roman"/>
          <w:sz w:val="24"/>
          <w:szCs w:val="24"/>
        </w:rPr>
        <w:tab/>
      </w:r>
      <w:r w:rsidR="001E5FE8">
        <w:rPr>
          <w:rFonts w:hAnsi="Times New Roman" w:ascii="Times New Roman"/>
          <w:sz w:val="24"/>
          <w:szCs w:val="24"/>
        </w:rPr>
        <w:tab/>
      </w:r>
      <w:r w:rsidR="001E5FE8">
        <w:rPr>
          <w:rFonts w:hAnsi="Times New Roman" w:ascii="Times New Roman"/>
          <w:sz w:val="24"/>
          <w:szCs w:val="24"/>
        </w:rPr>
        <w:tab/>
      </w:r>
    </w:p>
    <w:p w:rsidRDefault="00AD7BD5" w:rsidP="00015E36" w:rsidR="00AD7BD5" w:rsidRPr="00015E36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1D67A5" w:rsidP="007D45FF" w:rsidR="001D67A5" w:rsidRPr="00015E36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  <w:r w:rsidRPr="00015E36">
        <w:rPr>
          <w:rFonts w:hAnsi="Times New Roman" w:ascii="Times New Roman"/>
          <w:sz w:val="24"/>
          <w:szCs w:val="24"/>
        </w:rPr>
        <w:t>Zapisničar</w:t>
      </w:r>
      <w:r w:rsidR="007930B8">
        <w:rPr>
          <w:rFonts w:hAnsi="Times New Roman" w:ascii="Times New Roman"/>
          <w:sz w:val="24"/>
          <w:szCs w:val="24"/>
        </w:rPr>
        <w:t>, v.r.</w:t>
      </w:r>
    </w:p>
    <w:p w:rsidRDefault="00015E36" w:rsidP="00015E36" w:rsidR="00015E36" w:rsidRPr="00015E36">
      <w:pPr>
        <w:spacing w:after="0"/>
        <w:ind w:firstLine="708"/>
        <w:jc w:val="center"/>
        <w:rPr>
          <w:rFonts w:hAnsi="Times New Roman" w:ascii="Times New Roman"/>
          <w:sz w:val="24"/>
          <w:szCs w:val="24"/>
        </w:rPr>
      </w:pPr>
    </w:p>
    <w:sectPr w:rsidSect="00015E36" w:rsidR="00015E36" w:rsidRPr="00015E3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1939" w:rsidP="00232FC5" w:rsidR="000F1939">
      <w:pPr>
        <w:spacing w:lineRule="auto" w:line="240" w:after="0"/>
      </w:pPr>
      <w:r>
        <w:separator/>
      </w:r>
    </w:p>
  </w:endnote>
  <w:endnote w:id="0" w:type="continuationSeparator">
    <w:p w:rsidRDefault="000F1939" w:rsidP="00232FC5" w:rsidR="000F193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1939" w:rsidP="00232FC5" w:rsidR="000F1939">
      <w:pPr>
        <w:spacing w:lineRule="auto" w:line="240" w:after="0"/>
      </w:pPr>
      <w:r>
        <w:separator/>
      </w:r>
    </w:p>
  </w:footnote>
  <w:footnote w:id="0" w:type="continuationSeparator">
    <w:p w:rsidRDefault="000F1939" w:rsidP="00232FC5" w:rsidR="000F193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1939" w:rsidP="00370013" w:rsidR="00370013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ab/>
    </w:r>
    <w:r w:rsidRPr="009141F1">
      <w:rPr>
        <w:rFonts w:hAnsi="Times New Roman" w:ascii="Times New Roman"/>
        <w:sz w:val="24"/>
        <w:szCs w:val="24"/>
      </w:rPr>
      <w:fldChar w:fldCharType="begin"/>
    </w:r>
    <w:r w:rsidRPr="009141F1">
      <w:rPr>
        <w:rFonts w:hAnsi="Times New Roman" w:ascii="Times New Roman"/>
        <w:sz w:val="24"/>
        <w:szCs w:val="24"/>
      </w:rPr>
      <w:instrText xml:space="preserve"> PAGE   \* MERGEFORMAT </w:instrText>
    </w:r>
    <w:r w:rsidRPr="009141F1">
      <w:rPr>
        <w:rFonts w:hAnsi="Times New Roman" w:ascii="Times New Roman"/>
        <w:sz w:val="24"/>
        <w:szCs w:val="24"/>
      </w:rPr>
      <w:fldChar w:fldCharType="separate"/>
    </w:r>
    <w:r w:rsidR="005F2AE7">
      <w:rPr>
        <w:rFonts w:hAnsi="Times New Roman" w:ascii="Times New Roman"/>
        <w:noProof/>
        <w:sz w:val="24"/>
        <w:szCs w:val="24"/>
      </w:rPr>
      <w:t>2</w:t>
    </w:r>
    <w:r w:rsidRPr="009141F1">
      <w:rPr>
        <w:rFonts w:hAnsi="Times New Roman" w:ascii="Times New Roman"/>
        <w:sz w:val="24"/>
        <w:szCs w:val="24"/>
      </w:rPr>
      <w:fldChar w:fldCharType="end"/>
    </w:r>
    <w:r w:rsidRPr="009141F1">
      <w:rPr>
        <w:rFonts w:hAnsi="Times New Roman" w:ascii="Times New Roman"/>
        <w:sz w:val="24"/>
        <w:szCs w:val="24"/>
      </w:rPr>
      <w:t xml:space="preserve"> </w:t>
    </w:r>
    <w:r>
      <w:rPr>
        <w:rFonts w:hAnsi="Times New Roman" w:ascii="Times New Roman"/>
        <w:sz w:val="24"/>
        <w:szCs w:val="24"/>
      </w:rPr>
      <w:tab/>
    </w:r>
    <w:r w:rsidR="005E0081">
      <w:rPr>
        <w:rFonts w:hAnsi="Times New Roman" w:ascii="Times New Roman"/>
        <w:sz w:val="24"/>
        <w:szCs w:val="24"/>
      </w:rPr>
      <w:t>1 St-1108/2016-75</w:t>
    </w:r>
  </w:p>
  <w:p w:rsidRDefault="000F1939" w:rsidP="00351522" w:rsidR="000F1939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0F1939" w:rsidP="00351522" w:rsidR="000F1939">
    <w:pPr>
      <w:pStyle w:val="Zaglavlje"/>
      <w:tabs>
        <w:tab w:pos="1129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2034" w:rsidP="00232FC5" w:rsidR="000F1939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1 </w:t>
    </w:r>
    <w:r w:rsidR="005E0081">
      <w:rPr>
        <w:rFonts w:hAnsi="Times New Roman" w:ascii="Times New Roman"/>
        <w:sz w:val="24"/>
        <w:szCs w:val="24"/>
      </w:rPr>
      <w:t>St-1108/2016-75</w:t>
    </w:r>
  </w:p>
  <w:p w:rsidRDefault="000F1939" w:rsidP="00232FC5" w:rsidR="000F1939" w:rsidRPr="00232FC5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26C35"/>
    <w:multiLevelType w:val="hybridMultilevel"/>
    <w:tmpl w:val="45A2B5F6"/>
    <w:lvl w:tplc="19F4E3FE" w:ilvl="0">
      <w:start w:val="1"/>
      <w:numFmt w:val="upperRoman"/>
      <w:lvlText w:val="%1."/>
      <w:lvlJc w:val="left"/>
      <w:pPr>
        <w:ind w:hanging="720" w:left="5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688"/>
      </w:pPr>
    </w:lvl>
    <w:lvl w:tentative="true" w:tplc="041A001B" w:ilvl="2">
      <w:start w:val="1"/>
      <w:numFmt w:val="lowerRoman"/>
      <w:lvlText w:val="%3."/>
      <w:lvlJc w:val="right"/>
      <w:pPr>
        <w:ind w:hanging="180" w:left="6408"/>
      </w:pPr>
    </w:lvl>
    <w:lvl w:tentative="true" w:tplc="041A000F" w:ilvl="3">
      <w:start w:val="1"/>
      <w:numFmt w:val="decimal"/>
      <w:lvlText w:val="%4."/>
      <w:lvlJc w:val="left"/>
      <w:pPr>
        <w:ind w:hanging="360" w:left="7128"/>
      </w:pPr>
    </w:lvl>
    <w:lvl w:tentative="true" w:tplc="041A0019" w:ilvl="4">
      <w:start w:val="1"/>
      <w:numFmt w:val="lowerLetter"/>
      <w:lvlText w:val="%5."/>
      <w:lvlJc w:val="left"/>
      <w:pPr>
        <w:ind w:hanging="360" w:left="7848"/>
      </w:pPr>
    </w:lvl>
    <w:lvl w:tentative="true" w:tplc="041A001B" w:ilvl="5">
      <w:start w:val="1"/>
      <w:numFmt w:val="lowerRoman"/>
      <w:lvlText w:val="%6."/>
      <w:lvlJc w:val="right"/>
      <w:pPr>
        <w:ind w:hanging="180" w:left="8568"/>
      </w:pPr>
    </w:lvl>
    <w:lvl w:tentative="true" w:tplc="041A000F" w:ilvl="6">
      <w:start w:val="1"/>
      <w:numFmt w:val="decimal"/>
      <w:lvlText w:val="%7."/>
      <w:lvlJc w:val="left"/>
      <w:pPr>
        <w:ind w:hanging="360" w:left="9288"/>
      </w:pPr>
    </w:lvl>
    <w:lvl w:tentative="true" w:tplc="041A0019" w:ilvl="7">
      <w:start w:val="1"/>
      <w:numFmt w:val="lowerLetter"/>
      <w:lvlText w:val="%8."/>
      <w:lvlJc w:val="left"/>
      <w:pPr>
        <w:ind w:hanging="360" w:left="10008"/>
      </w:pPr>
    </w:lvl>
    <w:lvl w:tentative="true" w:tplc="041A001B" w:ilvl="8">
      <w:start w:val="1"/>
      <w:numFmt w:val="lowerRoman"/>
      <w:lvlText w:val="%9."/>
      <w:lvlJc w:val="right"/>
      <w:pPr>
        <w:ind w:hanging="180" w:left="10728"/>
      </w:pPr>
    </w:lvl>
  </w:abstractNum>
  <w:abstractNum w:abstractNumId="1">
    <w:nsid w:val="18650D19"/>
    <w:multiLevelType w:val="hybridMultilevel"/>
    <w:tmpl w:val="BB9CFE38"/>
    <w:lvl w:tplc="C326429C" w:ilvl="0">
      <w:start w:val="1"/>
      <w:numFmt w:val="decimal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FAA79D0"/>
    <w:multiLevelType w:val="hybridMultilevel"/>
    <w:tmpl w:val="039E10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BDA0D36"/>
    <w:multiLevelType w:val="hybridMultilevel"/>
    <w:tmpl w:val="60CA9634"/>
    <w:lvl w:tplc="B94AEFC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41051B0A"/>
    <w:multiLevelType w:val="hybridMultilevel"/>
    <w:tmpl w:val="A0F2EB92"/>
    <w:lvl w:tplc="7AC67FD6" w:ilvl="0">
      <w:start w:val="1"/>
      <w:numFmt w:val="upperRoman"/>
      <w:lvlText w:val="%1."/>
      <w:lvlJc w:val="left"/>
      <w:pPr>
        <w:ind w:hanging="720" w:left="52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68"/>
      </w:pPr>
    </w:lvl>
    <w:lvl w:tentative="true" w:tplc="041A001B" w:ilvl="2">
      <w:start w:val="1"/>
      <w:numFmt w:val="lowerRoman"/>
      <w:lvlText w:val="%3."/>
      <w:lvlJc w:val="right"/>
      <w:pPr>
        <w:ind w:hanging="180" w:left="6288"/>
      </w:pPr>
    </w:lvl>
    <w:lvl w:tentative="true" w:tplc="041A000F" w:ilvl="3">
      <w:start w:val="1"/>
      <w:numFmt w:val="decimal"/>
      <w:lvlText w:val="%4."/>
      <w:lvlJc w:val="left"/>
      <w:pPr>
        <w:ind w:hanging="360" w:left="7008"/>
      </w:pPr>
    </w:lvl>
    <w:lvl w:tentative="true" w:tplc="041A0019" w:ilvl="4">
      <w:start w:val="1"/>
      <w:numFmt w:val="lowerLetter"/>
      <w:lvlText w:val="%5."/>
      <w:lvlJc w:val="left"/>
      <w:pPr>
        <w:ind w:hanging="360" w:left="7728"/>
      </w:pPr>
    </w:lvl>
    <w:lvl w:tentative="true" w:tplc="041A001B" w:ilvl="5">
      <w:start w:val="1"/>
      <w:numFmt w:val="lowerRoman"/>
      <w:lvlText w:val="%6."/>
      <w:lvlJc w:val="right"/>
      <w:pPr>
        <w:ind w:hanging="180" w:left="8448"/>
      </w:pPr>
    </w:lvl>
    <w:lvl w:tentative="true" w:tplc="041A000F" w:ilvl="6">
      <w:start w:val="1"/>
      <w:numFmt w:val="decimal"/>
      <w:lvlText w:val="%7."/>
      <w:lvlJc w:val="left"/>
      <w:pPr>
        <w:ind w:hanging="360" w:left="9168"/>
      </w:pPr>
    </w:lvl>
    <w:lvl w:tentative="true" w:tplc="041A0019" w:ilvl="7">
      <w:start w:val="1"/>
      <w:numFmt w:val="lowerLetter"/>
      <w:lvlText w:val="%8."/>
      <w:lvlJc w:val="left"/>
      <w:pPr>
        <w:ind w:hanging="360" w:left="9888"/>
      </w:pPr>
    </w:lvl>
    <w:lvl w:tentative="true" w:tplc="041A001B" w:ilvl="8">
      <w:start w:val="1"/>
      <w:numFmt w:val="lowerRoman"/>
      <w:lvlText w:val="%9."/>
      <w:lvlJc w:val="right"/>
      <w:pPr>
        <w:ind w:hanging="180" w:left="10608"/>
      </w:pPr>
    </w:lvl>
  </w:abstractNum>
  <w:abstractNum w:abstractNumId="5">
    <w:nsid w:val="50EC3450"/>
    <w:multiLevelType w:val="hybridMultilevel"/>
    <w:tmpl w:val="34DC67EA"/>
    <w:lvl w:tplc="96A836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9345D82"/>
    <w:multiLevelType w:val="hybridMultilevel"/>
    <w:tmpl w:val="B9C2D3E8"/>
    <w:lvl w:tplc="DD64FA6C" w:ilvl="0">
      <w:start w:val="1"/>
      <w:numFmt w:val="upperRoman"/>
      <w:lvlText w:val="%1."/>
      <w:lvlJc w:val="left"/>
      <w:pPr>
        <w:ind w:hanging="720" w:left="4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328"/>
      </w:pPr>
    </w:lvl>
    <w:lvl w:tentative="true" w:tplc="041A001B" w:ilvl="2">
      <w:start w:val="1"/>
      <w:numFmt w:val="lowerRoman"/>
      <w:lvlText w:val="%3."/>
      <w:lvlJc w:val="right"/>
      <w:pPr>
        <w:ind w:hanging="180" w:left="6048"/>
      </w:pPr>
    </w:lvl>
    <w:lvl w:tentative="true" w:tplc="041A000F" w:ilvl="3">
      <w:start w:val="1"/>
      <w:numFmt w:val="decimal"/>
      <w:lvlText w:val="%4."/>
      <w:lvlJc w:val="left"/>
      <w:pPr>
        <w:ind w:hanging="360" w:left="6768"/>
      </w:pPr>
    </w:lvl>
    <w:lvl w:tentative="true" w:tplc="041A0019" w:ilvl="4">
      <w:start w:val="1"/>
      <w:numFmt w:val="lowerLetter"/>
      <w:lvlText w:val="%5."/>
      <w:lvlJc w:val="left"/>
      <w:pPr>
        <w:ind w:hanging="360" w:left="7488"/>
      </w:pPr>
    </w:lvl>
    <w:lvl w:tentative="true" w:tplc="041A001B" w:ilvl="5">
      <w:start w:val="1"/>
      <w:numFmt w:val="lowerRoman"/>
      <w:lvlText w:val="%6."/>
      <w:lvlJc w:val="right"/>
      <w:pPr>
        <w:ind w:hanging="180" w:left="8208"/>
      </w:pPr>
    </w:lvl>
    <w:lvl w:tentative="true" w:tplc="041A000F" w:ilvl="6">
      <w:start w:val="1"/>
      <w:numFmt w:val="decimal"/>
      <w:lvlText w:val="%7."/>
      <w:lvlJc w:val="left"/>
      <w:pPr>
        <w:ind w:hanging="360" w:left="8928"/>
      </w:pPr>
    </w:lvl>
    <w:lvl w:tentative="true" w:tplc="041A0019" w:ilvl="7">
      <w:start w:val="1"/>
      <w:numFmt w:val="lowerLetter"/>
      <w:lvlText w:val="%8."/>
      <w:lvlJc w:val="left"/>
      <w:pPr>
        <w:ind w:hanging="360" w:left="9648"/>
      </w:pPr>
    </w:lvl>
    <w:lvl w:tentative="true" w:tplc="041A001B" w:ilvl="8">
      <w:start w:val="1"/>
      <w:numFmt w:val="lowerRoman"/>
      <w:lvlText w:val="%9."/>
      <w:lvlJc w:val="right"/>
      <w:pPr>
        <w:ind w:hanging="180" w:left="10368"/>
      </w:pPr>
    </w:lvl>
  </w:abstractNum>
  <w:abstractNum w:abstractNumId="7">
    <w:nsid w:val="67C54B85"/>
    <w:multiLevelType w:val="hybridMultilevel"/>
    <w:tmpl w:val="8E5A7406"/>
    <w:lvl w:tplc="4D36891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FC5"/>
    <w:rsid w:val="000035C6"/>
    <w:rsid w:val="00007D96"/>
    <w:rsid w:val="00015E36"/>
    <w:rsid w:val="00020B73"/>
    <w:rsid w:val="00030888"/>
    <w:rsid w:val="000402AB"/>
    <w:rsid w:val="0004567A"/>
    <w:rsid w:val="00052240"/>
    <w:rsid w:val="00053CCE"/>
    <w:rsid w:val="0006154E"/>
    <w:rsid w:val="0006583D"/>
    <w:rsid w:val="0006591F"/>
    <w:rsid w:val="000670FD"/>
    <w:rsid w:val="000700A9"/>
    <w:rsid w:val="000732E5"/>
    <w:rsid w:val="000810E6"/>
    <w:rsid w:val="00081D60"/>
    <w:rsid w:val="00083168"/>
    <w:rsid w:val="0008797F"/>
    <w:rsid w:val="00090331"/>
    <w:rsid w:val="00091304"/>
    <w:rsid w:val="000916D7"/>
    <w:rsid w:val="00092CBB"/>
    <w:rsid w:val="00093CCE"/>
    <w:rsid w:val="00094E85"/>
    <w:rsid w:val="00097D4B"/>
    <w:rsid w:val="000A295E"/>
    <w:rsid w:val="000B0395"/>
    <w:rsid w:val="000B3E28"/>
    <w:rsid w:val="000C32A9"/>
    <w:rsid w:val="000C6615"/>
    <w:rsid w:val="000D0B8A"/>
    <w:rsid w:val="000D1D92"/>
    <w:rsid w:val="000D330A"/>
    <w:rsid w:val="000D572D"/>
    <w:rsid w:val="000E59DB"/>
    <w:rsid w:val="000F1939"/>
    <w:rsid w:val="000F50E4"/>
    <w:rsid w:val="001067C4"/>
    <w:rsid w:val="00106EB6"/>
    <w:rsid w:val="001116B5"/>
    <w:rsid w:val="001156E3"/>
    <w:rsid w:val="00116102"/>
    <w:rsid w:val="0012725D"/>
    <w:rsid w:val="00137F7D"/>
    <w:rsid w:val="001524A1"/>
    <w:rsid w:val="00156692"/>
    <w:rsid w:val="0016533C"/>
    <w:rsid w:val="00166C1E"/>
    <w:rsid w:val="00166C50"/>
    <w:rsid w:val="0017125B"/>
    <w:rsid w:val="00181CA1"/>
    <w:rsid w:val="00182F12"/>
    <w:rsid w:val="001839BF"/>
    <w:rsid w:val="00184A1A"/>
    <w:rsid w:val="0019063F"/>
    <w:rsid w:val="00196760"/>
    <w:rsid w:val="001A1D6C"/>
    <w:rsid w:val="001A4BE1"/>
    <w:rsid w:val="001A5284"/>
    <w:rsid w:val="001B007F"/>
    <w:rsid w:val="001C6D2A"/>
    <w:rsid w:val="001D67A5"/>
    <w:rsid w:val="001E0D6B"/>
    <w:rsid w:val="001E5FE8"/>
    <w:rsid w:val="001F5E7B"/>
    <w:rsid w:val="002050BB"/>
    <w:rsid w:val="00206008"/>
    <w:rsid w:val="002105DD"/>
    <w:rsid w:val="002135F1"/>
    <w:rsid w:val="00214ABB"/>
    <w:rsid w:val="00215049"/>
    <w:rsid w:val="002276E5"/>
    <w:rsid w:val="00227C26"/>
    <w:rsid w:val="00232FC5"/>
    <w:rsid w:val="00243336"/>
    <w:rsid w:val="00263E56"/>
    <w:rsid w:val="00271B64"/>
    <w:rsid w:val="00274870"/>
    <w:rsid w:val="00277788"/>
    <w:rsid w:val="00282169"/>
    <w:rsid w:val="00283CA1"/>
    <w:rsid w:val="00287738"/>
    <w:rsid w:val="002A262B"/>
    <w:rsid w:val="002A320E"/>
    <w:rsid w:val="002C61DB"/>
    <w:rsid w:val="002D07D0"/>
    <w:rsid w:val="002D21F3"/>
    <w:rsid w:val="002D2768"/>
    <w:rsid w:val="002E12EC"/>
    <w:rsid w:val="002E2F84"/>
    <w:rsid w:val="002E5B50"/>
    <w:rsid w:val="002E7C8C"/>
    <w:rsid w:val="002F2809"/>
    <w:rsid w:val="002F33A4"/>
    <w:rsid w:val="002F5024"/>
    <w:rsid w:val="00301134"/>
    <w:rsid w:val="00311F06"/>
    <w:rsid w:val="0031406F"/>
    <w:rsid w:val="003208D4"/>
    <w:rsid w:val="003223A1"/>
    <w:rsid w:val="00330AB3"/>
    <w:rsid w:val="00335B70"/>
    <w:rsid w:val="003445F2"/>
    <w:rsid w:val="003506CB"/>
    <w:rsid w:val="00351522"/>
    <w:rsid w:val="00351DF7"/>
    <w:rsid w:val="003636F3"/>
    <w:rsid w:val="00370013"/>
    <w:rsid w:val="00372321"/>
    <w:rsid w:val="003744F3"/>
    <w:rsid w:val="00381727"/>
    <w:rsid w:val="00382109"/>
    <w:rsid w:val="00383B0A"/>
    <w:rsid w:val="003934ED"/>
    <w:rsid w:val="003939A7"/>
    <w:rsid w:val="003B0E60"/>
    <w:rsid w:val="003B262F"/>
    <w:rsid w:val="003B4CAB"/>
    <w:rsid w:val="003B5720"/>
    <w:rsid w:val="003E6C4C"/>
    <w:rsid w:val="003F00D1"/>
    <w:rsid w:val="004031A4"/>
    <w:rsid w:val="00415996"/>
    <w:rsid w:val="0042409F"/>
    <w:rsid w:val="004249BD"/>
    <w:rsid w:val="00451BE3"/>
    <w:rsid w:val="004558B3"/>
    <w:rsid w:val="004618AE"/>
    <w:rsid w:val="004652B3"/>
    <w:rsid w:val="004768FC"/>
    <w:rsid w:val="00495C9A"/>
    <w:rsid w:val="004A6552"/>
    <w:rsid w:val="004C0109"/>
    <w:rsid w:val="004C0135"/>
    <w:rsid w:val="004C2DEE"/>
    <w:rsid w:val="004C5EC2"/>
    <w:rsid w:val="004D6BBB"/>
    <w:rsid w:val="004E4EC9"/>
    <w:rsid w:val="005026EB"/>
    <w:rsid w:val="00504C03"/>
    <w:rsid w:val="00505308"/>
    <w:rsid w:val="005302FD"/>
    <w:rsid w:val="00530E31"/>
    <w:rsid w:val="005328CC"/>
    <w:rsid w:val="00536159"/>
    <w:rsid w:val="0054707B"/>
    <w:rsid w:val="0055598A"/>
    <w:rsid w:val="005568C7"/>
    <w:rsid w:val="005649FC"/>
    <w:rsid w:val="0058233E"/>
    <w:rsid w:val="00583A7D"/>
    <w:rsid w:val="00597C3D"/>
    <w:rsid w:val="005C77BD"/>
    <w:rsid w:val="005D0B02"/>
    <w:rsid w:val="005D590F"/>
    <w:rsid w:val="005D7F5B"/>
    <w:rsid w:val="005E0081"/>
    <w:rsid w:val="005E2F2D"/>
    <w:rsid w:val="005F0219"/>
    <w:rsid w:val="005F2AE7"/>
    <w:rsid w:val="005F4BB4"/>
    <w:rsid w:val="00613E04"/>
    <w:rsid w:val="006333A3"/>
    <w:rsid w:val="006434AC"/>
    <w:rsid w:val="00645F05"/>
    <w:rsid w:val="00657945"/>
    <w:rsid w:val="006638B0"/>
    <w:rsid w:val="00664E5F"/>
    <w:rsid w:val="00665DDD"/>
    <w:rsid w:val="00671255"/>
    <w:rsid w:val="006724C8"/>
    <w:rsid w:val="00677A87"/>
    <w:rsid w:val="00686830"/>
    <w:rsid w:val="0068693B"/>
    <w:rsid w:val="00692A63"/>
    <w:rsid w:val="0069645A"/>
    <w:rsid w:val="006A086B"/>
    <w:rsid w:val="006A2D16"/>
    <w:rsid w:val="006D5184"/>
    <w:rsid w:val="006D5401"/>
    <w:rsid w:val="006D592F"/>
    <w:rsid w:val="006E6797"/>
    <w:rsid w:val="006F0A83"/>
    <w:rsid w:val="006F4C07"/>
    <w:rsid w:val="0071056A"/>
    <w:rsid w:val="007153CF"/>
    <w:rsid w:val="00730BF2"/>
    <w:rsid w:val="007343BA"/>
    <w:rsid w:val="007420D6"/>
    <w:rsid w:val="0074462C"/>
    <w:rsid w:val="00745290"/>
    <w:rsid w:val="007518DC"/>
    <w:rsid w:val="00752F72"/>
    <w:rsid w:val="0076378F"/>
    <w:rsid w:val="00765D1B"/>
    <w:rsid w:val="00766BA8"/>
    <w:rsid w:val="00774298"/>
    <w:rsid w:val="007930B8"/>
    <w:rsid w:val="007A0466"/>
    <w:rsid w:val="007A31DE"/>
    <w:rsid w:val="007A5B87"/>
    <w:rsid w:val="007A7476"/>
    <w:rsid w:val="007B4F1D"/>
    <w:rsid w:val="007B71C3"/>
    <w:rsid w:val="007C0F5C"/>
    <w:rsid w:val="007C4CDD"/>
    <w:rsid w:val="007C7351"/>
    <w:rsid w:val="007D1393"/>
    <w:rsid w:val="007D45FF"/>
    <w:rsid w:val="007D6316"/>
    <w:rsid w:val="007E2AA4"/>
    <w:rsid w:val="007E358F"/>
    <w:rsid w:val="007E4F75"/>
    <w:rsid w:val="007F3A47"/>
    <w:rsid w:val="007F3B34"/>
    <w:rsid w:val="007F4C93"/>
    <w:rsid w:val="008033C9"/>
    <w:rsid w:val="008116AD"/>
    <w:rsid w:val="0081254B"/>
    <w:rsid w:val="00814282"/>
    <w:rsid w:val="0082062F"/>
    <w:rsid w:val="00823D10"/>
    <w:rsid w:val="00825438"/>
    <w:rsid w:val="00840752"/>
    <w:rsid w:val="008421F4"/>
    <w:rsid w:val="00842928"/>
    <w:rsid w:val="0084678C"/>
    <w:rsid w:val="008567C7"/>
    <w:rsid w:val="008606A6"/>
    <w:rsid w:val="00871132"/>
    <w:rsid w:val="008856F2"/>
    <w:rsid w:val="00895485"/>
    <w:rsid w:val="008977D6"/>
    <w:rsid w:val="008A50C2"/>
    <w:rsid w:val="008B6E48"/>
    <w:rsid w:val="008B7C7B"/>
    <w:rsid w:val="008C0267"/>
    <w:rsid w:val="008C100D"/>
    <w:rsid w:val="008C3D92"/>
    <w:rsid w:val="008F4A28"/>
    <w:rsid w:val="008F5221"/>
    <w:rsid w:val="009001F9"/>
    <w:rsid w:val="00901C9F"/>
    <w:rsid w:val="009111F3"/>
    <w:rsid w:val="009120FF"/>
    <w:rsid w:val="009141F1"/>
    <w:rsid w:val="00915BCF"/>
    <w:rsid w:val="00925D46"/>
    <w:rsid w:val="009263A8"/>
    <w:rsid w:val="009270E2"/>
    <w:rsid w:val="00934821"/>
    <w:rsid w:val="00937EB8"/>
    <w:rsid w:val="0094467A"/>
    <w:rsid w:val="00953747"/>
    <w:rsid w:val="00973364"/>
    <w:rsid w:val="009758CE"/>
    <w:rsid w:val="0099342D"/>
    <w:rsid w:val="00996556"/>
    <w:rsid w:val="00997289"/>
    <w:rsid w:val="009A6E29"/>
    <w:rsid w:val="009A77EF"/>
    <w:rsid w:val="009E064F"/>
    <w:rsid w:val="009E08CF"/>
    <w:rsid w:val="009E3E73"/>
    <w:rsid w:val="009E64FE"/>
    <w:rsid w:val="009F239B"/>
    <w:rsid w:val="009F5AC6"/>
    <w:rsid w:val="00A02B0C"/>
    <w:rsid w:val="00A04375"/>
    <w:rsid w:val="00A04466"/>
    <w:rsid w:val="00A060D1"/>
    <w:rsid w:val="00A07295"/>
    <w:rsid w:val="00A15AE3"/>
    <w:rsid w:val="00A32542"/>
    <w:rsid w:val="00A330A6"/>
    <w:rsid w:val="00A35F4B"/>
    <w:rsid w:val="00A377A4"/>
    <w:rsid w:val="00A56E6C"/>
    <w:rsid w:val="00A6767E"/>
    <w:rsid w:val="00A750A9"/>
    <w:rsid w:val="00A806FD"/>
    <w:rsid w:val="00A80748"/>
    <w:rsid w:val="00A81E8E"/>
    <w:rsid w:val="00A84422"/>
    <w:rsid w:val="00A92244"/>
    <w:rsid w:val="00A96510"/>
    <w:rsid w:val="00AB282F"/>
    <w:rsid w:val="00AB4D51"/>
    <w:rsid w:val="00AB7187"/>
    <w:rsid w:val="00AC67D4"/>
    <w:rsid w:val="00AC6E4D"/>
    <w:rsid w:val="00AD77F5"/>
    <w:rsid w:val="00AD7BD5"/>
    <w:rsid w:val="00AE3AC5"/>
    <w:rsid w:val="00AE6020"/>
    <w:rsid w:val="00B03376"/>
    <w:rsid w:val="00B06E4A"/>
    <w:rsid w:val="00B1695B"/>
    <w:rsid w:val="00B20110"/>
    <w:rsid w:val="00B3119B"/>
    <w:rsid w:val="00B40278"/>
    <w:rsid w:val="00B438F6"/>
    <w:rsid w:val="00B65226"/>
    <w:rsid w:val="00B67B42"/>
    <w:rsid w:val="00B82B7A"/>
    <w:rsid w:val="00B82F25"/>
    <w:rsid w:val="00B87FE6"/>
    <w:rsid w:val="00B929BF"/>
    <w:rsid w:val="00B92A56"/>
    <w:rsid w:val="00B95CDC"/>
    <w:rsid w:val="00BA092E"/>
    <w:rsid w:val="00BA7F44"/>
    <w:rsid w:val="00BB452E"/>
    <w:rsid w:val="00BB73E6"/>
    <w:rsid w:val="00BC2DFD"/>
    <w:rsid w:val="00BC4CC2"/>
    <w:rsid w:val="00BC4E05"/>
    <w:rsid w:val="00BC6623"/>
    <w:rsid w:val="00BE0B95"/>
    <w:rsid w:val="00BE1EA4"/>
    <w:rsid w:val="00BE7B80"/>
    <w:rsid w:val="00C019C6"/>
    <w:rsid w:val="00C024A3"/>
    <w:rsid w:val="00C049ED"/>
    <w:rsid w:val="00C05A07"/>
    <w:rsid w:val="00C24140"/>
    <w:rsid w:val="00C4797B"/>
    <w:rsid w:val="00C52EDC"/>
    <w:rsid w:val="00C53023"/>
    <w:rsid w:val="00C55692"/>
    <w:rsid w:val="00C60648"/>
    <w:rsid w:val="00C65B9F"/>
    <w:rsid w:val="00C819DD"/>
    <w:rsid w:val="00C8235A"/>
    <w:rsid w:val="00C83314"/>
    <w:rsid w:val="00C83DA2"/>
    <w:rsid w:val="00C84264"/>
    <w:rsid w:val="00C87823"/>
    <w:rsid w:val="00CA22CB"/>
    <w:rsid w:val="00CB6323"/>
    <w:rsid w:val="00CC2EFC"/>
    <w:rsid w:val="00CD4E5B"/>
    <w:rsid w:val="00CE3612"/>
    <w:rsid w:val="00CF0425"/>
    <w:rsid w:val="00CF5AE4"/>
    <w:rsid w:val="00D035F4"/>
    <w:rsid w:val="00D0391A"/>
    <w:rsid w:val="00D045F1"/>
    <w:rsid w:val="00D14AEF"/>
    <w:rsid w:val="00D2211C"/>
    <w:rsid w:val="00D2462E"/>
    <w:rsid w:val="00D2515A"/>
    <w:rsid w:val="00D27D16"/>
    <w:rsid w:val="00D446D7"/>
    <w:rsid w:val="00D47570"/>
    <w:rsid w:val="00D5325A"/>
    <w:rsid w:val="00D56F35"/>
    <w:rsid w:val="00D66988"/>
    <w:rsid w:val="00D735BD"/>
    <w:rsid w:val="00D7510C"/>
    <w:rsid w:val="00D91E61"/>
    <w:rsid w:val="00DA04EA"/>
    <w:rsid w:val="00DD2BFA"/>
    <w:rsid w:val="00DF433F"/>
    <w:rsid w:val="00DF5EA2"/>
    <w:rsid w:val="00E141F9"/>
    <w:rsid w:val="00E15443"/>
    <w:rsid w:val="00E165E0"/>
    <w:rsid w:val="00E2672A"/>
    <w:rsid w:val="00E26C40"/>
    <w:rsid w:val="00E30D7E"/>
    <w:rsid w:val="00E33BAF"/>
    <w:rsid w:val="00E4089C"/>
    <w:rsid w:val="00E42453"/>
    <w:rsid w:val="00E430AE"/>
    <w:rsid w:val="00E442CE"/>
    <w:rsid w:val="00E50C3C"/>
    <w:rsid w:val="00E50D2E"/>
    <w:rsid w:val="00E560EE"/>
    <w:rsid w:val="00E611FF"/>
    <w:rsid w:val="00E637B8"/>
    <w:rsid w:val="00E63DC4"/>
    <w:rsid w:val="00E647D7"/>
    <w:rsid w:val="00E66016"/>
    <w:rsid w:val="00E7118A"/>
    <w:rsid w:val="00E71576"/>
    <w:rsid w:val="00E7794B"/>
    <w:rsid w:val="00E82EEA"/>
    <w:rsid w:val="00EA3325"/>
    <w:rsid w:val="00EB2C01"/>
    <w:rsid w:val="00EB40A6"/>
    <w:rsid w:val="00EB6FBF"/>
    <w:rsid w:val="00ED1389"/>
    <w:rsid w:val="00ED4C29"/>
    <w:rsid w:val="00EE2504"/>
    <w:rsid w:val="00EE7CC9"/>
    <w:rsid w:val="00F03356"/>
    <w:rsid w:val="00F03589"/>
    <w:rsid w:val="00F03609"/>
    <w:rsid w:val="00F05775"/>
    <w:rsid w:val="00F0783C"/>
    <w:rsid w:val="00F12DA7"/>
    <w:rsid w:val="00F206DA"/>
    <w:rsid w:val="00F20E5E"/>
    <w:rsid w:val="00F259F0"/>
    <w:rsid w:val="00F2622C"/>
    <w:rsid w:val="00F32BB8"/>
    <w:rsid w:val="00F33EA1"/>
    <w:rsid w:val="00F35D79"/>
    <w:rsid w:val="00F42034"/>
    <w:rsid w:val="00F56177"/>
    <w:rsid w:val="00F579AE"/>
    <w:rsid w:val="00F62697"/>
    <w:rsid w:val="00F62A35"/>
    <w:rsid w:val="00F64B91"/>
    <w:rsid w:val="00F73DD7"/>
    <w:rsid w:val="00F86D43"/>
    <w:rsid w:val="00F93423"/>
    <w:rsid w:val="00F97710"/>
    <w:rsid w:val="00FA7309"/>
    <w:rsid w:val="00FB4E3F"/>
    <w:rsid w:val="00FC240B"/>
    <w:rsid w:val="00FD5963"/>
    <w:rsid w:val="00FE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2FC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32FC5"/>
  </w:style>
  <w:style w:styleId="Podnoje" w:type="paragraph">
    <w:name w:val="footer"/>
    <w:basedOn w:val="Normal"/>
    <w:link w:val="PodnojeChar"/>
    <w:uiPriority w:val="99"/>
    <w:unhideWhenUsed/>
    <w:rsid w:val="00232FC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32FC5"/>
  </w:style>
  <w:style w:styleId="Tekstbalonia" w:type="paragraph">
    <w:name w:val="Balloon Text"/>
    <w:basedOn w:val="Normal"/>
    <w:link w:val="TekstbaloniaChar"/>
    <w:uiPriority w:val="99"/>
    <w:semiHidden/>
    <w:unhideWhenUsed/>
    <w:rsid w:val="000F50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0F50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19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A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AE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AE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AE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AE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Times New Roma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2F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32FC5"/>
  </w:style>
  <w:style w:styleId="Podnoje" w:type="paragraph">
    <w:name w:val="footer"/>
    <w:basedOn w:val="Normal"/>
    <w:link w:val="PodnojeChar"/>
    <w:uiPriority w:val="99"/>
    <w:unhideWhenUsed/>
    <w:rsid w:val="00232FC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32FC5"/>
  </w:style>
  <w:style w:styleId="Tekstbalonia" w:type="paragraph">
    <w:name w:val="Balloon Text"/>
    <w:basedOn w:val="Normal"/>
    <w:link w:val="TekstbaloniaChar"/>
    <w:uiPriority w:val="99"/>
    <w:semiHidden/>
    <w:unhideWhenUsed/>
    <w:rsid w:val="000F50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0F50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019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A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AE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AE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AE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AE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702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1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očevid na licu mjesta</izvorni_sadrzaj>
    <derivirana_varijabla naziv="DomainObject.Prostorija.Naziv_1">očevid na licu mjesta</derivirana_varijabla>
  </DomainObject.Prostorija.Naziv>
  <DomainObject.Prostorija.Oznaka>
    <izvorni_sadrzaj>izvan suda</izvorni_sadrzaj>
    <derivirana_varijabla naziv="DomainObject.Prostorija.Oznaka_1">izvan suda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St-1108/2016-75</izvorni_sadrzaj>
    <derivirana_varijabla naziv="DomainObject.Zapisnik.Oznaka_1">St-1108/2016-75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M. B. M. d. o. o. u stečaju</izvorni_sadrzaj>
    <derivirana_varijabla naziv="DomainObject.Predmet.ProtustrankaFormated_1">  Stečajna masa iza M. B. M. d. o. o. u stečaju</derivirana_varijabla>
  </DomainObject.Predmet.ProtustrankaFormated>
  <DomainObject.Predmet.ProtustrankaFormatedOIB>
    <izvorni_sadrzaj>  Stečajna masa iza M. B. M. d. o. o. u stečaju, OIB 39645082885</izvorni_sadrzaj>
    <derivirana_varijabla naziv="DomainObject.Predmet.ProtustrankaFormatedOIB_1">  Stečajna masa iza M. B. M. d. o. o. u stečaju, OIB 39645082885</derivirana_varijabla>
  </DomainObject.Predmet.ProtustrankaFormatedOIB>
  <DomainObject.Predmet.ProtustrankaFormatedWithAdress>
    <izvorni_sadrzaj> Stečajna masa iza M. B. M. d. o. o. u stečaju, Stari trg 7, 52000 Pazin</izvorni_sadrzaj>
    <derivirana_varijabla naziv="DomainObject.Predmet.ProtustrankaFormatedWithAdress_1"> Stečajna masa iza M. B. M. d. o. o. u stečaju, Stari trg 7, 52000 Pazin</derivirana_varijabla>
  </DomainObject.Predmet.ProtustrankaFormatedWithAdress>
  <DomainObject.Predmet.ProtustrankaFormatedWithAdressOIB>
    <izvorni_sadrzaj> Stečajna masa iza M. B. M. d. o. o. u stečaju, OIB 39645082885, Stari trg 7, 52000 Pazin</izvorni_sadrzaj>
    <derivirana_varijabla naziv="DomainObject.Predmet.ProtustrankaFormatedWithAdressOIB_1"> Stečajna masa iza M. B. M. d. o. o. u stečaju, OIB 39645082885, Stari trg 7, 52000 Pazin</derivirana_varijabla>
  </DomainObject.Predmet.ProtustrankaFormatedWithAdressOIB>
  <DomainObject.Predmet.ProtustrankaWithAdress>
    <izvorni_sadrzaj>Stečajna masa iza M. B. M. d. o. o. u stečaju Stari trg 7, 52000 Pazin</izvorni_sadrzaj>
    <derivirana_varijabla naziv="DomainObject.Predmet.ProtustrankaWithAdress_1">Stečajna masa iza M. B. M. d. o. o. u stečaju Stari trg 7, 52000 Pazin</derivirana_varijabla>
  </DomainObject.Predmet.ProtustrankaWithAdress>
  <DomainObject.Predmet.ProtustrankaWithAdressOIB>
    <izvorni_sadrzaj>Stečajna masa iza M. B. M. d. o. o. u stečaju, OIB 39645082885, Stari trg 7, 52000 Pazin</izvorni_sadrzaj>
    <derivirana_varijabla naziv="DomainObject.Predmet.ProtustrankaWithAdressOIB_1">Stečajna masa iza M. B. M. d. o. o. u stečaju, OIB 39645082885, Stari trg 7, 52000 Pazin</derivirana_varijabla>
  </DomainObject.Predmet.ProtustrankaWithAdressOIB>
  <DomainObject.Predmet.ProtustrankaNazivFormated>
    <izvorni_sadrzaj>Stečajna masa iza M. B. M. d. o. o. u stečaju</izvorni_sadrzaj>
    <derivirana_varijabla naziv="DomainObject.Predmet.ProtustrankaNazivFormated_1">Stečajna masa iza M. B. M. d. o. o. u stečaju</derivirana_varijabla>
  </DomainObject.Predmet.ProtustrankaNazivFormated>
  <DomainObject.Predmet.ProtustrankaNazivFormatedOIB>
    <izvorni_sadrzaj>Stečajna masa iza M. B. M. d. o. o. u stečaju, OIB 39645082885</izvorni_sadrzaj>
    <derivirana_varijabla naziv="DomainObject.Predmet.ProtustrankaNazivFormatedOIB_1">Stečajna masa iza M. B. M. d. o. o. u stečaju, OIB 39645082885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OPĆINA BALE - VALLE, BALE zastupanog po punomoćniku Odvj. ALEKSANDAR PUH</izvorni_sadrzaj>
    <derivirana_varijabla naziv="DomainObject.Predmet.StrankaFormated_1">  OPĆINA BALE - VALLE, BALE zastupanog po punomoćniku Odvj. ALEKSANDAR PUH</derivirana_varijabla>
  </DomainObject.Predmet.StrankaFormated>
  <DomainObject.Predmet.StrankaFormatedOIB>
    <izvorni_sadrzaj>  OPĆINA BALE - VALLE, BALE, OIB 05198666627 zastupanog po punomoćniku Odvj. ALEKSANDAR PUH</izvorni_sadrzaj>
    <derivirana_varijabla naziv="DomainObject.Predmet.StrankaFormatedOIB_1">  OPĆINA BALE - VALLE, BALE, OIB 05198666627 zastupanog po punomoćniku Odvj. ALEKSANDAR PUH</derivirana_varijabla>
  </DomainObject.Predmet.StrankaFormatedOIB>
  <DomainObject.Predmet.StrankaFormatedWithAdress>
    <izvorni_sadrzaj> OPĆINA BALE - VALLE, BALE, Trg Tomaso Bembo broj 1, 52211 Bale zastupanog po punomoćniku Odvj. ALEKSANDAR PUH</izvorni_sadrzaj>
    <derivirana_varijabla naziv="DomainObject.Predmet.StrankaFormatedWithAdress_1"> OPĆINA BALE - VALLE, BALE, Trg Tomaso Bembo broj 1, 52211 Bale zastupanog po punomoćniku Odvj. ALEKSANDAR PUH</derivirana_varijabla>
  </DomainObject.Predmet.StrankaFormatedWithAdress>
  <DomainObject.Predmet.StrankaFormatedWithAdressOIB>
    <izvorni_sadrzaj> OPĆINA BALE - VALLE, BALE, OIB 05198666627, Trg Tomaso Bembo broj 1, 52211 Bale zastupanog po punomoćniku Odvj. ALEKSANDAR PUH</izvorni_sadrzaj>
    <derivirana_varijabla naziv="DomainObject.Predmet.StrankaFormatedWithAdressOIB_1"> OPĆINA BALE - VALLE, BALE, OIB 05198666627, Trg Tomaso Bembo broj 1, 52211 Bale zastupanog po punomoćniku Odvj. ALEKSANDAR PUH</derivirana_varijabla>
  </DomainObject.Predmet.StrankaFormatedWithAdressOIB>
  <DomainObject.Predmet.StrankaWithAdress>
    <izvorni_sadrzaj>OPĆINA BALE - VALLE, BALE Trg Tomaso Bembo broj 1,52211 Bale</izvorni_sadrzaj>
    <derivirana_varijabla naziv="DomainObject.Predmet.StrankaWithAdress_1">OPĆINA BALE - VALLE, BALE Trg Tomaso Bembo broj 1,52211 Bale</derivirana_varijabla>
  </DomainObject.Predmet.StrankaWithAdress>
  <DomainObject.Predmet.StrankaWithAdressOIB>
    <izvorni_sadrzaj>OPĆINA BALE - VALLE, BALE, OIB 05198666627, Trg Tomaso Bembo broj 1,52211 Bale</izvorni_sadrzaj>
    <derivirana_varijabla naziv="DomainObject.Predmet.StrankaWithAdressOIB_1">OPĆINA BALE - VALLE, BALE, OIB 05198666627, Trg Tomaso Bembo broj 1,52211 Bale</derivirana_varijabla>
  </DomainObject.Predmet.StrankaWithAdressOIB>
  <DomainObject.Predmet.StrankaNazivFormated>
    <izvorni_sadrzaj>OPĆINA BALE - VALLE, BALE</izvorni_sadrzaj>
    <derivirana_varijabla naziv="DomainObject.Predmet.StrankaNazivFormated_1">OPĆINA BALE - VALLE, BALE</derivirana_varijabla>
  </DomainObject.Predmet.StrankaNazivFormated>
  <DomainObject.Predmet.StrankaNazivFormatedOIB>
    <izvorni_sadrzaj>OPĆINA BALE - VALLE, BALE, OIB 05198666627</izvorni_sadrzaj>
    <derivirana_varijabla naziv="DomainObject.Predmet.StrankaNazivFormatedOIB_1">OPĆINA BALE - VALLE, BALE, OIB 05198666627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57553.10</izvorni_sadrzaj>
    <derivirana_varijabla naziv="DomainObject.Predmet.TrenutnaVrijednost_1">57553.10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OPĆINA BALE - VALLE, BALE zastupanog po punomoćniku Odvj. ALEKSANDAR PUH</item>
    </izvorni_sadrzaj>
    <derivirana_varijabla naziv="DomainObject.Predmet.StrankaListFormated_1">
      <item>OPĆINA BALE - VALLE, BALE zastupanog po punomoćniku Odvj. ALEKSANDAR PUH</item>
    </derivirana_varijabla>
  </DomainObject.Predmet.StrankaListFormated>
  <DomainObject.Predmet.StrankaListFormatedOIB>
    <izvorni_sadrzaj>
      <item>OPĆINA BALE - VALLE, BALE, OIB 05198666627 zastupanog po punomoćniku Odvj. ALEKSANDAR PUH</item>
    </izvorni_sadrzaj>
    <derivirana_varijabla naziv="DomainObject.Predmet.StrankaListFormatedOIB_1">
      <item>OPĆINA BALE - VALLE, BALE, OIB 05198666627 zastupanog po punomoćniku Odvj. ALEKSANDAR PUH</item>
    </derivirana_varijabla>
  </DomainObject.Predmet.StrankaListFormatedOIB>
  <DomainObject.Predmet.StrankaListFormatedWithAdress>
    <izvorni_sadrzaj>
      <item>OPĆINA BALE - VALLE, BALE, Trg Tomaso Bembo broj 1, 52211 Bale zastupanog po punomoćniku Odvj. ALEKSANDAR PUH</item>
    </izvorni_sadrzaj>
    <derivirana_varijabla naziv="DomainObject.Predmet.StrankaListFormatedWithAdress_1">
      <item>OPĆINA BALE - VALLE, BALE, Trg Tomaso Bembo broj 1, 52211 Bale zastupanog po punomoćniku Odvj. ALEKSANDAR PUH</item>
    </derivirana_varijabla>
  </DomainObject.Predmet.StrankaListFormatedWithAdress>
  <DomainObject.Predmet.StrankaListFormatedWithAdressOIB>
    <izvorni_sadrzaj>
      <item>OPĆINA BALE - VALLE, BALE, OIB 05198666627, Trg Tomaso Bembo broj 1, 52211 Bale zastupanog po punomoćniku Odvj. ALEKSANDAR PUH</item>
    </izvorni_sadrzaj>
    <derivirana_varijabla naziv="DomainObject.Predmet.StrankaListFormatedWithAdressOIB_1">
      <item>OPĆINA BALE - VALLE, BALE, OIB 05198666627, Trg Tomaso Bembo broj 1, 52211 Bale zastupanog po punomoćniku Odvj. ALEKSANDAR PUH</item>
    </derivirana_varijabla>
  </DomainObject.Predmet.StrankaListFormatedWithAdressOIB>
  <DomainObject.Predmet.StrankaListNazivFormated>
    <izvorni_sadrzaj>
      <item>OPĆINA BALE - VALLE, BALE</item>
    </izvorni_sadrzaj>
    <derivirana_varijabla naziv="DomainObject.Predmet.StrankaListNazivFormated_1">
      <item>OPĆINA BALE - VALLE, BALE</item>
    </derivirana_varijabla>
  </DomainObject.Predmet.StrankaListNazivFormated>
  <DomainObject.Predmet.StrankaListNazivFormatedOIB>
    <izvorni_sadrzaj>
      <item>OPĆINA BALE - VALLE, BALE, OIB 05198666627</item>
    </izvorni_sadrzaj>
    <derivirana_varijabla naziv="DomainObject.Predmet.StrankaListNazivFormatedOIB_1">
      <item>OPĆINA BALE - VALLE, BALE, OIB 05198666627</item>
    </derivirana_varijabla>
  </DomainObject.Predmet.StrankaListNazivFormatedOIB>
  <DomainObject.Predmet.ProtuStrankaListFormated>
    <izvorni_sadrzaj>
      <item>Stečajna masa iza M. B. M. d. o. o. u stečaju</item>
    </izvorni_sadrzaj>
    <derivirana_varijabla naziv="DomainObject.Predmet.ProtuStrankaListFormated_1">
      <item>Stečajna masa iza M. B. M. d. o. o. u stečaju</item>
    </derivirana_varijabla>
  </DomainObject.Predmet.ProtuStrankaListFormated>
  <DomainObject.Predmet.ProtuStrankaListFormatedOIB>
    <izvorni_sadrzaj>
      <item>Stečajna masa iza M. B. M. d. o. o. u stečaju, OIB 39645082885</item>
    </izvorni_sadrzaj>
    <derivirana_varijabla naziv="DomainObject.Predmet.ProtuStrankaListFormatedOIB_1">
      <item>Stečajna masa iza M. B. M. d. o. o. u stečaju, OIB 39645082885</item>
    </derivirana_varijabla>
  </DomainObject.Predmet.ProtuStrankaListFormatedOIB>
  <DomainObject.Predmet.ProtuStrankaListFormatedWithAdress>
    <izvorni_sadrzaj>
      <item>Stečajna masa iza M. B. M. d. o. o. u stečaju, Stari trg 7, 52000 Pazin</item>
    </izvorni_sadrzaj>
    <derivirana_varijabla naziv="DomainObject.Predmet.ProtuStrankaListFormatedWithAdress_1">
      <item>Stečajna masa iza M. B. M. d. o. o. u stečaju, Stari trg 7, 52000 Pazin</item>
    </derivirana_varijabla>
  </DomainObject.Predmet.ProtuStrankaListFormatedWithAdress>
  <DomainObject.Predmet.ProtuStrankaListFormatedWithAdressOIB>
    <izvorni_sadrzaj>
      <item>Stečajna masa iza M. B. M. d. o. o. u stečaju, OIB 39645082885, Stari trg 7, 52000 Pazin</item>
    </izvorni_sadrzaj>
    <derivirana_varijabla naziv="DomainObject.Predmet.ProtuStrankaListFormatedWithAdressOIB_1">
      <item>Stečajna masa iza M. B. M. d. o. o. u stečaju, OIB 39645082885, Stari trg 7, 52000 Pazin</item>
    </derivirana_varijabla>
  </DomainObject.Predmet.ProtuStrankaListFormatedWithAdressOIB>
  <DomainObject.Predmet.ProtuStrankaListNazivFormated>
    <izvorni_sadrzaj>
      <item>Stečajna masa iza M. B. M. d. o. o. u stečaju</item>
    </izvorni_sadrzaj>
    <derivirana_varijabla naziv="DomainObject.Predmet.ProtuStrankaListNazivFormated_1">
      <item>Stečajna masa iza M. B. M. d. o. o. u stečaju</item>
    </derivirana_varijabla>
  </DomainObject.Predmet.ProtuStrankaListNazivFormated>
  <DomainObject.Predmet.ProtuStrankaListNazivFormatedOIB>
    <izvorni_sadrzaj>
      <item>Stečajna masa iza M. B. M. d. o. o. u stečaju, OIB 39645082885</item>
    </izvorni_sadrzaj>
    <derivirana_varijabla naziv="DomainObject.Predmet.ProtuStrankaListNazivFormatedOIB_1">
      <item>Stečajna masa iza M. B. M. d. o. o. u stečaju, OIB 39645082885</item>
    </derivirana_varijabla>
  </DomainObject.Predmet.ProtuStrankaListNazivFormatedOIB>
  <DomainObject.Predmet.OstaliListFormated>
    <izvorni_sadrzaj>
      <item>Odvj. ALEKSANDAR PUH punomoćnik sudionika u postupku OPĆINA BALE - VALLE, BALE</item>
    </izvorni_sadrzaj>
    <derivirana_varijabla naziv="DomainObject.Predmet.OstaliListFormated_1">
      <item>Odvj. ALEKSANDAR PUH punomoćnik sudionika u postupku OPĆINA BALE - VALLE, BALE</item>
    </derivirana_varijabla>
  </DomainObject.Predmet.OstaliListFormated>
  <DomainObject.Predmet.OstaliListFormatedOIB>
    <izvorni_sadrzaj>
      <item>Odvj. ALEKSANDAR PUH punomoćnik sudionika u postupku OPĆINA BALE - VALLE, BALE</item>
    </izvorni_sadrzaj>
    <derivirana_varijabla naziv="DomainObject.Predmet.OstaliListFormatedOIB_1">
      <item>Odvj. ALEKSANDAR PUH punomoćnik sudionika u postupku OPĆINA BALE - VALLE, BALE</item>
    </derivirana_varijabla>
  </DomainObject.Predmet.OstaliListFormatedOIB>
  <DomainObject.Predmet.OstaliListFormatedWithAdress>
    <izvorni_sadrzaj>
      <item>Odvj. ALEKSANDAR PUH, Leharova 1 (II kat), 52100 Pula punomoćnik sudionika u postupku OPĆINA BALE - VALLE, BALE</item>
    </izvorni_sadrzaj>
    <derivirana_varijabla naziv="DomainObject.Predmet.OstaliListFormatedWithAdress_1">
      <item>Odvj. ALEKSANDAR PUH, Leharova 1 (II kat), 52100 Pula punomoćnik sudionika u postupku OPĆINA BALE - VALLE, BALE</item>
    </derivirana_varijabla>
  </DomainObject.Predmet.OstaliListFormatedWithAdress>
  <DomainObject.Predmet.OstaliListFormatedWithAdressOIB>
    <izvorni_sadrzaj>
      <item>Odvj. ALEKSANDAR PUH, Leharova 1 (II kat), 52100 Pula punomoćnik sudionika u postupku OPĆINA BALE - VALLE, BALE</item>
    </izvorni_sadrzaj>
    <derivirana_varijabla naziv="DomainObject.Predmet.OstaliListFormatedWithAdressOIB_1">
      <item>Odvj. ALEKSANDAR PUH, Leharova 1 (II kat), 52100 Pula punomoćnik sudionika u postupku OPĆINA BALE - VALLE, BALE</item>
    </derivirana_varijabla>
  </DomainObject.Predmet.OstaliListFormatedWithAdressOIB>
  <DomainObject.Predmet.OstaliListNazivFormated>
    <izvorni_sadrzaj>
      <item>Odvj. ALEKSANDAR PUH</item>
    </izvorni_sadrzaj>
    <derivirana_varijabla naziv="DomainObject.Predmet.OstaliListNazivFormated_1">
      <item>Odvj. ALEKSANDAR PUH</item>
    </derivirana_varijabla>
  </DomainObject.Predmet.OstaliListNazivFormated>
  <DomainObject.Predmet.OstaliListNazivFormatedOIB>
    <izvorni_sadrzaj>
      <item>Odvj. ALEKSANDAR PUH</item>
    </izvorni_sadrzaj>
    <derivirana_varijabla naziv="DomainObject.Predmet.OstaliListNazivFormatedOIB_1">
      <item>Odvj. ALEKSANDAR PUH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St-1108/2016-75</izvorni_sadrzaj>
    <derivirana_varijabla naziv="DomainObject.PoslovniBrojDokumenta_1">St-1108/2016-75</derivirana_varijabla>
  </DomainObject.PoslovniBrojDokumenta>
  <DomainObject.Predmet.StrankaIDrugi>
    <izvorni_sadrzaj>OPĆINA BALE - VALLE, BALE</izvorni_sadrzaj>
    <derivirana_varijabla naziv="DomainObject.Predmet.StrankaIDrugi_1">OPĆINA BALE - VALLE, BALE</derivirana_varijabla>
  </DomainObject.Predmet.StrankaIDrugi>
  <DomainObject.Predmet.ProtustrankaIDrugi>
    <izvorni_sadrzaj>Stečajna masa iza M. B. M. d. o. o. u stečaju</izvorni_sadrzaj>
    <derivirana_varijabla naziv="DomainObject.Predmet.ProtustrankaIDrugi_1">Stečajna masa iza M. B. M. d. o. o. u stečaju</derivirana_varijabla>
  </DomainObject.Predmet.ProtustrankaIDrugi>
  <DomainObject.Predmet.StrankaIDrugiAdressOIB>
    <izvorni_sadrzaj>OPĆINA BALE - VALLE, BALE, OIB 05198666627, Trg Tomaso Bembo broj 1, 52211 Bale</izvorni_sadrzaj>
    <derivirana_varijabla naziv="DomainObject.Predmet.StrankaIDrugiAdressOIB_1">OPĆINA BALE - VALLE, BALE, OIB 05198666627, Trg Tomaso Bembo broj 1, 52211 Bale</derivirana_varijabla>
  </DomainObject.Predmet.StrankaIDrugiAdressOIB>
  <DomainObject.Predmet.ProtustrankaIDrugiAdressOIB>
    <izvorni_sadrzaj>Stečajna masa iza M. B. M. d. o. o. u stečaju, OIB 39645082885, Stari trg 7, 52000 Pazin</izvorni_sadrzaj>
    <derivirana_varijabla naziv="DomainObject.Predmet.ProtustrankaIDrugiAdressOIB_1">Stečajna masa iza M. B. M. d. o. o. u stečaju, OIB 39645082885, Stari trg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M. B. M. d. o. o. u stečaju</item>
      <item>Odvj. ALEKSANDAR PUH</item>
      <item>OPĆINA BALE - VALLE, BALE</item>
    </izvorni_sadrzaj>
    <derivirana_varijabla naziv="DomainObject.Predmet.SudioniciListNaziv_1">
      <item>Stečajna masa iza M. B. M. d. o. o. u stečaju</item>
      <item>Odvj. ALEKSANDAR PUH</item>
      <item>OPĆINA BALE - VALLE, BALE</item>
    </derivirana_varijabla>
  </DomainObject.Predmet.SudioniciListNaziv>
  <DomainObject.Predmet.SudioniciListAdressOIB>
    <izvorni_sadrzaj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izvorni_sadrzaj>
    <derivirana_varijabla naziv="DomainObject.Predmet.SudioniciListAdressOIB_1">
      <item>Stečajna masa iza M. B. M. d. o. o. u stečaju, OIB 39645082885, Stari trg 7,52000 Pazin</item>
      <item>Odvj. ALEKSANDAR PUH, Leharova 1 (II kat),52100 Pula</item>
      <item>OPĆINA BALE - VALLE, BALE, OIB 05198666627, Trg Tomaso Bembo broj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39645082885</item>
      <item>, OIB null</item>
      <item>, OIB 05198666627</item>
    </izvorni_sadrzaj>
    <derivirana_varijabla naziv="DomainObject.Predmet.SudioniciListNazivOIB_1">
      <item>, OIB 39645082885</item>
      <item>, OIB null</item>
      <item>, OIB 05198666627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D5C02B-640D-4E70-A68F-E25D117149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student</properties:Company>
  <properties:Pages>2</properties:Pages>
  <properties:Words>408</properties:Words>
  <properties:Characters>2178</properties:Characters>
  <properties:Lines>73</properties:Lines>
  <properties:Paragraphs>38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2018-12-04T11:53:00Z</dcterms:created>
  <dc:creator>korisnik</dc:creator>
  <cp:lastModifiedBy>Lorena Paris Aničić</cp:lastModifiedBy>
  <cp:lastPrinted>2018-07-06T11:29:00Z</cp:lastPrinted>
  <dcterms:modified xmlns:xsi="http://www.w3.org/2001/XMLSchema-instance" xsi:type="dcterms:W3CDTF">2018-12-04T12:10:00Z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St-1108/2016-75 / Zapisnik - Ostalo (Prijepis zapisnika St-1108-16.docx)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