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7828" w14:paraId="2e0782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629FC">
        <w:rPr>
          <w:b/>
          <w:lang w:val="hr-HR"/>
        </w:rPr>
        <w:t>1693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629FC">
        <w:rPr>
          <w:lang w:val="hr-HR"/>
        </w:rPr>
        <w:t>DELF d.o.o. Split, Put Plokita 45, OIB: 95992383885, MBS: 060065335</w:t>
      </w:r>
      <w:r w:rsidR="00634348">
        <w:rPr>
          <w:lang w:val="hr-HR"/>
        </w:rPr>
        <w:t xml:space="preserve">, dana </w:t>
      </w:r>
      <w:r w:rsidR="00B1797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629FC">
        <w:rPr>
          <w:lang w:val="hr-HR"/>
        </w:rPr>
        <w:t>DELF d.o.o. Split, Put Plokita 45, OIB: 95992383885, MBS: 060065335</w:t>
      </w:r>
      <w:r>
        <w:rPr>
          <w:lang w:val="hr-HR"/>
        </w:rPr>
        <w:t xml:space="preserve">. Skraćeni stečajni postupak je otvoren dana </w:t>
      </w:r>
      <w:r w:rsidR="008967A5">
        <w:rPr>
          <w:lang w:val="hr-HR"/>
        </w:rPr>
        <w:t xml:space="preserve"> </w:t>
      </w:r>
      <w:r w:rsidR="00B1797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50154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629FC">
        <w:rPr>
          <w:lang w:val="hr-HR"/>
        </w:rPr>
        <w:t>DELF d.o.o. Split, Put Plokita 45, OIB: 95992383885, MBS: 060065335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745C">
        <w:rPr>
          <w:lang w:val="hr-HR"/>
        </w:rPr>
        <w:t>03.11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629FC">
        <w:rPr>
          <w:lang w:val="hr-HR"/>
        </w:rPr>
        <w:t>DELF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45C">
        <w:rPr>
          <w:lang w:val="hr-HR"/>
        </w:rPr>
        <w:t>3235</w:t>
      </w:r>
      <w:r>
        <w:rPr>
          <w:lang w:val="hr-HR"/>
        </w:rPr>
        <w:t xml:space="preserve"> dan</w:t>
      </w:r>
      <w:r w:rsidR="004E078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629FC">
        <w:rPr>
          <w:lang w:val="hr-HR"/>
        </w:rPr>
        <w:t>165.075,81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F55CA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B17977" w:rsidRPr="00B17977">
        <w:rPr>
          <w:lang w:val="hr-HR"/>
        </w:rPr>
        <w:t xml:space="preserve"> </w:t>
      </w:r>
      <w:r w:rsidR="00B1797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A35" w:rsidRPr="006E2A3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629FC">
      <w:t>1693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94B4F"/>
    <w:rsid w:val="0009759A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7DD3"/>
    <w:rsid w:val="00243C58"/>
    <w:rsid w:val="002702A4"/>
    <w:rsid w:val="00293337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D1EC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E0782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2A35"/>
    <w:rsid w:val="006E3551"/>
    <w:rsid w:val="006E3ACF"/>
    <w:rsid w:val="006F3AA3"/>
    <w:rsid w:val="0071745C"/>
    <w:rsid w:val="00736EF6"/>
    <w:rsid w:val="00743750"/>
    <w:rsid w:val="007564F5"/>
    <w:rsid w:val="007725FF"/>
    <w:rsid w:val="007A51CD"/>
    <w:rsid w:val="007A74B6"/>
    <w:rsid w:val="007B5450"/>
    <w:rsid w:val="007D1A8A"/>
    <w:rsid w:val="008211CD"/>
    <w:rsid w:val="00832F97"/>
    <w:rsid w:val="00850154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A3D18"/>
    <w:rsid w:val="009D46D2"/>
    <w:rsid w:val="009D7CAA"/>
    <w:rsid w:val="00A31ADC"/>
    <w:rsid w:val="00A83CF1"/>
    <w:rsid w:val="00A97762"/>
    <w:rsid w:val="00AA1815"/>
    <w:rsid w:val="00AC4892"/>
    <w:rsid w:val="00B17977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4C99"/>
    <w:rsid w:val="00DC1C24"/>
    <w:rsid w:val="00DD7151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55CA9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A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2A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2A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2A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A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2A3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2A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2A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St-1693/2015</izvorni_sadrzaj>
    <derivirana_varijabla naziv="DomainObject.Predmet.OznakaBroj_1">St-1693/2015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DELF, društvo s ograničenom odgovornošću za pomorski promet, brodogradnju i ribarstvo</izvorni_sadrzaj>
    <derivirana_varijabla naziv="DomainObject.Predmet.ProtustrankaFormated_1">  DELF, društvo s ograničenom odgovornošću za pomorski promet, brodogradnju i ribarstvo</derivirana_varijabla>
  </DomainObject.Predmet.ProtustrankaFormated>
  <DomainObject.Predmet.ProtustrankaFormatedOIB>
    <izvorni_sadrzaj>  DELF, društvo s ograničenom odgovornošću za pomorski promet, brodogradnju i ribarstvo, OIB 95992383885</izvorni_sadrzaj>
    <derivirana_varijabla naziv="DomainObject.Predmet.ProtustrankaFormatedOIB_1">  DELF, društvo s ograničenom odgovornošću za pomorski promet, brodogradnju i ribarstvo, OIB 95992383885</derivirana_varijabla>
  </DomainObject.Predmet.ProtustrankaFormatedOIB>
  <DomainObject.Predmet.ProtustrankaFormatedWithAdress>
    <izvorni_sadrzaj> DELF, društvo s ograničenom odgovornošću za pomorski promet, brodogradnju i ribarstvo, Put Plokita 45, 21000 Split</izvorni_sadrzaj>
    <derivirana_varijabla naziv="DomainObject.Predmet.ProtustrankaFormatedWithAdress_1"> DELF, društvo s ograničenom odgovornošću za pomorski promet, brodogradnju i ribarstvo, Put Plokita 45, 21000 Split</derivirana_varijabla>
  </DomainObject.Predmet.ProtustrankaFormatedWithAdress>
  <DomainObject.Predmet.ProtustrankaFormatedWithAdressOIB>
    <izvorni_sadrzaj> DELF, društvo s ograničenom odgovornošću za pomorski promet, brodogradnju i ribarstvo, OIB 95992383885, Put Plokita 45, 21000 Split</izvorni_sadrzaj>
    <derivirana_varijabla naziv="DomainObject.Predmet.ProtustrankaFormatedWithAdressOIB_1"> DELF, društvo s ograničenom odgovornošću za pomorski promet, brodogradnju i ribarstvo, OIB 95992383885, Put Plokita 45, 21000 Split</derivirana_varijabla>
  </DomainObject.Predmet.ProtustrankaFormatedWithAdressOIB>
  <DomainObject.Predmet.ProtustrankaWithAdress>
    <izvorni_sadrzaj>DELF, društvo s ograničenom odgovornošću za pomorski promet, brodogradnju i ribarstvo Put Plokita 45, 21000 Split</izvorni_sadrzaj>
    <derivirana_varijabla naziv="DomainObject.Predmet.ProtustrankaWithAdress_1">DELF, društvo s ograničenom odgovornošću za pomorski promet, brodogradnju i ribarstvo Put Plokita 45, 21000 Split</derivirana_varijabla>
  </DomainObject.Predmet.ProtustrankaWithAdress>
  <DomainObject.Predmet.ProtustrankaWithAdressOIB>
    <izvorni_sadrzaj>DELF, društvo s ograničenom odgovornošću za pomorski promet, brodogradnju i ribarstvo, OIB 95992383885, Put Plokita 45, 21000 Split</izvorni_sadrzaj>
    <derivirana_varijabla naziv="DomainObject.Predmet.ProtustrankaWithAdressOIB_1">DELF, društvo s ograničenom odgovornošću za pomorski promet, brodogradnju i ribarstvo, OIB 95992383885, Put Plokita 45, 21000 Split</derivirana_varijabla>
  </DomainObject.Predmet.ProtustrankaWithAdressOIB>
  <DomainObject.Predmet.ProtustrankaNazivFormated>
    <izvorni_sadrzaj>DELF, društvo s ograničenom odgovornošću za pomorski promet, brodogradnju i ribarstvo</izvorni_sadrzaj>
    <derivirana_varijabla naziv="DomainObject.Predmet.ProtustrankaNazivFormated_1">DELF, društvo s ograničenom odgovornošću za pomorski promet, brodogradnju i ribarstvo</derivirana_varijabla>
  </DomainObject.Predmet.ProtustrankaNazivFormated>
  <DomainObject.Predmet.ProtustrankaNazivFormatedOIB>
    <izvorni_sadrzaj>DELF, društvo s ograničenom odgovornošću za pomorski promet, brodogradnju i ribarstvo, OIB 95992383885</izvorni_sadrzaj>
    <derivirana_varijabla naziv="DomainObject.Predmet.ProtustrankaNazivFormatedOIB_1">DELF, društvo s ograničenom odgovornošću za pomorski promet, brodogradnju i ribarstvo, OIB 95992383885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165075.81</izvorni_sadrzaj>
    <derivirana_varijabla naziv="DomainObject.Predmet.TrenutnaVrijednost_1">165075.81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DELF, društvo s ograničenom odgovornošću za pomorski promet, brodogradnju i ribarstvo</item>
    </izvorni_sadrzaj>
    <derivirana_varijabla naziv="DomainObject.Predmet.ProtuStrankaListFormated_1">
      <item>DELF, društvo s ograničenom odgovornošću za pomorski promet, brodogradnju i ribarstvo</item>
    </derivirana_varijabla>
  </DomainObject.Predmet.ProtuStrankaListFormated>
  <DomainObject.Predmet.ProtuStrankaListFormatedOIB>
    <izvorni_sadrzaj>
      <item>DELF, društvo s ograničenom odgovornošću za pomorski promet, brodogradnju i ribarstvo, OIB 95992383885</item>
    </izvorni_sadrzaj>
    <derivirana_varijabla naziv="DomainObject.Predmet.ProtuStrankaListFormatedOIB_1">
      <item>DELF, društvo s ograničenom odgovornošću za pomorski promet, brodogradnju i ribarstvo, OIB 95992383885</item>
    </derivirana_varijabla>
  </DomainObject.Predmet.ProtuStrankaListFormatedOIB>
  <DomainObject.Predmet.ProtuStrankaListFormatedWithAdress>
    <izvorni_sadrzaj>
      <item>DELF, društvo s ograničenom odgovornošću za pomorski promet, brodogradnju i ribarstvo, Put Plokita 45, 21000 Split</item>
    </izvorni_sadrzaj>
    <derivirana_varijabla naziv="DomainObject.Predmet.ProtuStrankaListFormatedWithAdress_1">
      <item>DELF, društvo s ograničenom odgovornošću za pomorski promet, brodogradnju i ribarstvo, Put Plokita 45, 21000 Split</item>
    </derivirana_varijabla>
  </DomainObject.Predmet.ProtuStrankaListFormatedWithAdress>
  <DomainObject.Predmet.ProtuStrankaListFormatedWithAdressOIB>
    <izvorni_sadrzaj>
      <item>DELF, društvo s ograničenom odgovornošću za pomorski promet, brodogradnju i ribarstvo, OIB 95992383885, Put Plokita 45, 21000 Split</item>
    </izvorni_sadrzaj>
    <derivirana_varijabla naziv="DomainObject.Predmet.ProtuStrankaListFormatedWithAdressOIB_1">
      <item>DELF, društvo s ograničenom odgovornošću za pomorski promet, brodogradnju i ribarstvo, OIB 95992383885, Put Plokita 45, 21000 Split</item>
    </derivirana_varijabla>
  </DomainObject.Predmet.ProtuStrankaListFormatedWithAdressOIB>
  <DomainObject.Predmet.ProtuStrankaListNazivFormated>
    <izvorni_sadrzaj>
      <item>DELF, društvo s ograničenom odgovornošću za pomorski promet, brodogradnju i ribarstvo</item>
    </izvorni_sadrzaj>
    <derivirana_varijabla naziv="DomainObject.Predmet.ProtuStrankaListNazivFormated_1">
      <item>DELF, društvo s ograničenom odgovornošću za pomorski promet, brodogradnju i ribarstvo</item>
    </derivirana_varijabla>
  </DomainObject.Predmet.ProtuStrankaListNazivFormated>
  <DomainObject.Predmet.ProtuStrankaListNazivFormatedOIB>
    <izvorni_sadrzaj>
      <item>DELF, društvo s ograničenom odgovornošću za pomorski promet, brodogradnju i ribarstvo, OIB 95992383885</item>
    </izvorni_sadrzaj>
    <derivirana_varijabla naziv="DomainObject.Predmet.ProtuStrankaListNazivFormatedOIB_1">
      <item>DELF, društvo s ograničenom odgovornošću za pomorski promet, brodogradnju i ribarstvo, OIB 95992383885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DELF, društvo s ograničenom odgovornošću za pomorski promet, brodogradnju i ribarstvo</izvorni_sadrzaj>
    <derivirana_varijabla naziv="DomainObject.Predmet.ProtustrankaIDrugi_1">DELF, društvo s ograničenom odgovornošću za pomorski promet, brodogradnju i ribarstvo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DELF, društvo s ograničenom odgovornošću za pomorski promet, brodogradnju i ribarstvo, OIB 95992383885, Put Plokita 45, 21000 Split</izvorni_sadrzaj>
    <derivirana_varijabla naziv="DomainObject.Predmet.ProtustrankaIDrugiAdressOIB_1">DELF, društvo s ograničenom odgovornošću za pomorski promet, brodogradnju i ribarstvo, OIB 95992383885, Put Plokita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DELF, društvo s ograničenom odgovornošću za pomorski promet, brodogradnju i ribarstvo</item>
      <item>FINANCIJSKA AGENCIJA, RC SPLIT</item>
    </izvorni_sadrzaj>
    <derivirana_varijabla naziv="DomainObject.Predmet.SudioniciListNaziv_1">
      <item>DELF, društvo s ograničenom odgovornošću za pomorski promet, brodogradnju i ribarstvo</item>
      <item>FINANCIJSKA AGENCIJA, RC SPLIT</item>
    </derivirana_varijabla>
  </DomainObject.Predmet.SudioniciListNaziv>
  <DomainObject.Predmet.SudioniciListAdressOIB>
    <izvorni_sadrzaj>
      <item>DELF, društvo s ograničenom odgovornošću za pomorski promet, brodogradnju i ribarstvo, OIB 95992383885, Put Plokita 45,21000 Split</item>
      <item>FINANCIJSKA AGENCIJA, RC SPLIT, OIB 85821130368, Mažuranićevo šetalište 24b,21000 Split</item>
    </izvorni_sadrzaj>
    <derivirana_varijabla naziv="DomainObject.Predmet.SudioniciListAdressOIB_1">
      <item>DELF, društvo s ograničenom odgovornošću za pomorski promet, brodogradnju i ribarstvo, OIB 95992383885, Put Plokita 45,21000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95992383885</item>
      <item>, OIB 85821130368</item>
    </izvorni_sadrzaj>
    <derivirana_varijabla naziv="DomainObject.Predmet.SudioniciListNazivOIB_1">
      <item>, OIB 95992383885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14629-75E3-4D02-8984-DA38E8631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3987</properties:Characters>
  <properties:Lines>109</properties:Lines>
  <properties:Paragraphs>35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2016-03-29T06:06:00Z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