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9373" w14:paraId="5919373" w:rsidRDefault="002B4F3F" w:rsidP="00FD7930" w:rsidR="00C54378" w:rsidRPr="0086590D">
      <w:pPr>
        <w:jc w:val="right"/>
        <w15:collapsed w:val="false"/>
      </w:pPr>
      <w:bookmarkStart w:name="_GoBack" w:id="0"/>
      <w:bookmarkEnd w:id="0"/>
      <w:r w:rsidRPr="0086590D">
        <w:t>6</w:t>
      </w:r>
      <w:r w:rsidR="004E5766" w:rsidRPr="0086590D">
        <w:t xml:space="preserve"> </w:t>
      </w:r>
      <w:r w:rsidR="00C54378" w:rsidRPr="0086590D">
        <w:t>St-</w:t>
      </w:r>
      <w:r w:rsidR="003F59E7">
        <w:t>261/16-37</w:t>
      </w:r>
    </w:p>
    <w:p w:rsidRDefault="00FD7930" w:rsidP="00FD7930" w:rsidR="00FD7930" w:rsidRPr="0086590D">
      <w:r w:rsidRPr="0086590D">
        <w:rPr>
          <w:rStyle w:val="Naglaeno"/>
        </w:rPr>
        <w:t xml:space="preserve">             </w:t>
      </w:r>
      <w:r w:rsidR="00534CD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FD7930" w:rsidR="00FD7930" w:rsidRPr="0086590D"/>
    <w:p w:rsidRDefault="00FD7930" w:rsidP="00FD7930" w:rsidR="00FD7930" w:rsidRPr="0086590D">
      <w:pPr>
        <w:ind w:hanging="720" w:left="360"/>
        <w:rPr>
          <w:b/>
        </w:rPr>
      </w:pPr>
      <w:r w:rsidRPr="0086590D">
        <w:rPr>
          <w:b/>
        </w:rPr>
        <w:t xml:space="preserve">     REPUBLIKA HRVATSKA</w:t>
      </w:r>
    </w:p>
    <w:p w:rsidRDefault="00FD7930" w:rsidP="00FD7930" w:rsidR="00FD7930" w:rsidRPr="0086590D">
      <w:pPr>
        <w:ind w:hanging="720" w:left="360"/>
      </w:pPr>
      <w:r w:rsidRPr="0086590D">
        <w:t xml:space="preserve">     TRGOVAČKI SUD U OSIJEKU</w:t>
      </w:r>
    </w:p>
    <w:p w:rsidRDefault="00C54378" w:rsidP="00FD7930" w:rsidR="00C54378" w:rsidRPr="0086590D"/>
    <w:p w:rsidRDefault="00C54378" w:rsidP="004E5766" w:rsidR="004E5766" w:rsidRPr="0086590D">
      <w:pPr>
        <w:jc w:val="both"/>
        <w:rPr>
          <w:b/>
          <w:bCs/>
          <w:i/>
          <w:iCs/>
        </w:rPr>
      </w:pPr>
      <w:r w:rsidRPr="0086590D">
        <w:rPr>
          <w:iCs/>
        </w:rPr>
        <w:t xml:space="preserve">Temeljem </w:t>
      </w:r>
      <w:r w:rsidR="00E01CCE" w:rsidRPr="0086590D">
        <w:rPr>
          <w:iCs/>
        </w:rPr>
        <w:t>čl.</w:t>
      </w:r>
      <w:r w:rsidRPr="0086590D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86590D">
          <w:rPr>
            <w:iCs/>
          </w:rPr>
          <w:t>37</w:t>
        </w:r>
        <w:r w:rsidR="004E5766" w:rsidRPr="0086590D">
          <w:rPr>
            <w:iCs/>
          </w:rPr>
          <w:t>.</w:t>
        </w:r>
        <w:r w:rsidRPr="0086590D">
          <w:rPr>
            <w:iCs/>
          </w:rPr>
          <w:t xml:space="preserve"> st</w:t>
        </w:r>
      </w:smartTag>
      <w:r w:rsidRPr="0086590D">
        <w:rPr>
          <w:iCs/>
        </w:rPr>
        <w:t xml:space="preserve">. </w:t>
      </w:r>
      <w:r w:rsidR="004E5766" w:rsidRPr="0086590D">
        <w:rPr>
          <w:iCs/>
        </w:rPr>
        <w:t>2.</w:t>
      </w:r>
      <w:r w:rsidRPr="0086590D">
        <w:rPr>
          <w:iCs/>
        </w:rPr>
        <w:t xml:space="preserve"> Stečajnog zakona, u stečajnom predmetu</w:t>
      </w:r>
      <w:r w:rsidRPr="0086590D">
        <w:rPr>
          <w:i/>
          <w:iCs/>
        </w:rPr>
        <w:t xml:space="preserve"> </w:t>
      </w:r>
      <w:r w:rsidR="003F59E7" w:rsidRPr="003F59E7">
        <w:rPr>
          <w:b/>
        </w:rPr>
        <w:t>MILLCO d.o.o. Potnjani, Ive Lole Ribara 16, OIB 04674028945, MBS 030014852,</w:t>
      </w:r>
    </w:p>
    <w:p w:rsidRDefault="00383F70" w:rsidP="004E5766" w:rsidR="00383F70" w:rsidRPr="0086590D">
      <w:pPr>
        <w:jc w:val="both"/>
        <w:rPr>
          <w:b/>
          <w:i/>
          <w:iCs/>
        </w:rPr>
      </w:pPr>
    </w:p>
    <w:p w:rsidRDefault="00C54378" w:rsidR="00C54378" w:rsidRPr="00534CD3">
      <w:pPr>
        <w:jc w:val="center"/>
        <w:rPr>
          <w:b/>
          <w:bCs/>
          <w:iCs/>
        </w:rPr>
      </w:pPr>
      <w:r w:rsidRPr="00534CD3">
        <w:rPr>
          <w:b/>
          <w:bCs/>
          <w:iCs/>
        </w:rPr>
        <w:t xml:space="preserve">s a z i v am </w:t>
      </w:r>
    </w:p>
    <w:p w:rsidRDefault="00C54378" w:rsidP="00A40C39" w:rsidR="00C54378" w:rsidRPr="0086590D">
      <w:pPr>
        <w:rPr>
          <w:b/>
          <w:bCs/>
          <w:i/>
          <w:iCs/>
        </w:rPr>
      </w:pPr>
    </w:p>
    <w:p w:rsidRDefault="004E5766" w:rsidP="00A30721" w:rsidR="00C54378" w:rsidRPr="0086590D">
      <w:pPr>
        <w:jc w:val="both"/>
        <w:rPr>
          <w:iCs/>
        </w:rPr>
      </w:pPr>
      <w:r w:rsidRPr="0086590D">
        <w:rPr>
          <w:iCs/>
        </w:rPr>
        <w:t xml:space="preserve">prvu </w:t>
      </w:r>
      <w:r w:rsidR="00C54378" w:rsidRPr="0086590D">
        <w:rPr>
          <w:iCs/>
        </w:rPr>
        <w:t xml:space="preserve">sjednicu obora vjerovnika za dan </w:t>
      </w:r>
      <w:r w:rsidR="003F59E7">
        <w:rPr>
          <w:b/>
          <w:bCs/>
          <w:iCs/>
        </w:rPr>
        <w:t xml:space="preserve">12. siječanj 2017. g. </w:t>
      </w:r>
      <w:r w:rsidR="00E01CCE" w:rsidRPr="0086590D">
        <w:rPr>
          <w:b/>
          <w:bCs/>
          <w:iCs/>
        </w:rPr>
        <w:t xml:space="preserve"> u </w:t>
      </w:r>
      <w:r w:rsidR="001A1ABE" w:rsidRPr="0086590D">
        <w:rPr>
          <w:b/>
          <w:bCs/>
          <w:iCs/>
        </w:rPr>
        <w:t>1</w:t>
      </w:r>
      <w:r w:rsidR="00534CD3">
        <w:rPr>
          <w:b/>
          <w:bCs/>
          <w:iCs/>
        </w:rPr>
        <w:t>0</w:t>
      </w:r>
      <w:r w:rsidR="00E01CCE" w:rsidRPr="0086590D">
        <w:rPr>
          <w:b/>
          <w:bCs/>
          <w:iCs/>
        </w:rPr>
        <w:t>,</w:t>
      </w:r>
      <w:r w:rsidR="00A30721" w:rsidRPr="0086590D">
        <w:rPr>
          <w:b/>
          <w:bCs/>
          <w:iCs/>
        </w:rPr>
        <w:t>0</w:t>
      </w:r>
      <w:r w:rsidR="00C54378" w:rsidRPr="0086590D">
        <w:rPr>
          <w:b/>
          <w:bCs/>
          <w:iCs/>
        </w:rPr>
        <w:t xml:space="preserve">0 sati, </w:t>
      </w:r>
      <w:r w:rsidR="00C54378" w:rsidRPr="0086590D">
        <w:rPr>
          <w:iCs/>
        </w:rPr>
        <w:t>koja će se održati u prostorijama Trgovačkog suda u Osijek</w:t>
      </w:r>
      <w:r w:rsidR="001A1ABE" w:rsidRPr="0086590D">
        <w:rPr>
          <w:iCs/>
        </w:rPr>
        <w:t xml:space="preserve">u, Zagrebačka br. 2., soba br. </w:t>
      </w:r>
      <w:r w:rsidR="00A40C39" w:rsidRPr="0086590D">
        <w:rPr>
          <w:iCs/>
        </w:rPr>
        <w:t>40</w:t>
      </w:r>
      <w:r w:rsidR="00C54378" w:rsidRPr="0086590D">
        <w:rPr>
          <w:iCs/>
        </w:rPr>
        <w:t>/II.</w:t>
      </w:r>
      <w:r w:rsidR="00E01CCE" w:rsidRPr="0086590D">
        <w:rPr>
          <w:iCs/>
        </w:rPr>
        <w:t xml:space="preserve"> Na koje se pozivaju članovi odbora vjerovnika</w:t>
      </w:r>
    </w:p>
    <w:p w:rsidRDefault="00E01CCE" w:rsidR="00E01CCE" w:rsidRPr="0086590D">
      <w:pPr>
        <w:rPr>
          <w:iCs/>
        </w:rPr>
      </w:pPr>
    </w:p>
    <w:p w:rsidRDefault="00A40C39" w:rsidP="003C6267" w:rsidR="004E5766" w:rsidRPr="0086590D">
      <w:pPr>
        <w:numPr>
          <w:ilvl w:val="0"/>
          <w:numId w:val="9"/>
        </w:numPr>
        <w:rPr>
          <w:iCs/>
        </w:rPr>
      </w:pPr>
      <w:r w:rsidRPr="0086590D">
        <w:rPr>
          <w:iCs/>
        </w:rPr>
        <w:t xml:space="preserve">za </w:t>
      </w:r>
      <w:r w:rsidR="0086590D" w:rsidRPr="0086590D">
        <w:rPr>
          <w:iCs/>
        </w:rPr>
        <w:t>RH MF Porezna uprava Osijek</w:t>
      </w:r>
      <w:r w:rsidR="00534CD3">
        <w:rPr>
          <w:iCs/>
        </w:rPr>
        <w:t xml:space="preserve"> </w:t>
      </w:r>
      <w:r w:rsidR="003F59E7">
        <w:rPr>
          <w:iCs/>
        </w:rPr>
        <w:t>–</w:t>
      </w:r>
      <w:r w:rsidR="0086590D" w:rsidRPr="0086590D">
        <w:rPr>
          <w:iCs/>
        </w:rPr>
        <w:t xml:space="preserve"> </w:t>
      </w:r>
      <w:r w:rsidR="003F59E7">
        <w:rPr>
          <w:iCs/>
        </w:rPr>
        <w:t>Ivica Smolčić</w:t>
      </w:r>
    </w:p>
    <w:p w:rsidRDefault="00A40C39" w:rsidP="00A40C39" w:rsidR="003C6267" w:rsidRPr="0086590D">
      <w:pPr>
        <w:numPr>
          <w:ilvl w:val="0"/>
          <w:numId w:val="9"/>
        </w:numPr>
        <w:rPr>
          <w:iCs/>
        </w:rPr>
      </w:pPr>
      <w:r w:rsidRPr="0086590D">
        <w:rPr>
          <w:iCs/>
        </w:rPr>
        <w:t xml:space="preserve">za </w:t>
      </w:r>
      <w:r w:rsidR="003F59E7">
        <w:rPr>
          <w:iCs/>
        </w:rPr>
        <w:t>Croatia banka d.d. – pun. Z. Šarić i S. Nedić odvjetnici iz ZOU iz Osijeka, D. Neumana 2</w:t>
      </w:r>
    </w:p>
    <w:p w:rsidRDefault="003F59E7" w:rsidP="003C6267" w:rsidR="003C6267" w:rsidRPr="0086590D">
      <w:pPr>
        <w:numPr>
          <w:ilvl w:val="0"/>
          <w:numId w:val="9"/>
        </w:numPr>
        <w:rPr>
          <w:iCs/>
        </w:rPr>
      </w:pPr>
      <w:r>
        <w:t>Željka Budimir vl. Harfa, Đakovo, A. Cesarca 1</w:t>
      </w:r>
    </w:p>
    <w:p w:rsidRDefault="003F59E7" w:rsidP="003F59E7" w:rsidR="003C6267" w:rsidRPr="0086590D">
      <w:pPr>
        <w:tabs>
          <w:tab w:pos="5085" w:val="left"/>
        </w:tabs>
        <w:rPr>
          <w:b/>
        </w:rPr>
      </w:pPr>
      <w:r>
        <w:rPr>
          <w:b/>
        </w:rPr>
        <w:tab/>
      </w:r>
    </w:p>
    <w:p w:rsidRDefault="001A1ABE" w:rsidP="004E5766" w:rsidR="004E5766" w:rsidRPr="0086590D">
      <w:pPr>
        <w:ind w:left="705"/>
        <w:rPr>
          <w:i/>
          <w:iCs/>
        </w:rPr>
      </w:pPr>
      <w:r w:rsidRPr="0086590D">
        <w:rPr>
          <w:i/>
          <w:iCs/>
        </w:rPr>
        <w:t xml:space="preserve">te </w:t>
      </w:r>
      <w:r w:rsidR="004E5766" w:rsidRPr="0086590D">
        <w:rPr>
          <w:i/>
          <w:iCs/>
        </w:rPr>
        <w:t>stečajn</w:t>
      </w:r>
      <w:r w:rsidR="003F59E7">
        <w:rPr>
          <w:i/>
          <w:iCs/>
        </w:rPr>
        <w:t>i</w:t>
      </w:r>
      <w:r w:rsidR="004E5766" w:rsidRPr="0086590D">
        <w:rPr>
          <w:i/>
          <w:iCs/>
        </w:rPr>
        <w:t xml:space="preserve"> upravitelj</w:t>
      </w:r>
      <w:r w:rsidR="003F59E7">
        <w:rPr>
          <w:i/>
          <w:iCs/>
        </w:rPr>
        <w:t xml:space="preserve"> dr. sc. Ivo Mijoč</w:t>
      </w:r>
      <w:r w:rsidR="00A40C39" w:rsidRPr="0086590D">
        <w:rPr>
          <w:i/>
          <w:iCs/>
        </w:rPr>
        <w:t>.</w:t>
      </w:r>
    </w:p>
    <w:p w:rsidRDefault="00C54378" w:rsidR="00C54378" w:rsidRPr="0086590D">
      <w:pPr>
        <w:rPr>
          <w:i/>
          <w:iCs/>
        </w:rPr>
      </w:pPr>
    </w:p>
    <w:p w:rsidRDefault="00C54378" w:rsidR="00C54378" w:rsidRPr="00534CD3">
      <w:pPr>
        <w:pStyle w:val="Naslov1"/>
        <w:rPr>
          <w:i w:val="false"/>
        </w:rPr>
      </w:pPr>
      <w:r w:rsidRPr="00534CD3">
        <w:rPr>
          <w:i w:val="false"/>
        </w:rPr>
        <w:t>PRIJEDLOG DNEVNOG REDA</w:t>
      </w:r>
    </w:p>
    <w:p w:rsidRDefault="00F61A89" w:rsidP="00F61A89" w:rsidR="00F61A89" w:rsidRPr="00534CD3"/>
    <w:p w:rsidRDefault="00F61A89" w:rsidP="00F61A89" w:rsidR="00C54378" w:rsidRPr="0086590D">
      <w:pPr>
        <w:numPr>
          <w:ilvl w:val="0"/>
          <w:numId w:val="6"/>
        </w:numPr>
      </w:pPr>
      <w:r>
        <w:t>Izbor predsjednika i zamjenika Odbora vjerovnika</w:t>
      </w:r>
    </w:p>
    <w:p w:rsidRDefault="00383F70" w:rsidP="00383F70" w:rsidR="00383F70">
      <w:pPr>
        <w:pStyle w:val="Uvuenotijeloteksta"/>
        <w:numPr>
          <w:ilvl w:val="0"/>
          <w:numId w:val="6"/>
        </w:numPr>
      </w:pPr>
      <w:r w:rsidRPr="0086590D">
        <w:t xml:space="preserve">Izvješće stečajnog upravitelja o </w:t>
      </w:r>
      <w:r w:rsidR="003F59E7">
        <w:t>stanju stečajne mase i tijeku postupka</w:t>
      </w:r>
    </w:p>
    <w:p w:rsidRDefault="003F59E7" w:rsidP="00383F70" w:rsidR="003F59E7">
      <w:pPr>
        <w:pStyle w:val="Uvuenotijeloteksta"/>
        <w:numPr>
          <w:ilvl w:val="0"/>
          <w:numId w:val="6"/>
        </w:numPr>
      </w:pPr>
      <w:r>
        <w:t>Donošenje odluke, odnosno davanje suglasnosti za produljenje ugovora o zakupu poslovnog prostora između Đakovo Žito-Promet j.d.o.o., Đakovo, Đ. Basaričeka 5 i Millco d.o.o. u stečaju na iznos mjesečne zakupnine od 3.000,00 kn + PDV te uz obvezu redovitog podmirenja mjesečnih režijskih troškova na neodređeno vrijeme, odnosno dok traje potreba za stečajnim postupkom</w:t>
      </w:r>
    </w:p>
    <w:p w:rsidRDefault="003F59E7" w:rsidP="00383F70" w:rsidR="003F59E7">
      <w:pPr>
        <w:pStyle w:val="Uvuenotijeloteksta"/>
        <w:numPr>
          <w:ilvl w:val="0"/>
          <w:numId w:val="6"/>
        </w:numPr>
      </w:pPr>
      <w:r>
        <w:t>Donošenje odluke o visini cijena za nekretnine i pokretnine i načinu unovčenja stečajne mase</w:t>
      </w:r>
    </w:p>
    <w:p w:rsidRDefault="003C6267" w:rsidP="00534CD3" w:rsidR="00C54378">
      <w:pPr>
        <w:pStyle w:val="Uvuenotijeloteksta"/>
        <w:numPr>
          <w:ilvl w:val="0"/>
          <w:numId w:val="6"/>
        </w:numPr>
      </w:pPr>
      <w:r w:rsidRPr="0086590D">
        <w:t>razno</w:t>
      </w:r>
    </w:p>
    <w:p w:rsidRDefault="003F59E7" w:rsidP="003F59E7" w:rsidR="003F59E7" w:rsidRPr="0086590D">
      <w:pPr>
        <w:pStyle w:val="Uvuenotijeloteksta"/>
        <w:ind w:left="1065"/>
      </w:pPr>
    </w:p>
    <w:p w:rsidRDefault="00C54378" w:rsidP="00A30721" w:rsidR="00C54378" w:rsidRPr="0086590D">
      <w:pPr>
        <w:jc w:val="both"/>
      </w:pPr>
      <w:r w:rsidRPr="0086590D">
        <w:t>Pozivaju se stečajn</w:t>
      </w:r>
      <w:r w:rsidR="003F59E7">
        <w:t>i</w:t>
      </w:r>
      <w:r w:rsidRPr="0086590D">
        <w:t xml:space="preserve"> upravitelj</w:t>
      </w:r>
      <w:r w:rsidR="00534CD3">
        <w:t xml:space="preserve">, </w:t>
      </w:r>
      <w:r w:rsidRPr="0086590D">
        <w:t>članovi odbora vjerovnika</w:t>
      </w:r>
      <w:r w:rsidR="00534CD3">
        <w:t xml:space="preserve"> </w:t>
      </w:r>
      <w:r w:rsidRPr="0086590D">
        <w:t xml:space="preserve">da neizostavno pristupe na zakazanu sjednicu odbora vjerovnika. </w:t>
      </w:r>
    </w:p>
    <w:p w:rsidRDefault="00C54378" w:rsidR="00C54378" w:rsidRPr="0086590D">
      <w:pPr>
        <w:rPr>
          <w:b/>
          <w:bCs/>
          <w:i/>
          <w:iCs/>
        </w:rPr>
      </w:pPr>
    </w:p>
    <w:p w:rsidRDefault="00C54378" w:rsidR="00C54378">
      <w:pPr>
        <w:jc w:val="center"/>
        <w:rPr>
          <w:b/>
          <w:bCs/>
          <w:iCs/>
        </w:rPr>
      </w:pPr>
      <w:r w:rsidRPr="00534CD3">
        <w:rPr>
          <w:b/>
          <w:bCs/>
          <w:iCs/>
        </w:rPr>
        <w:t>U Osijeku</w:t>
      </w:r>
      <w:r w:rsidR="001A1ABE" w:rsidRPr="00534CD3">
        <w:rPr>
          <w:b/>
          <w:bCs/>
          <w:iCs/>
        </w:rPr>
        <w:t xml:space="preserve"> </w:t>
      </w:r>
      <w:r w:rsidR="003F59E7">
        <w:rPr>
          <w:b/>
          <w:bCs/>
          <w:iCs/>
        </w:rPr>
        <w:t>2. prosinca</w:t>
      </w:r>
      <w:r w:rsidR="00534CD3" w:rsidRPr="00534CD3">
        <w:rPr>
          <w:b/>
          <w:bCs/>
          <w:iCs/>
        </w:rPr>
        <w:t xml:space="preserve"> 2016. g.</w:t>
      </w:r>
    </w:p>
    <w:p w:rsidRDefault="003F59E7" w:rsidR="003F59E7" w:rsidRPr="00534CD3">
      <w:pPr>
        <w:jc w:val="center"/>
      </w:pPr>
    </w:p>
    <w:p w:rsidRDefault="0043391B" w:rsidP="00A40C39" w:rsidR="0043391B" w:rsidRPr="00534CD3"/>
    <w:p w:rsidRDefault="00C54378" w:rsidR="00C54378" w:rsidRPr="0086590D">
      <w:r w:rsidRPr="0086590D">
        <w:t>ZAPISNIČAR</w:t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="00A30721" w:rsidRPr="0086590D">
        <w:tab/>
      </w:r>
      <w:r w:rsidR="00534CD3">
        <w:t>STEČAJNA SUTKINJA</w:t>
      </w:r>
    </w:p>
    <w:p w:rsidRDefault="001A1ABE" w:rsidR="004E5766">
      <w:r w:rsidRPr="0086590D">
        <w:t>Danijela Sekulić</w:t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  <w:t xml:space="preserve">            </w:t>
      </w:r>
      <w:r w:rsidR="00534CD3">
        <w:t xml:space="preserve">        </w:t>
      </w:r>
      <w:r w:rsidRPr="0086590D">
        <w:t xml:space="preserve"> Nada Roso</w:t>
      </w:r>
    </w:p>
    <w:p w:rsidRDefault="003F59E7" w:rsidR="003F59E7"/>
    <w:p w:rsidRDefault="003F59E7" w:rsidR="003F59E7"/>
    <w:p w:rsidRDefault="003F59E7" w:rsidR="003F59E7"/>
    <w:p w:rsidRDefault="003F59E7" w:rsidR="003F59E7"/>
    <w:p w:rsidRDefault="003F59E7" w:rsidR="003F59E7" w:rsidRPr="0086590D"/>
    <w:p w:rsidRDefault="00A40C39" w:rsidP="00A40C39" w:rsidR="00A40C39" w:rsidRPr="00534CD3">
      <w:r w:rsidRPr="00534CD3">
        <w:t>DNA:</w:t>
      </w:r>
    </w:p>
    <w:p w:rsidRDefault="00534CD3" w:rsidP="0086590D" w:rsidR="0086590D" w:rsidRPr="00534CD3">
      <w:pPr>
        <w:numPr>
          <w:ilvl w:val="0"/>
          <w:numId w:val="10"/>
        </w:numPr>
        <w:rPr>
          <w:iCs/>
        </w:rPr>
      </w:pPr>
      <w:r w:rsidRPr="00534CD3">
        <w:rPr>
          <w:iCs/>
        </w:rPr>
        <w:t xml:space="preserve">st. uprav. </w:t>
      </w:r>
      <w:r w:rsidR="003F59E7">
        <w:rPr>
          <w:iCs/>
        </w:rPr>
        <w:t>dr. sc. Ivo Mijoč</w:t>
      </w:r>
    </w:p>
    <w:p w:rsidRDefault="003F59E7" w:rsidP="00534CD3" w:rsidR="00534CD3" w:rsidRPr="00534CD3">
      <w:pPr>
        <w:numPr>
          <w:ilvl w:val="0"/>
          <w:numId w:val="10"/>
        </w:numPr>
        <w:rPr>
          <w:iCs/>
        </w:rPr>
      </w:pPr>
      <w:r>
        <w:rPr>
          <w:iCs/>
        </w:rPr>
        <w:t xml:space="preserve"> RH MF Porezna uprava Vukovar </w:t>
      </w:r>
    </w:p>
    <w:p w:rsidRDefault="00534CD3" w:rsidP="00534CD3" w:rsidR="00534CD3" w:rsidRPr="003F59E7">
      <w:pPr>
        <w:numPr>
          <w:ilvl w:val="0"/>
          <w:numId w:val="10"/>
        </w:numPr>
        <w:rPr>
          <w:iCs/>
        </w:rPr>
      </w:pPr>
      <w:r w:rsidRPr="00534CD3">
        <w:t xml:space="preserve">za </w:t>
      </w:r>
      <w:r w:rsidR="003F59E7">
        <w:t>Croatia banka d.d. – pun. Z. Šarić i S. Nedić odvjetnici iz Osijeka</w:t>
      </w:r>
    </w:p>
    <w:p w:rsidRDefault="003F59E7" w:rsidP="003F59E7" w:rsidR="003F59E7" w:rsidRPr="0086590D">
      <w:pPr>
        <w:numPr>
          <w:ilvl w:val="0"/>
          <w:numId w:val="10"/>
        </w:numPr>
        <w:rPr>
          <w:iCs/>
        </w:rPr>
      </w:pPr>
      <w:r>
        <w:t>Željka Budimir vl. Harfa, Đakovo, A. Cesarca 1</w:t>
      </w:r>
    </w:p>
    <w:p w:rsidRDefault="00A40C39" w:rsidP="00A40C39" w:rsidR="00A40C39" w:rsidRPr="00534CD3">
      <w:pPr>
        <w:numPr>
          <w:ilvl w:val="0"/>
          <w:numId w:val="10"/>
        </w:numPr>
        <w:rPr>
          <w:iCs/>
        </w:rPr>
      </w:pPr>
      <w:r w:rsidRPr="00534CD3">
        <w:t>e-ogl. pl.</w:t>
      </w:r>
      <w:r w:rsidR="00534CD3">
        <w:t xml:space="preserve"> uz podnesak st. uprav. od </w:t>
      </w:r>
      <w:r w:rsidR="003F59E7">
        <w:t>9</w:t>
      </w:r>
      <w:r w:rsidR="00534CD3">
        <w:t xml:space="preserve">.11.2016. g. s prilogom (str. </w:t>
      </w:r>
      <w:r w:rsidR="003F59E7">
        <w:t>179</w:t>
      </w:r>
      <w:r w:rsidR="00534CD3">
        <w:t xml:space="preserve"> spisa)</w:t>
      </w:r>
    </w:p>
    <w:p w:rsidRDefault="00A40C39" w:rsidP="00A40C39" w:rsidR="00A40C39" w:rsidRPr="00534CD3">
      <w:pPr>
        <w:numPr>
          <w:ilvl w:val="0"/>
          <w:numId w:val="10"/>
        </w:numPr>
        <w:rPr>
          <w:iCs/>
        </w:rPr>
      </w:pPr>
      <w:r w:rsidRPr="00534CD3">
        <w:t>R-</w:t>
      </w:r>
      <w:r w:rsidR="003F59E7">
        <w:t>12.1.</w:t>
      </w:r>
    </w:p>
    <w:p w:rsidRDefault="00A40C39" w:rsidP="00A40C39" w:rsidR="00A40C39" w:rsidRPr="00534CD3">
      <w:pPr>
        <w:rPr>
          <w:iCs/>
        </w:rPr>
      </w:pPr>
    </w:p>
    <w:p w:rsidRDefault="00A40C39" w:rsidP="00A40C39" w:rsidR="00A40C39" w:rsidRPr="00534CD3">
      <w:pPr>
        <w:rPr>
          <w:iCs/>
        </w:rPr>
      </w:pPr>
    </w:p>
    <w:p w:rsidRDefault="00A40C39" w:rsidP="00A40C39" w:rsidR="00A40C39" w:rsidRPr="0086590D">
      <w:pPr>
        <w:rPr>
          <w:i/>
          <w:iCs/>
        </w:rPr>
      </w:pPr>
    </w:p>
    <w:p w:rsidRDefault="004E5766" w:rsidR="004E5766" w:rsidRPr="0086590D"/>
    <w:p w:rsidRDefault="00C54378" w:rsidR="00C54378" w:rsidRPr="0086590D"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</w:p>
    <w:p w:rsidRDefault="004E5766" w:rsidR="004E5766" w:rsidRPr="0086590D">
      <w:pPr>
        <w:ind w:left="360"/>
      </w:pPr>
    </w:p>
    <w:p w:rsidRDefault="00A30721" w:rsidP="00A30721" w:rsidR="00A30721" w:rsidRPr="0086590D"/>
    <w:p w:rsidRDefault="00A30721" w:rsidR="00A30721" w:rsidRPr="0086590D">
      <w:pPr>
        <w:ind w:left="360"/>
      </w:pPr>
    </w:p>
    <w:sectPr w:rsidR="00A30721" w:rsidRPr="008659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107D3D"/>
    <w:rsid w:val="00172516"/>
    <w:rsid w:val="001A1ABE"/>
    <w:rsid w:val="002B336D"/>
    <w:rsid w:val="002B4F3F"/>
    <w:rsid w:val="003437CB"/>
    <w:rsid w:val="00363826"/>
    <w:rsid w:val="00383F70"/>
    <w:rsid w:val="00392428"/>
    <w:rsid w:val="003C6267"/>
    <w:rsid w:val="003F59E7"/>
    <w:rsid w:val="0043391B"/>
    <w:rsid w:val="00466AEB"/>
    <w:rsid w:val="004B4EBB"/>
    <w:rsid w:val="004E5766"/>
    <w:rsid w:val="00534CD3"/>
    <w:rsid w:val="005E23A5"/>
    <w:rsid w:val="00684041"/>
    <w:rsid w:val="006C19A4"/>
    <w:rsid w:val="0073237D"/>
    <w:rsid w:val="007B28A2"/>
    <w:rsid w:val="007E3F8E"/>
    <w:rsid w:val="0086590D"/>
    <w:rsid w:val="00945A0C"/>
    <w:rsid w:val="009A623F"/>
    <w:rsid w:val="00A30721"/>
    <w:rsid w:val="00A40C39"/>
    <w:rsid w:val="00C54378"/>
    <w:rsid w:val="00CA3EAE"/>
    <w:rsid w:val="00CD7885"/>
    <w:rsid w:val="00E01CCE"/>
    <w:rsid w:val="00E12A38"/>
    <w:rsid w:val="00ED4492"/>
    <w:rsid w:val="00F477C7"/>
    <w:rsid w:val="00F61A89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23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23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3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3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3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23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23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3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3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3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MILLCO d.o.o. za preradu i promet žitarica</izvorni_sadrzaj>
    <derivirana_varijabla naziv="DomainObject.Predmet.ProtustrankaFormated_1">  MILLCO d.o.o. za preradu i promet žitarica</derivirana_varijabla>
  </DomainObject.Predmet.ProtustrankaFormated>
  <DomainObject.Predmet.ProtustrankaFormatedOIB>
    <izvorni_sadrzaj>  MILLCO d.o.o. za preradu i promet žitarica, OIB 04674028945</izvorni_sadrzaj>
    <derivirana_varijabla naziv="DomainObject.Predmet.ProtustrankaFormatedOIB_1">  MILLCO d.o.o. za preradu i promet žitarica, OIB 04674028945</derivirana_varijabla>
  </DomainObject.Predmet.ProtustrankaFormatedOIB>
  <DomainObject.Predmet.ProtustrankaFormatedWithAdress>
    <izvorni_sadrzaj> MILLCO d.o.o. za preradu i promet žitarica, Ive Lole Ribara 16, 31418 Potnjani</izvorni_sadrzaj>
    <derivirana_varijabla naziv="DomainObject.Predmet.ProtustrankaFormatedWithAdress_1"> MILLCO d.o.o. za preradu i promet žitarica, Ive Lole Ribara 16, 31418 Potnjani</derivirana_varijabla>
  </DomainObject.Predmet.ProtustrankaFormatedWithAdress>
  <DomainObject.Predmet.ProtustrankaFormatedWithAdressOIB>
    <izvorni_sadrzaj> MILLCO d.o.o. za preradu i promet žitarica, OIB 04674028945, Ive Lole Ribara 16, 31418 Potnjani</izvorni_sadrzaj>
    <derivirana_varijabla naziv="DomainObject.Predmet.ProtustrankaFormatedWithAdressOIB_1"> MILLCO d.o.o. za preradu i promet žitarica, OIB 04674028945, Ive Lole Ribara 16, 31418 Potnjani</derivirana_varijabla>
  </DomainObject.Predmet.ProtustrankaFormatedWithAdressOIB>
  <DomainObject.Predmet.ProtustrankaWithAdress>
    <izvorni_sadrzaj>MILLCO d.o.o. za preradu i promet žitarica Ive Lole Ribara 16, 31418 Potnjani</izvorni_sadrzaj>
    <derivirana_varijabla naziv="DomainObject.Predmet.ProtustrankaWithAdress_1">MILLCO d.o.o. za preradu i promet žitarica Ive Lole Ribara 16, 31418 Potnjani</derivirana_varijabla>
  </DomainObject.Predmet.ProtustrankaWithAdress>
  <DomainObject.Predmet.ProtustrankaWithAdressOIB>
    <izvorni_sadrzaj>MILLCO d.o.o. za preradu i promet žitarica, OIB 04674028945, Ive Lole Ribara 16, 31418 Potnjani</izvorni_sadrzaj>
    <derivirana_varijabla naziv="DomainObject.Predmet.ProtustrankaWithAdressOIB_1">MILLCO d.o.o. za preradu i promet žitarica, OIB 04674028945, Ive Lole Ribara 16, 31418 Potnjani</derivirana_varijabla>
  </DomainObject.Predmet.ProtustrankaWithAdressOIB>
  <DomainObject.Predmet.ProtustrankaNazivFormated>
    <izvorni_sadrzaj>MILLCO d.o.o. za preradu i promet žitarica</izvorni_sadrzaj>
    <derivirana_varijabla naziv="DomainObject.Predmet.ProtustrankaNazivFormated_1">MILLCO d.o.o. za preradu i promet žitarica</derivirana_varijabla>
  </DomainObject.Predmet.ProtustrankaNazivFormated>
  <DomainObject.Predmet.ProtustrankaNazivFormatedOIB>
    <izvorni_sadrzaj>MILLCO d.o.o. za preradu i promet žitarica, OIB 04674028945</izvorni_sadrzaj>
    <derivirana_varijabla naziv="DomainObject.Predmet.ProtustrankaNazivFormatedOIB_1">MILLCO d.o.o. za preradu i promet žitarica, OIB 04674028945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SLAVONIJA I BARANJA</izvorni_sadrzaj>
    <derivirana_varijabla naziv="DomainObject.Predmet.StrankaFormated_1">  RH MINISTARSTVO FINANCIJA POREZNA UPRAVA SLAVONIJA I BARANJA</derivirana_varijabla>
  </DomainObject.Predmet.StrankaFormated>
  <DomainObject.Predmet.StrankaFormatedOIB>
    <izvorni_sadrzaj>  RH MINISTARSTVO FINANCIJA POREZNA UPRAVA SLAVONIJA I BARANJA, OIB 52634238587</izvorni_sadrzaj>
    <derivirana_varijabla naziv="DomainObject.Predmet.StrankaFormatedOIB_1">  RH MINISTARSTVO FINANCIJA POREZNA UPRAVA SLAVONIJA I BARANJA, OIB 52634238587</derivirana_varijabla>
  </DomainObject.Predmet.StrankaFormatedOIB>
  <DomainObject.Predmet.StrankaFormatedWithAdress>
    <izvorni_sadrzaj> RH MINISTARSTVO FINANCIJA POREZNA UPRAVA SLAVONIJA I BARANJA</izvorni_sadrzaj>
    <derivirana_varijabla naziv="DomainObject.Predmet.StrankaFormatedWithAdress_1"> RH MINISTARSTVO FINANCIJA POREZNA UPRAVA SLAVONIJA I BARANJA</derivirana_varijabla>
  </DomainObject.Predmet.StrankaFormatedWithAdress>
  <DomainObject.Predmet.StrankaFormatedWithAdressOIB>
    <izvorni_sadrzaj> RH MINISTARSTVO FINANCIJA POREZNA UPRAVA SLAVONIJA I BARANJA, OIB 52634238587</izvorni_sadrzaj>
    <derivirana_varijabla naziv="DomainObject.Predmet.StrankaFormatedWithAdressOIB_1"> RH MINISTARSTVO FINANCIJA POREZNA UPRAVA SLAVONIJA I BARANJA, OIB 52634238587</derivirana_varijabla>
  </DomainObject.Predmet.StrankaFormatedWithAdressOIB>
  <DomainObject.Predmet.StrankaWithAdress>
    <izvorni_sadrzaj>RH MINISTARSTVO FINANCIJA POREZNA UPRAVA SLAVONIJA I BARANJA </izvorni_sadrzaj>
    <derivirana_varijabla naziv="DomainObject.Predmet.StrankaWithAdress_1">RH MINISTARSTVO FINANCIJA POREZNA UPRAVA SLAVONIJA I BARANJA </derivirana_varijabla>
  </DomainObject.Predmet.StrankaWithAdress>
  <DomainObject.Predmet.StrankaWithAdressOIB>
    <izvorni_sadrzaj>RH MINISTARSTVO FINANCIJA POREZNA UPRAVA SLAVONIJA I BARANJA, OIB 52634238587</izvorni_sadrzaj>
    <derivirana_varijabla naziv="DomainObject.Predmet.StrankaWithAdressOIB_1">RH MINISTARSTVO FINANCIJA POREZNA UPRAVA SLAVONIJA I BARANJA, OIB 52634238587</derivirana_varijabla>
  </DomainObject.Predmet.StrankaWithAdressOIB>
  <DomainObject.Predmet.StrankaNazivFormated>
    <izvorni_sadrzaj>RH MINISTARSTVO FINANCIJA POREZNA UPRAVA SLAVONIJA I BARANJA</izvorni_sadrzaj>
    <derivirana_varijabla naziv="DomainObject.Predmet.StrankaNazivFormated_1">RH MINISTARSTVO FINANCIJA POREZNA UPRAVA SLAVONIJA I BARANJA</derivirana_varijabla>
  </DomainObject.Predmet.StrankaNazivFormated>
  <DomainObject.Predmet.StrankaNazivFormatedOIB>
    <izvorni_sadrzaj>RH MINISTARSTVO FINANCIJA POREZNA UPRAVA SLAVONIJA I BARANJA, OIB 52634238587</izvorni_sadrzaj>
    <derivirana_varijabla naziv="DomainObject.Predmet.StrankaNazivFormatedOIB_1">RH MINISTARSTVO FINANCIJA POREZNA UPRAVA SLAVONIJA I BARANJA,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SLAVONIJA I BARANJA</item>
    </izvorni_sadrzaj>
    <derivirana_varijabla naziv="DomainObject.Predmet.StrankaListFormated_1">
      <item>RH MINISTARSTVO FINANCIJA POREZNA UPRAVA SLAVONIJA I BARANJA</item>
    </derivirana_varijabla>
  </DomainObject.Predmet.StrankaListFormated>
  <DomainObject.Predmet.StrankaListFormatedOIB>
    <izvorni_sadrzaj>
      <item>RH MINISTARSTVO FINANCIJA POREZNA UPRAVA SLAVONIJA I BARANJA, OIB 52634238587</item>
    </izvorni_sadrzaj>
    <derivirana_varijabla naziv="DomainObject.Predmet.StrankaListFormatedOIB_1">
      <item>RH MINISTARSTVO FINANCIJA POREZNA UPRAVA SLAVONIJA I BARANJA, OIB 52634238587</item>
    </derivirana_varijabla>
  </DomainObject.Predmet.StrankaListFormatedOIB>
  <DomainObject.Predmet.StrankaListFormatedWithAdress>
    <izvorni_sadrzaj>
      <item>RH MINISTARSTVO FINANCIJA POREZNA UPRAVA SLAVONIJA I BARANJA</item>
    </izvorni_sadrzaj>
    <derivirana_varijabla naziv="DomainObject.Predmet.StrankaListFormatedWithAdress_1">
      <item>RH MINISTARSTVO FINANCIJA POREZNA UPRAVA SLAVONIJA I BARANJA</item>
    </derivirana_varijabla>
  </DomainObject.Predmet.StrankaListFormatedWithAdress>
  <DomainObject.Predmet.StrankaListFormatedWithAdressOIB>
    <izvorni_sadrzaj>
      <item>RH MINISTARSTVO FINANCIJA POREZNA UPRAVA SLAVONIJA I BARANJA, OIB 52634238587</item>
    </izvorni_sadrzaj>
    <derivirana_varijabla naziv="DomainObject.Predmet.StrankaListFormatedWithAdressOIB_1">
      <item>RH MINISTARSTVO FINANCIJA POREZNA UPRAVA SLAVONIJA I BARANJA, OIB 52634238587</item>
    </derivirana_varijabla>
  </DomainObject.Predmet.StrankaListFormatedWithAdressOIB>
  <DomainObject.Predmet.StrankaListNazivFormated>
    <izvorni_sadrzaj>
      <item>RH MINISTARSTVO FINANCIJA POREZNA UPRAVA SLAVONIJA I BARANJA</item>
    </izvorni_sadrzaj>
    <derivirana_varijabla naziv="DomainObject.Predmet.StrankaListNazivFormated_1">
      <item>RH MINISTARSTVO FINANCIJA POREZNA UPRAVA SLAVONIJA I BARANJA</item>
    </derivirana_varijabla>
  </DomainObject.Predmet.StrankaListNazivFormated>
  <DomainObject.Predmet.StrankaListNazivFormatedOIB>
    <izvorni_sadrzaj>
      <item>RH MINISTARSTVO FINANCIJA POREZNA UPRAVA SLAVONIJA I BARANJA, OIB 52634238587</item>
    </izvorni_sadrzaj>
    <derivirana_varijabla naziv="DomainObject.Predmet.StrankaListNazivFormatedOIB_1">
      <item>RH MINISTARSTVO FINANCIJA POREZNA UPRAVA SLAVONIJA I BARANJA, OIB 52634238587</item>
    </derivirana_varijabla>
  </DomainObject.Predmet.StrankaListNazivFormatedOIB>
  <DomainObject.Predmet.ProtuStrankaListFormated>
    <izvorni_sadrzaj>
      <item>MILLCO d.o.o. za preradu i promet žitarica</item>
    </izvorni_sadrzaj>
    <derivirana_varijabla naziv="DomainObject.Predmet.ProtuStrankaListFormated_1">
      <item>MILLCO d.o.o. za preradu i promet žitarica</item>
    </derivirana_varijabla>
  </DomainObject.Predmet.ProtuStrankaListFormated>
  <DomainObject.Predmet.ProtuStrankaListFormatedOIB>
    <izvorni_sadrzaj>
      <item>MILLCO d.o.o. za preradu i promet žitarica, OIB 04674028945</item>
    </izvorni_sadrzaj>
    <derivirana_varijabla naziv="DomainObject.Predmet.ProtuStrankaListFormatedOIB_1">
      <item>MILLCO d.o.o. za preradu i promet žitarica, OIB 04674028945</item>
    </derivirana_varijabla>
  </DomainObject.Predmet.ProtuStrankaListFormatedOIB>
  <DomainObject.Predmet.ProtuStrankaListFormatedWithAdress>
    <izvorni_sadrzaj>
      <item>MILLCO d.o.o. za preradu i promet žitarica, Ive Lole Ribara 16, 31418 Potnjani</item>
    </izvorni_sadrzaj>
    <derivirana_varijabla naziv="DomainObject.Predmet.ProtuStrankaListFormatedWithAdress_1">
      <item>MILLCO d.o.o. za preradu i promet žitarica, Ive Lole Ribara 16, 31418 Potnjani</item>
    </derivirana_varijabla>
  </DomainObject.Predmet.ProtuStrankaListFormatedWithAdress>
  <DomainObject.Predmet.ProtuStrankaListFormatedWithAdressOIB>
    <izvorni_sadrzaj>
      <item>MILLCO d.o.o. za preradu i promet žitarica, OIB 04674028945, Ive Lole Ribara 16, 31418 Potnjani</item>
    </izvorni_sadrzaj>
    <derivirana_varijabla naziv="DomainObject.Predmet.ProtuStrankaListFormatedWithAdressOIB_1">
      <item>MILLCO d.o.o. za preradu i promet žitarica, OIB 04674028945, Ive Lole Ribara 16, 31418 Potnjani</item>
    </derivirana_varijabla>
  </DomainObject.Predmet.ProtuStrankaListFormatedWithAdressOIB>
  <DomainObject.Predmet.ProtuStrankaListNazivFormated>
    <izvorni_sadrzaj>
      <item>MILLCO d.o.o. za preradu i promet žitarica</item>
    </izvorni_sadrzaj>
    <derivirana_varijabla naziv="DomainObject.Predmet.ProtuStrankaListNazivFormated_1">
      <item>MILLCO d.o.o. za preradu i promet žitarica</item>
    </derivirana_varijabla>
  </DomainObject.Predmet.ProtuStrankaListNazivFormated>
  <DomainObject.Predmet.ProtuStrankaListNazivFormatedOIB>
    <izvorni_sadrzaj>
      <item>MILLCO d.o.o. za preradu i promet žitarica, OIB 04674028945</item>
    </izvorni_sadrzaj>
    <derivirana_varijabla naziv="DomainObject.Predmet.ProtuStrankaListNazivFormatedOIB_1">
      <item>MILLCO d.o.o. za preradu i promet žitarica, OIB 04674028945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SLAVONIJA I BARANJA</izvorni_sadrzaj>
    <derivirana_varijabla naziv="DomainObject.Predmet.StrankaIDrugi_1">RH MINISTARSTVO FINANCIJA POREZNA UPRAVA SLAVONIJA I BARANJA</derivirana_varijabla>
  </DomainObject.Predmet.StrankaIDrugi>
  <DomainObject.Predmet.ProtustrankaIDrugi>
    <izvorni_sadrzaj>MILLCO d.o.o. za preradu i promet žitarica</izvorni_sadrzaj>
    <derivirana_varijabla naziv="DomainObject.Predmet.ProtustrankaIDrugi_1">MILLCO d.o.o. za preradu i promet žitarica</derivirana_varijabla>
  </DomainObject.Predmet.ProtustrankaIDrugi>
  <DomainObject.Predmet.StrankaIDrugiAdressOIB>
    <izvorni_sadrzaj>RH MINISTARSTVO FINANCIJA POREZNA UPRAVA SLAVONIJA I BARANJA, OIB 52634238587</izvorni_sadrzaj>
    <derivirana_varijabla naziv="DomainObject.Predmet.StrankaIDrugiAdressOIB_1">RH MINISTARSTVO FINANCIJA POREZNA UPRAVA SLAVONIJA I BARANJA, OIB 52634238587</derivirana_varijabla>
  </DomainObject.Predmet.StrankaIDrugiAdressOIB>
  <DomainObject.Predmet.ProtustrankaIDrugiAdressOIB>
    <izvorni_sadrzaj>MILLCO d.o.o. za preradu i promet žitarica, OIB 04674028945, Ive Lole Ribara 16, 31418 Potnjani</izvorni_sadrzaj>
    <derivirana_varijabla naziv="DomainObject.Predmet.ProtustrankaIDrugiAdressOIB_1">MILLCO d.o.o. za preradu i promet žitarica, OIB 04674028945, Ive Lole Ribara 16, 31418 Potnjani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MILLCO d.o.o. za preradu i promet žitarica</item>
      <item>RH MINISTARSTVO FINANCIJA POREZNA UPRAVA SLAVONIJA I BARANJA</item>
      <item>ŽDO U OSIJEKU</item>
    </izvorni_sadrzaj>
    <derivirana_varijabla naziv="DomainObject.Predmet.SudioniciListNaziv_1">
      <item>MILLCO d.o.o. za preradu i promet žitarica</item>
      <item>RH MINISTARSTVO FINANCIJA POREZNA UPRAVA SLAVONIJA I BARANJA</item>
      <item>ŽDO U OSIJEKU</item>
    </derivirana_varijabla>
  </DomainObject.Predmet.SudioniciListNaziv>
  <DomainObject.Predmet.SudioniciListAdressOIB>
    <izvorni_sadrzaj>
      <item>MILLCO d.o.o. za preradu i promet žitarica, OIB 04674028945, Ive Lole Ribara 16,31418 Potnjani</item>
      <item>RH MINISTARSTVO FINANCIJA POREZNA UPRAVA SLAVONIJA I BARANJA, OIB 52634238587</item>
      <item>ŽDO U OSIJEKU</item>
    </izvorni_sadrzaj>
    <derivirana_varijabla naziv="DomainObject.Predmet.SudioniciListAdressOIB_1">
      <item>MILLCO d.o.o. za preradu i promet žitarica, OIB 04674028945, Ive Lole Ribara 16,31418 Potnjani</item>
      <item>RH MINISTARSTVO FINANCIJA POREZNA UPRAVA SLAVONIJA I BARANJA,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04674028945</item>
      <item>, OIB 52634238587</item>
      <item>, OIB null</item>
    </izvorni_sadrzaj>
    <derivirana_varijabla naziv="DomainObject.Predmet.SudioniciListNazivOIB_1">
      <item>, OIB 04674028945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1532E-2708-4620-9CE7-8B3E2820B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1493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2016-12-02T13:19:00Z</dcterms:created>
  <dc:creator>novi 3</dc:creator>
  <cp:lastModifiedBy>Danijela Sekulić</cp:lastModifiedBy>
  <cp:lastPrinted>2016-12-02T13:19:00Z</cp:lastPrinted>
  <dcterms:modified xmlns:xsi="http://www.w3.org/2001/XMLSchema-instance" xsi:type="dcterms:W3CDTF">2016-12-02T13:20:00Z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